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709661" w14:textId="5D5678DD" w:rsidR="00C36D72" w:rsidRPr="00C36D72" w:rsidRDefault="00C36D72" w:rsidP="00C36D72">
      <w:pPr>
        <w:pStyle w:val="3GPPHeader"/>
        <w:rPr>
          <w:rFonts w:ascii="Times New Roman" w:hAnsi="Times New Roman" w:cs="Times New Roman"/>
          <w:lang w:val="en-US"/>
        </w:rPr>
      </w:pPr>
      <w:r w:rsidRPr="00C36D72">
        <w:rPr>
          <w:rFonts w:ascii="Times New Roman" w:hAnsi="Times New Roman" w:cs="Times New Roman"/>
          <w:lang w:val="en-US"/>
        </w:rPr>
        <w:t>3GPP TSG RAN WG1 Meeting RAN1#98</w:t>
      </w:r>
      <w:r w:rsidRPr="00C36D72">
        <w:rPr>
          <w:rFonts w:ascii="Times New Roman" w:hAnsi="Times New Roman" w:cs="Times New Roman"/>
          <w:lang w:val="en-US"/>
        </w:rPr>
        <w:tab/>
      </w:r>
      <w:r w:rsidRPr="003430AB">
        <w:rPr>
          <w:rFonts w:ascii="Times New Roman" w:hAnsi="Times New Roman" w:cs="Times New Roman"/>
          <w:lang w:val="en-US"/>
        </w:rPr>
        <w:t>R1-190</w:t>
      </w:r>
      <w:r w:rsidR="0000434A" w:rsidRPr="003430AB">
        <w:rPr>
          <w:rFonts w:ascii="Times New Roman" w:hAnsi="Times New Roman" w:cs="Times New Roman"/>
          <w:lang w:val="en-US"/>
        </w:rPr>
        <w:t>8990</w:t>
      </w:r>
    </w:p>
    <w:p w14:paraId="4945C521" w14:textId="77777777" w:rsidR="00C36D72" w:rsidRPr="00C36D72" w:rsidRDefault="00C36D72" w:rsidP="00C36D72">
      <w:pPr>
        <w:pStyle w:val="3GPPHeader"/>
        <w:rPr>
          <w:rFonts w:ascii="Times New Roman" w:eastAsiaTheme="minorHAnsi" w:hAnsi="Times New Roman" w:cs="Times New Roman"/>
          <w:lang w:val="en-US"/>
        </w:rPr>
      </w:pPr>
      <w:r w:rsidRPr="00C36D72">
        <w:rPr>
          <w:rFonts w:ascii="Times New Roman" w:hAnsi="Times New Roman" w:cs="Times New Roman"/>
          <w:lang w:val="en-US"/>
        </w:rPr>
        <w:t>Prague, Czech Republic, 26</w:t>
      </w:r>
      <w:r w:rsidRPr="00C36D72">
        <w:rPr>
          <w:rFonts w:ascii="Times New Roman" w:hAnsi="Times New Roman" w:cs="Times New Roman"/>
          <w:vertAlign w:val="superscript"/>
          <w:lang w:val="en-US"/>
        </w:rPr>
        <w:t>th</w:t>
      </w:r>
      <w:r w:rsidRPr="00C36D72">
        <w:rPr>
          <w:rFonts w:ascii="Times New Roman" w:hAnsi="Times New Roman" w:cs="Times New Roman"/>
          <w:lang w:val="en-US"/>
        </w:rPr>
        <w:t>-30</w:t>
      </w:r>
      <w:r w:rsidRPr="00C36D72">
        <w:rPr>
          <w:rFonts w:ascii="Times New Roman" w:hAnsi="Times New Roman" w:cs="Times New Roman"/>
          <w:vertAlign w:val="superscript"/>
          <w:lang w:val="en-US"/>
        </w:rPr>
        <w:t>th</w:t>
      </w:r>
      <w:r w:rsidRPr="00C36D72">
        <w:rPr>
          <w:rFonts w:ascii="Times New Roman" w:hAnsi="Times New Roman" w:cs="Times New Roman"/>
          <w:lang w:val="en-US"/>
        </w:rPr>
        <w:t xml:space="preserve"> August 2019</w:t>
      </w:r>
    </w:p>
    <w:p w14:paraId="185ECFD2" w14:textId="77777777" w:rsidR="00904CFD" w:rsidRPr="00C36D72" w:rsidRDefault="00904CFD" w:rsidP="00B312A0">
      <w:pPr>
        <w:pStyle w:val="3GPPHeader"/>
        <w:jc w:val="both"/>
        <w:rPr>
          <w:rFonts w:ascii="Times New Roman" w:hAnsi="Times New Roman" w:cs="Times New Roman"/>
          <w:lang w:val="en-US"/>
        </w:rPr>
      </w:pPr>
    </w:p>
    <w:p w14:paraId="08577001" w14:textId="77777777" w:rsidR="00904CFD" w:rsidRPr="00C36D72" w:rsidRDefault="00904CFD" w:rsidP="00B312A0">
      <w:pPr>
        <w:pStyle w:val="3GPPHeader"/>
        <w:jc w:val="both"/>
        <w:rPr>
          <w:rFonts w:ascii="Times New Roman" w:hAnsi="Times New Roman" w:cs="Times New Roman"/>
          <w:lang w:val="en-US"/>
        </w:rPr>
      </w:pPr>
      <w:r w:rsidRPr="00C36D72">
        <w:rPr>
          <w:rFonts w:ascii="Times New Roman" w:hAnsi="Times New Roman" w:cs="Times New Roman"/>
          <w:lang w:val="en-US"/>
        </w:rPr>
        <w:t>Source:</w:t>
      </w:r>
      <w:r w:rsidRPr="00C36D72">
        <w:rPr>
          <w:rFonts w:ascii="Times New Roman" w:hAnsi="Times New Roman" w:cs="Times New Roman"/>
          <w:lang w:val="en-US"/>
        </w:rPr>
        <w:tab/>
        <w:t>Ericsson</w:t>
      </w:r>
    </w:p>
    <w:p w14:paraId="1D7086CA" w14:textId="0609BCE9" w:rsidR="00904CFD" w:rsidRPr="00C36D72" w:rsidRDefault="00904CFD" w:rsidP="00B312A0">
      <w:pPr>
        <w:pStyle w:val="3GPPHeader"/>
        <w:jc w:val="both"/>
        <w:rPr>
          <w:rFonts w:ascii="Times New Roman" w:hAnsi="Times New Roman" w:cs="Times New Roman"/>
          <w:lang w:val="en-US"/>
        </w:rPr>
      </w:pPr>
      <w:r w:rsidRPr="00C36D72">
        <w:rPr>
          <w:rFonts w:ascii="Times New Roman" w:hAnsi="Times New Roman" w:cs="Times New Roman"/>
          <w:lang w:val="en-US"/>
        </w:rPr>
        <w:t>Title:</w:t>
      </w:r>
      <w:r w:rsidRPr="00C36D72">
        <w:rPr>
          <w:rFonts w:ascii="Times New Roman" w:hAnsi="Times New Roman" w:cs="Times New Roman"/>
          <w:lang w:val="en-US"/>
        </w:rPr>
        <w:tab/>
      </w:r>
      <w:bookmarkStart w:id="0" w:name="_Hlk528244766"/>
      <w:r w:rsidR="00305D4D" w:rsidRPr="00C36D72">
        <w:rPr>
          <w:rFonts w:ascii="Times New Roman" w:hAnsi="Times New Roman" w:cs="Times New Roman"/>
          <w:lang w:val="en-US"/>
        </w:rPr>
        <w:t xml:space="preserve">On </w:t>
      </w:r>
      <w:bookmarkEnd w:id="0"/>
      <w:proofErr w:type="spellStart"/>
      <w:r w:rsidR="0005092A" w:rsidRPr="00C36D72">
        <w:rPr>
          <w:rFonts w:ascii="Times New Roman" w:hAnsi="Times New Roman" w:cs="Times New Roman"/>
          <w:lang w:val="en-US"/>
        </w:rPr>
        <w:t>multi-TRP</w:t>
      </w:r>
      <w:proofErr w:type="spellEnd"/>
      <w:r w:rsidR="0005092A" w:rsidRPr="00C36D72">
        <w:rPr>
          <w:rFonts w:ascii="Times New Roman" w:hAnsi="Times New Roman" w:cs="Times New Roman"/>
          <w:lang w:val="en-US"/>
        </w:rPr>
        <w:t xml:space="preserve"> and multi-panel</w:t>
      </w:r>
    </w:p>
    <w:p w14:paraId="00EFAC0D" w14:textId="45D55DE8" w:rsidR="00904CFD" w:rsidRPr="00C36D72" w:rsidRDefault="00904CFD" w:rsidP="00B312A0">
      <w:pPr>
        <w:pStyle w:val="3GPPHeader"/>
        <w:jc w:val="both"/>
        <w:rPr>
          <w:rFonts w:ascii="Times New Roman" w:hAnsi="Times New Roman" w:cs="Times New Roman"/>
          <w:lang w:val="en-US"/>
        </w:rPr>
      </w:pPr>
      <w:r w:rsidRPr="00C36D72">
        <w:rPr>
          <w:rFonts w:ascii="Times New Roman" w:hAnsi="Times New Roman" w:cs="Times New Roman"/>
          <w:lang w:val="en-US"/>
        </w:rPr>
        <w:t>Agenda Item:</w:t>
      </w:r>
      <w:r w:rsidRPr="00C36D72">
        <w:rPr>
          <w:rFonts w:ascii="Times New Roman" w:hAnsi="Times New Roman" w:cs="Times New Roman"/>
          <w:lang w:val="en-US"/>
        </w:rPr>
        <w:tab/>
      </w:r>
      <w:r w:rsidR="005E4B93" w:rsidRPr="00C36D72">
        <w:rPr>
          <w:rFonts w:ascii="Times New Roman" w:hAnsi="Times New Roman" w:cs="Times New Roman"/>
          <w:lang w:val="en-US"/>
        </w:rPr>
        <w:t>7.2.8.</w:t>
      </w:r>
      <w:r w:rsidR="00217242" w:rsidRPr="00C36D72">
        <w:rPr>
          <w:rFonts w:ascii="Times New Roman" w:hAnsi="Times New Roman" w:cs="Times New Roman"/>
          <w:lang w:val="en-US"/>
        </w:rPr>
        <w:t>2</w:t>
      </w:r>
    </w:p>
    <w:p w14:paraId="05A826A0" w14:textId="77777777" w:rsidR="00904CFD" w:rsidRPr="00C36D72" w:rsidRDefault="00904CFD" w:rsidP="00B312A0">
      <w:pPr>
        <w:pStyle w:val="3GPPHeader"/>
        <w:jc w:val="both"/>
        <w:rPr>
          <w:rFonts w:ascii="Times New Roman" w:hAnsi="Times New Roman" w:cs="Times New Roman"/>
          <w:lang w:val="en-US"/>
        </w:rPr>
      </w:pPr>
      <w:r w:rsidRPr="00C36D72">
        <w:rPr>
          <w:rFonts w:ascii="Times New Roman" w:hAnsi="Times New Roman" w:cs="Times New Roman"/>
          <w:lang w:val="en-US"/>
        </w:rPr>
        <w:t>Document for:</w:t>
      </w:r>
      <w:r w:rsidRPr="00C36D72">
        <w:rPr>
          <w:rFonts w:ascii="Times New Roman" w:hAnsi="Times New Roman" w:cs="Times New Roman"/>
          <w:lang w:val="en-US"/>
        </w:rPr>
        <w:tab/>
        <w:t>Discussion and Decision</w:t>
      </w:r>
    </w:p>
    <w:p w14:paraId="72B2365A" w14:textId="77777777" w:rsidR="00E90E49" w:rsidRPr="00C36D72" w:rsidRDefault="007F75D5" w:rsidP="00B312A0">
      <w:pPr>
        <w:pStyle w:val="Heading1"/>
        <w:jc w:val="both"/>
        <w:rPr>
          <w:rFonts w:ascii="Times New Roman" w:hAnsi="Times New Roman" w:cs="Times New Roman"/>
        </w:rPr>
      </w:pPr>
      <w:r w:rsidRPr="00C36D72">
        <w:rPr>
          <w:rFonts w:ascii="Times New Roman" w:hAnsi="Times New Roman" w:cs="Times New Roman"/>
        </w:rPr>
        <w:t>Introduction</w:t>
      </w:r>
    </w:p>
    <w:p w14:paraId="504B85ED" w14:textId="19825033" w:rsidR="00FE7BC1" w:rsidRPr="00C36D72" w:rsidRDefault="00175052" w:rsidP="003430AB">
      <w:pPr>
        <w:pStyle w:val="BodyText"/>
        <w:spacing w:before="240"/>
        <w:jc w:val="both"/>
        <w:rPr>
          <w:rFonts w:cs="Times New Roman"/>
          <w:lang w:val="en-US"/>
        </w:rPr>
      </w:pPr>
      <w:r w:rsidRPr="00C36D72">
        <w:rPr>
          <w:rFonts w:cs="Times New Roman"/>
          <w:lang w:val="en-US"/>
        </w:rPr>
        <w:t>This contribution</w:t>
      </w:r>
      <w:r w:rsidR="00897841" w:rsidRPr="00C36D72">
        <w:rPr>
          <w:rFonts w:cs="Times New Roman"/>
          <w:lang w:val="en-US"/>
        </w:rPr>
        <w:t xml:space="preserve"> </w:t>
      </w:r>
      <w:r w:rsidR="0027491F" w:rsidRPr="00C36D72">
        <w:rPr>
          <w:rFonts w:cs="Times New Roman"/>
          <w:lang w:val="en-US"/>
        </w:rPr>
        <w:t>discusses</w:t>
      </w:r>
      <w:r w:rsidR="00897841" w:rsidRPr="00C36D72">
        <w:rPr>
          <w:rFonts w:cs="Times New Roman"/>
          <w:lang w:val="en-US"/>
        </w:rPr>
        <w:t xml:space="preserve"> Ericsson’s preferred solutions for </w:t>
      </w:r>
      <w:proofErr w:type="spellStart"/>
      <w:r w:rsidR="00897841" w:rsidRPr="00C36D72">
        <w:rPr>
          <w:rFonts w:cs="Times New Roman"/>
          <w:lang w:val="en-US"/>
        </w:rPr>
        <w:t>multi-TRP</w:t>
      </w:r>
      <w:proofErr w:type="spellEnd"/>
      <w:r w:rsidR="00897841" w:rsidRPr="00C36D72">
        <w:rPr>
          <w:rFonts w:cs="Times New Roman"/>
          <w:lang w:val="en-US"/>
        </w:rPr>
        <w:t xml:space="preserve"> operation in NR Rel</w:t>
      </w:r>
      <w:r w:rsidR="009B4F22" w:rsidRPr="00C36D72">
        <w:rPr>
          <w:rFonts w:cs="Times New Roman"/>
          <w:lang w:val="en-US"/>
        </w:rPr>
        <w:t>-</w:t>
      </w:r>
      <w:r w:rsidR="00897841" w:rsidRPr="00C36D72">
        <w:rPr>
          <w:rFonts w:cs="Times New Roman"/>
          <w:lang w:val="en-US"/>
        </w:rPr>
        <w:t>16</w:t>
      </w:r>
      <w:r w:rsidR="00897841" w:rsidRPr="00C36D72" w:rsidDel="008D4851">
        <w:rPr>
          <w:rFonts w:cs="Times New Roman"/>
          <w:lang w:val="en-US"/>
        </w:rPr>
        <w:t>.</w:t>
      </w:r>
    </w:p>
    <w:p w14:paraId="285E59F4" w14:textId="69788F86" w:rsidR="00EC1C3F" w:rsidRPr="00C26B0D" w:rsidRDefault="005F4A8A" w:rsidP="003430AB">
      <w:pPr>
        <w:pStyle w:val="Heading1"/>
      </w:pPr>
      <w:r>
        <w:t xml:space="preserve">Multi PDCCH based </w:t>
      </w:r>
      <w:proofErr w:type="spellStart"/>
      <w:r>
        <w:t>multi-TRP</w:t>
      </w:r>
      <w:proofErr w:type="spellEnd"/>
    </w:p>
    <w:p w14:paraId="2AAADCBD" w14:textId="6DEEE74F" w:rsidR="000F16FF" w:rsidRDefault="00B206CA">
      <w:pPr>
        <w:pStyle w:val="Heading2"/>
      </w:pPr>
      <w:r>
        <w:t xml:space="preserve">Reusing the Rel.15 CA framework for </w:t>
      </w:r>
      <w:proofErr w:type="spellStart"/>
      <w:r>
        <w:t>multi-TRP</w:t>
      </w:r>
      <w:proofErr w:type="spellEnd"/>
    </w:p>
    <w:p w14:paraId="67C119ED" w14:textId="28F836B0" w:rsidR="00B63245" w:rsidRDefault="004E4490" w:rsidP="004E4490">
      <w:pPr>
        <w:jc w:val="both"/>
        <w:rPr>
          <w:rFonts w:ascii="Times New Roman" w:hAnsi="Times New Roman" w:cs="Times New Roman"/>
          <w:lang w:val="en-GB" w:eastAsia="zh-CN"/>
        </w:rPr>
      </w:pPr>
      <w:r w:rsidRPr="003430AB">
        <w:rPr>
          <w:rFonts w:ascii="Times New Roman" w:hAnsi="Times New Roman" w:cs="Times New Roman"/>
          <w:lang w:val="en-GB" w:eastAsia="zh-CN"/>
        </w:rPr>
        <w:t>It can be observed that the multi-</w:t>
      </w:r>
      <w:r w:rsidR="00080D9B">
        <w:rPr>
          <w:rFonts w:ascii="Times New Roman" w:hAnsi="Times New Roman" w:cs="Times New Roman"/>
          <w:lang w:val="en-GB" w:eastAsia="zh-CN"/>
        </w:rPr>
        <w:t xml:space="preserve">PDCCH based </w:t>
      </w:r>
      <w:proofErr w:type="spellStart"/>
      <w:r w:rsidR="00080D9B">
        <w:rPr>
          <w:rFonts w:ascii="Times New Roman" w:hAnsi="Times New Roman" w:cs="Times New Roman"/>
          <w:lang w:val="en-GB" w:eastAsia="zh-CN"/>
        </w:rPr>
        <w:t>multi-TRP</w:t>
      </w:r>
      <w:proofErr w:type="spellEnd"/>
      <w:r w:rsidRPr="003430AB">
        <w:rPr>
          <w:rFonts w:ascii="Times New Roman" w:hAnsi="Times New Roman" w:cs="Times New Roman"/>
          <w:lang w:val="en-GB" w:eastAsia="zh-CN"/>
        </w:rPr>
        <w:t xml:space="preserve"> framework can </w:t>
      </w:r>
      <w:r w:rsidR="003F00B4">
        <w:rPr>
          <w:rFonts w:ascii="Times New Roman" w:hAnsi="Times New Roman" w:cs="Times New Roman"/>
          <w:lang w:val="en-GB" w:eastAsia="zh-CN"/>
        </w:rPr>
        <w:t xml:space="preserve">readily </w:t>
      </w:r>
      <w:r w:rsidRPr="003430AB">
        <w:rPr>
          <w:rFonts w:ascii="Times New Roman" w:hAnsi="Times New Roman" w:cs="Times New Roman"/>
          <w:lang w:val="en-GB" w:eastAsia="zh-CN"/>
        </w:rPr>
        <w:t>be supported by higher layer configuration by simple reuse of the CA framework</w:t>
      </w:r>
      <w:r w:rsidR="00B63245">
        <w:rPr>
          <w:rFonts w:ascii="Times New Roman" w:hAnsi="Times New Roman" w:cs="Times New Roman"/>
          <w:lang w:val="en-GB" w:eastAsia="zh-CN"/>
        </w:rPr>
        <w:t xml:space="preserve">. This insight saves a lot of time in RAN1 and also makes it possible to complete the WI in RAN2 even though the </w:t>
      </w:r>
      <w:r w:rsidR="00316C73">
        <w:rPr>
          <w:rFonts w:ascii="Times New Roman" w:hAnsi="Times New Roman" w:cs="Times New Roman"/>
          <w:lang w:val="en-GB" w:eastAsia="zh-CN"/>
        </w:rPr>
        <w:t xml:space="preserve">number </w:t>
      </w:r>
      <w:r w:rsidR="001A0B55">
        <w:rPr>
          <w:rFonts w:ascii="Times New Roman" w:hAnsi="Times New Roman" w:cs="Times New Roman"/>
          <w:lang w:val="en-GB" w:eastAsia="zh-CN"/>
        </w:rPr>
        <w:t>o</w:t>
      </w:r>
      <w:r w:rsidR="00316C73">
        <w:rPr>
          <w:rFonts w:ascii="Times New Roman" w:hAnsi="Times New Roman" w:cs="Times New Roman"/>
          <w:lang w:val="en-GB" w:eastAsia="zh-CN"/>
        </w:rPr>
        <w:t xml:space="preserve">f time units allocated for RAN2’s work in this WI is extremely limited. </w:t>
      </w:r>
    </w:p>
    <w:p w14:paraId="6E537A91" w14:textId="77777777" w:rsidR="00530AC1" w:rsidRDefault="00530AC1" w:rsidP="004E4490">
      <w:pPr>
        <w:jc w:val="both"/>
        <w:rPr>
          <w:rFonts w:ascii="Times New Roman" w:hAnsi="Times New Roman" w:cs="Times New Roman"/>
          <w:lang w:val="en-GB" w:eastAsia="zh-CN"/>
        </w:rPr>
      </w:pPr>
    </w:p>
    <w:p w14:paraId="6016FE2F" w14:textId="06A63A05" w:rsidR="00530AC1" w:rsidRDefault="00530AC1" w:rsidP="004E4490">
      <w:pPr>
        <w:jc w:val="both"/>
        <w:rPr>
          <w:rFonts w:ascii="Times New Roman" w:hAnsi="Times New Roman" w:cs="Times New Roman"/>
          <w:lang w:val="en-GB" w:eastAsia="zh-CN"/>
        </w:rPr>
      </w:pPr>
      <w:r>
        <w:rPr>
          <w:rFonts w:ascii="Times New Roman" w:hAnsi="Times New Roman" w:cs="Times New Roman"/>
          <w:lang w:val="en-GB" w:eastAsia="zh-CN"/>
        </w:rPr>
        <w:t xml:space="preserve">By assuming re-use of the CA framework, many of the remaining issues </w:t>
      </w:r>
      <w:r w:rsidR="0099064E">
        <w:rPr>
          <w:rFonts w:ascii="Times New Roman" w:hAnsi="Times New Roman" w:cs="Times New Roman"/>
          <w:lang w:val="en-GB" w:eastAsia="zh-CN"/>
        </w:rPr>
        <w:t xml:space="preserve">associated with multi-PDCCH based </w:t>
      </w:r>
      <w:proofErr w:type="spellStart"/>
      <w:r w:rsidR="0099064E">
        <w:rPr>
          <w:rFonts w:ascii="Times New Roman" w:hAnsi="Times New Roman" w:cs="Times New Roman"/>
          <w:lang w:val="en-GB" w:eastAsia="zh-CN"/>
        </w:rPr>
        <w:t>multi</w:t>
      </w:r>
      <w:r w:rsidR="0057740E">
        <w:rPr>
          <w:rFonts w:ascii="Times New Roman" w:hAnsi="Times New Roman" w:cs="Times New Roman"/>
          <w:lang w:val="en-GB" w:eastAsia="zh-CN"/>
        </w:rPr>
        <w:t>-TRP</w:t>
      </w:r>
      <w:proofErr w:type="spellEnd"/>
      <w:r w:rsidR="0057740E">
        <w:rPr>
          <w:rFonts w:ascii="Times New Roman" w:hAnsi="Times New Roman" w:cs="Times New Roman"/>
          <w:lang w:val="en-GB" w:eastAsia="zh-CN"/>
        </w:rPr>
        <w:t xml:space="preserve"> </w:t>
      </w:r>
      <w:r w:rsidR="003F616E">
        <w:rPr>
          <w:rFonts w:ascii="Times New Roman" w:hAnsi="Times New Roman" w:cs="Times New Roman"/>
          <w:lang w:val="en-GB" w:eastAsia="zh-CN"/>
        </w:rPr>
        <w:t>can be closed</w:t>
      </w:r>
      <w:r w:rsidR="002A2D10">
        <w:rPr>
          <w:rFonts w:ascii="Times New Roman" w:hAnsi="Times New Roman" w:cs="Times New Roman"/>
          <w:lang w:val="en-GB" w:eastAsia="zh-CN"/>
        </w:rPr>
        <w:t xml:space="preserve"> as there is already a solution specified for it in Rel-15</w:t>
      </w:r>
      <w:r w:rsidR="003F616E">
        <w:rPr>
          <w:rFonts w:ascii="Times New Roman" w:hAnsi="Times New Roman" w:cs="Times New Roman"/>
          <w:lang w:val="en-GB" w:eastAsia="zh-CN"/>
        </w:rPr>
        <w:t xml:space="preserve">, </w:t>
      </w:r>
      <w:r w:rsidR="002A2D10">
        <w:rPr>
          <w:rFonts w:ascii="Times New Roman" w:hAnsi="Times New Roman" w:cs="Times New Roman"/>
          <w:lang w:val="en-GB" w:eastAsia="zh-CN"/>
        </w:rPr>
        <w:t xml:space="preserve">for example </w:t>
      </w:r>
    </w:p>
    <w:p w14:paraId="36D13AA8" w14:textId="77777777" w:rsidR="00377A66" w:rsidRDefault="00377A66" w:rsidP="004E4490">
      <w:pPr>
        <w:jc w:val="both"/>
        <w:rPr>
          <w:rFonts w:ascii="Times New Roman" w:hAnsi="Times New Roman" w:cs="Times New Roman"/>
          <w:lang w:val="en-GB" w:eastAsia="zh-CN"/>
        </w:rPr>
      </w:pPr>
    </w:p>
    <w:p w14:paraId="3B975B97" w14:textId="03046A6A" w:rsidR="003F616E" w:rsidRDefault="00895E75" w:rsidP="003F616E">
      <w:pPr>
        <w:pStyle w:val="ListParagraph"/>
        <w:numPr>
          <w:ilvl w:val="0"/>
          <w:numId w:val="64"/>
        </w:numPr>
        <w:jc w:val="both"/>
        <w:rPr>
          <w:rFonts w:ascii="Times New Roman" w:hAnsi="Times New Roman" w:cs="Times New Roman"/>
          <w:lang w:val="en-GB" w:eastAsia="zh-CN"/>
        </w:rPr>
      </w:pPr>
      <w:r>
        <w:rPr>
          <w:rFonts w:ascii="Times New Roman" w:hAnsi="Times New Roman" w:cs="Times New Roman"/>
          <w:lang w:val="en-GB" w:eastAsia="zh-CN"/>
        </w:rPr>
        <w:t xml:space="preserve">PDSCH </w:t>
      </w:r>
      <w:r w:rsidR="003F616E">
        <w:rPr>
          <w:rFonts w:ascii="Times New Roman" w:hAnsi="Times New Roman" w:cs="Times New Roman"/>
          <w:lang w:val="en-GB" w:eastAsia="zh-CN"/>
        </w:rPr>
        <w:t>Scrambling configuration per TRP</w:t>
      </w:r>
    </w:p>
    <w:p w14:paraId="1491BBCF" w14:textId="523A5E41" w:rsidR="003F616E" w:rsidRDefault="00707A72" w:rsidP="003F616E">
      <w:pPr>
        <w:pStyle w:val="ListParagraph"/>
        <w:numPr>
          <w:ilvl w:val="0"/>
          <w:numId w:val="64"/>
        </w:numPr>
        <w:jc w:val="both"/>
        <w:rPr>
          <w:rFonts w:ascii="Times New Roman" w:hAnsi="Times New Roman" w:cs="Times New Roman"/>
          <w:lang w:val="en-GB" w:eastAsia="zh-CN"/>
        </w:rPr>
      </w:pPr>
      <w:r>
        <w:rPr>
          <w:rFonts w:ascii="Times New Roman" w:hAnsi="Times New Roman" w:cs="Times New Roman"/>
          <w:lang w:val="en-GB" w:eastAsia="zh-CN"/>
        </w:rPr>
        <w:t>Details of PUCCH</w:t>
      </w:r>
      <w:r w:rsidR="00962AB3">
        <w:rPr>
          <w:rFonts w:ascii="Times New Roman" w:hAnsi="Times New Roman" w:cs="Times New Roman"/>
          <w:lang w:val="en-GB" w:eastAsia="zh-CN"/>
        </w:rPr>
        <w:t xml:space="preserve">, also making the </w:t>
      </w:r>
      <w:r w:rsidR="00BF77E1">
        <w:rPr>
          <w:rFonts w:ascii="Times New Roman" w:hAnsi="Times New Roman" w:cs="Times New Roman"/>
          <w:lang w:val="en-GB" w:eastAsia="zh-CN"/>
        </w:rPr>
        <w:t>new CORESET indicator obsolete</w:t>
      </w:r>
    </w:p>
    <w:p w14:paraId="6DB9A460" w14:textId="60397C3C" w:rsidR="00A6509B" w:rsidRDefault="00377A66" w:rsidP="003F616E">
      <w:pPr>
        <w:pStyle w:val="ListParagraph"/>
        <w:numPr>
          <w:ilvl w:val="0"/>
          <w:numId w:val="64"/>
        </w:numPr>
        <w:jc w:val="both"/>
        <w:rPr>
          <w:rFonts w:ascii="Times New Roman" w:hAnsi="Times New Roman" w:cs="Times New Roman"/>
          <w:lang w:val="en-GB" w:eastAsia="zh-CN"/>
        </w:rPr>
      </w:pPr>
      <w:r>
        <w:rPr>
          <w:rFonts w:ascii="Times New Roman" w:hAnsi="Times New Roman" w:cs="Times New Roman"/>
          <w:lang w:val="en-GB" w:eastAsia="zh-CN"/>
        </w:rPr>
        <w:t>Rate matching</w:t>
      </w:r>
    </w:p>
    <w:p w14:paraId="4A815185" w14:textId="4EC8A573" w:rsidR="00962AB3" w:rsidRPr="003430AB" w:rsidRDefault="00962AB3" w:rsidP="003430AB">
      <w:pPr>
        <w:pStyle w:val="ListParagraph"/>
        <w:numPr>
          <w:ilvl w:val="0"/>
          <w:numId w:val="64"/>
        </w:numPr>
        <w:jc w:val="both"/>
        <w:rPr>
          <w:rFonts w:ascii="Times New Roman" w:hAnsi="Times New Roman" w:cs="Times New Roman"/>
          <w:lang w:val="en-GB" w:eastAsia="zh-CN"/>
        </w:rPr>
      </w:pPr>
      <w:r>
        <w:rPr>
          <w:rFonts w:ascii="Times New Roman" w:hAnsi="Times New Roman" w:cs="Times New Roman"/>
          <w:lang w:val="en-GB" w:eastAsia="zh-CN"/>
        </w:rPr>
        <w:t>Number of HARQ processes</w:t>
      </w:r>
    </w:p>
    <w:p w14:paraId="6115E427" w14:textId="1D1A55D1" w:rsidR="004E4490" w:rsidRDefault="00704934" w:rsidP="004E4490">
      <w:pPr>
        <w:jc w:val="both"/>
        <w:rPr>
          <w:rFonts w:ascii="Times New Roman" w:hAnsi="Times New Roman" w:cs="Times New Roman"/>
          <w:lang w:val="en-GB" w:eastAsia="zh-CN"/>
        </w:rPr>
      </w:pPr>
      <w:r>
        <w:rPr>
          <w:rFonts w:ascii="Times New Roman" w:hAnsi="Times New Roman" w:cs="Times New Roman"/>
          <w:lang w:val="en-GB" w:eastAsia="zh-CN"/>
        </w:rPr>
        <w:t xml:space="preserve">Details of this will be elaborated below. </w:t>
      </w:r>
    </w:p>
    <w:p w14:paraId="5990E294" w14:textId="77777777" w:rsidR="00BA6177" w:rsidRDefault="00BA6177" w:rsidP="003430AB">
      <w:pPr>
        <w:pStyle w:val="Observation"/>
        <w:numPr>
          <w:ilvl w:val="0"/>
          <w:numId w:val="0"/>
        </w:numPr>
        <w:ind w:left="1701"/>
        <w:rPr>
          <w:lang w:val="en-GB" w:eastAsia="zh-CN"/>
        </w:rPr>
      </w:pPr>
    </w:p>
    <w:p w14:paraId="13A53069" w14:textId="1212E034" w:rsidR="00BA6177" w:rsidRPr="00EE6CAE" w:rsidRDefault="00BA6177" w:rsidP="003430AB">
      <w:pPr>
        <w:pStyle w:val="Observation"/>
        <w:rPr>
          <w:lang w:val="en-GB" w:eastAsia="zh-CN"/>
        </w:rPr>
      </w:pPr>
      <w:r>
        <w:rPr>
          <w:lang w:val="en-GB" w:eastAsia="zh-CN"/>
        </w:rPr>
        <w:t xml:space="preserve">The </w:t>
      </w:r>
      <w:r w:rsidR="00DA1DFB">
        <w:rPr>
          <w:lang w:val="en-GB" w:eastAsia="zh-CN"/>
        </w:rPr>
        <w:t xml:space="preserve">Rel.15 carrier aggregation </w:t>
      </w:r>
      <w:r>
        <w:rPr>
          <w:lang w:val="en-GB" w:eastAsia="zh-CN"/>
        </w:rPr>
        <w:t>framework</w:t>
      </w:r>
      <w:r w:rsidR="00A74C20">
        <w:rPr>
          <w:lang w:val="en-GB" w:eastAsia="zh-CN"/>
        </w:rPr>
        <w:t xml:space="preserve"> (user plane and RRC)</w:t>
      </w:r>
      <w:r>
        <w:rPr>
          <w:lang w:val="en-GB" w:eastAsia="zh-CN"/>
        </w:rPr>
        <w:t xml:space="preserve"> </w:t>
      </w:r>
      <w:r w:rsidR="006A6D71">
        <w:rPr>
          <w:lang w:val="en-GB" w:eastAsia="zh-CN"/>
        </w:rPr>
        <w:t>is already supporting</w:t>
      </w:r>
      <w:r>
        <w:rPr>
          <w:lang w:val="en-GB" w:eastAsia="zh-CN"/>
        </w:rPr>
        <w:t xml:space="preserve"> the multi-PDCCH</w:t>
      </w:r>
      <w:r w:rsidR="009D50F7">
        <w:rPr>
          <w:lang w:val="en-GB" w:eastAsia="zh-CN"/>
        </w:rPr>
        <w:t xml:space="preserve">, </w:t>
      </w:r>
      <w:proofErr w:type="spellStart"/>
      <w:r w:rsidR="009D50F7">
        <w:rPr>
          <w:lang w:val="en-GB" w:eastAsia="zh-CN"/>
        </w:rPr>
        <w:t>multi-TRP</w:t>
      </w:r>
      <w:proofErr w:type="spellEnd"/>
      <w:r w:rsidR="009D50F7">
        <w:rPr>
          <w:lang w:val="en-GB" w:eastAsia="zh-CN"/>
        </w:rPr>
        <w:t xml:space="preserve"> deployment without the need for </w:t>
      </w:r>
      <w:r w:rsidR="00A74C20">
        <w:rPr>
          <w:lang w:val="en-GB" w:eastAsia="zh-CN"/>
        </w:rPr>
        <w:t xml:space="preserve">any </w:t>
      </w:r>
      <w:r w:rsidR="00D750F8">
        <w:rPr>
          <w:lang w:val="en-GB" w:eastAsia="zh-CN"/>
        </w:rPr>
        <w:t>changes in ASN.1</w:t>
      </w:r>
      <w:r w:rsidR="006A6D71">
        <w:rPr>
          <w:lang w:val="en-GB" w:eastAsia="zh-CN"/>
        </w:rPr>
        <w:t xml:space="preserve"> </w:t>
      </w:r>
      <w:r w:rsidR="00F75E12">
        <w:rPr>
          <w:lang w:val="en-GB" w:eastAsia="zh-CN"/>
        </w:rPr>
        <w:t>structure</w:t>
      </w:r>
      <w:r w:rsidR="00D750F8">
        <w:rPr>
          <w:lang w:val="en-GB" w:eastAsia="zh-CN"/>
        </w:rPr>
        <w:t>, see</w:t>
      </w:r>
      <w:r w:rsidR="00F75E12">
        <w:rPr>
          <w:lang w:val="en-GB" w:eastAsia="zh-CN"/>
        </w:rPr>
        <w:t xml:space="preserve"> details outlined</w:t>
      </w:r>
      <w:r w:rsidR="00D750F8">
        <w:rPr>
          <w:lang w:val="en-GB" w:eastAsia="zh-CN"/>
        </w:rPr>
        <w:t xml:space="preserve"> below</w:t>
      </w:r>
    </w:p>
    <w:p w14:paraId="39ECA830" w14:textId="77777777" w:rsidR="004E4490" w:rsidRDefault="004E4490" w:rsidP="003430AB">
      <w:pPr>
        <w:jc w:val="both"/>
        <w:rPr>
          <w:lang w:val="en-GB" w:eastAsia="zh-CN"/>
        </w:rPr>
      </w:pPr>
    </w:p>
    <w:p w14:paraId="77E31174" w14:textId="201B4DE9" w:rsidR="000F16FF" w:rsidRDefault="000F16FF" w:rsidP="004E4490">
      <w:pPr>
        <w:pStyle w:val="BodyText"/>
        <w:jc w:val="both"/>
        <w:rPr>
          <w:lang w:val="en-US"/>
        </w:rPr>
      </w:pPr>
      <w:r w:rsidRPr="003430AB">
        <w:rPr>
          <w:lang w:val="en-US"/>
        </w:rPr>
        <w:t xml:space="preserve">In </w:t>
      </w:r>
      <w:r w:rsidR="004E4490">
        <w:rPr>
          <w:lang w:val="en-US"/>
        </w:rPr>
        <w:t>[</w:t>
      </w:r>
      <w:r w:rsidR="00D413CB">
        <w:rPr>
          <w:lang w:val="en-US"/>
        </w:rPr>
        <w:t>13</w:t>
      </w:r>
      <w:r w:rsidR="004E4490">
        <w:rPr>
          <w:lang w:val="en-US"/>
        </w:rPr>
        <w:t>]</w:t>
      </w:r>
      <w:r w:rsidR="002E4C30">
        <w:rPr>
          <w:lang w:val="en-US"/>
        </w:rPr>
        <w:t>,</w:t>
      </w:r>
      <w:r w:rsidR="004E4490">
        <w:rPr>
          <w:lang w:val="en-US"/>
        </w:rPr>
        <w:t xml:space="preserve"> it is</w:t>
      </w:r>
      <w:r w:rsidRPr="003430AB">
        <w:rPr>
          <w:lang w:val="en-US"/>
        </w:rPr>
        <w:t xml:space="preserve"> showed </w:t>
      </w:r>
      <w:r w:rsidR="00BF77E1">
        <w:rPr>
          <w:lang w:val="en-US"/>
        </w:rPr>
        <w:t xml:space="preserve">further details </w:t>
      </w:r>
      <w:r w:rsidRPr="003430AB">
        <w:rPr>
          <w:lang w:val="en-US"/>
        </w:rPr>
        <w:t xml:space="preserve">that the user plane protocol stack of carrier aggregation can be re-used for </w:t>
      </w:r>
      <w:proofErr w:type="spellStart"/>
      <w:r w:rsidRPr="003430AB">
        <w:rPr>
          <w:lang w:val="en-US"/>
        </w:rPr>
        <w:t>multi-TRP</w:t>
      </w:r>
      <w:proofErr w:type="spellEnd"/>
      <w:r w:rsidRPr="003430AB">
        <w:rPr>
          <w:lang w:val="en-US"/>
        </w:rPr>
        <w:t xml:space="preserve"> operation</w:t>
      </w:r>
      <w:r w:rsidR="00BE02AA">
        <w:rPr>
          <w:lang w:val="en-US"/>
        </w:rPr>
        <w:t xml:space="preserve"> with one HARQ entity per TRP or TRP-carrier in case of joint CA-</w:t>
      </w:r>
      <w:proofErr w:type="spellStart"/>
      <w:r w:rsidR="00BE02AA">
        <w:rPr>
          <w:lang w:val="en-US"/>
        </w:rPr>
        <w:t>multi-TRP</w:t>
      </w:r>
      <w:proofErr w:type="spellEnd"/>
      <w:r w:rsidR="00BE02AA">
        <w:rPr>
          <w:lang w:val="en-US"/>
        </w:rPr>
        <w:t xml:space="preserve"> operation</w:t>
      </w:r>
      <w:r w:rsidRPr="003430AB">
        <w:rPr>
          <w:lang w:val="en-US"/>
        </w:rPr>
        <w:t xml:space="preserve">. </w:t>
      </w:r>
      <w:r w:rsidR="00C72CAC">
        <w:rPr>
          <w:lang w:val="en-US"/>
        </w:rPr>
        <w:t>In both [13] and h</w:t>
      </w:r>
      <w:r w:rsidR="004E4490">
        <w:rPr>
          <w:lang w:val="en-US"/>
        </w:rPr>
        <w:t>ere it is shown how</w:t>
      </w:r>
      <w:r w:rsidRPr="003430AB">
        <w:rPr>
          <w:lang w:val="en-US"/>
        </w:rPr>
        <w:t xml:space="preserve"> the RRC </w:t>
      </w:r>
      <w:r w:rsidR="00BE02AA" w:rsidRPr="00BE02AA">
        <w:rPr>
          <w:lang w:val="en-US"/>
        </w:rPr>
        <w:t>signaling</w:t>
      </w:r>
      <w:r w:rsidRPr="003430AB">
        <w:rPr>
          <w:lang w:val="en-US"/>
        </w:rPr>
        <w:t xml:space="preserve"> structure for CA </w:t>
      </w:r>
      <w:r w:rsidR="00C72CAC">
        <w:rPr>
          <w:lang w:val="en-US"/>
        </w:rPr>
        <w:t xml:space="preserve">can also be reused for </w:t>
      </w:r>
      <w:proofErr w:type="spellStart"/>
      <w:r w:rsidR="00C72CAC">
        <w:rPr>
          <w:lang w:val="en-US"/>
        </w:rPr>
        <w:t>multi-TRP</w:t>
      </w:r>
      <w:proofErr w:type="spellEnd"/>
      <w:r w:rsidR="00C72CAC">
        <w:rPr>
          <w:lang w:val="en-US"/>
        </w:rPr>
        <w:t xml:space="preserve"> operation</w:t>
      </w:r>
      <w:r w:rsidRPr="003430AB">
        <w:rPr>
          <w:lang w:val="en-US"/>
        </w:rPr>
        <w:t xml:space="preserve">. </w:t>
      </w:r>
    </w:p>
    <w:p w14:paraId="6B513EC2" w14:textId="77777777" w:rsidR="004E4490" w:rsidRPr="003430AB" w:rsidRDefault="004E4490" w:rsidP="003430AB">
      <w:pPr>
        <w:pStyle w:val="BodyText"/>
        <w:jc w:val="both"/>
        <w:rPr>
          <w:lang w:val="en-US"/>
        </w:rPr>
      </w:pPr>
    </w:p>
    <w:p w14:paraId="5D218454" w14:textId="4C97043A" w:rsidR="000F16FF" w:rsidRDefault="000F16FF" w:rsidP="004E4490">
      <w:pPr>
        <w:pStyle w:val="BodyText"/>
        <w:jc w:val="both"/>
        <w:rPr>
          <w:lang w:val="en-US"/>
        </w:rPr>
      </w:pPr>
      <w:r w:rsidRPr="003430AB">
        <w:rPr>
          <w:lang w:val="en-US"/>
        </w:rPr>
        <w:t>To start with, we show the simplified ASN.1 structure of a “Serving Cell” (</w:t>
      </w:r>
      <w:proofErr w:type="spellStart"/>
      <w:r w:rsidRPr="003430AB">
        <w:rPr>
          <w:lang w:val="en-US"/>
        </w:rPr>
        <w:t>SpCell</w:t>
      </w:r>
      <w:proofErr w:type="spellEnd"/>
      <w:r w:rsidRPr="003430AB">
        <w:rPr>
          <w:lang w:val="en-US"/>
        </w:rPr>
        <w:t xml:space="preserve"> or </w:t>
      </w:r>
      <w:proofErr w:type="spellStart"/>
      <w:r w:rsidRPr="003430AB">
        <w:rPr>
          <w:lang w:val="en-US"/>
        </w:rPr>
        <w:t>SCell</w:t>
      </w:r>
      <w:proofErr w:type="spellEnd"/>
      <w:r w:rsidRPr="003430AB">
        <w:rPr>
          <w:lang w:val="en-US"/>
        </w:rPr>
        <w:t>). Only the high-level IEs and those field</w:t>
      </w:r>
      <w:r w:rsidR="00F7271D">
        <w:rPr>
          <w:lang w:val="en-US"/>
        </w:rPr>
        <w:t>s</w:t>
      </w:r>
      <w:r w:rsidRPr="003430AB">
        <w:rPr>
          <w:lang w:val="en-US"/>
        </w:rPr>
        <w:t xml:space="preserve"> that seem most relevant for </w:t>
      </w:r>
      <w:proofErr w:type="spellStart"/>
      <w:r w:rsidRPr="003430AB">
        <w:rPr>
          <w:lang w:val="en-US"/>
        </w:rPr>
        <w:t>multi-TRP</w:t>
      </w:r>
      <w:proofErr w:type="spellEnd"/>
      <w:r w:rsidRPr="003430AB">
        <w:rPr>
          <w:lang w:val="en-US"/>
        </w:rPr>
        <w:t xml:space="preserve"> operation are visualized. </w:t>
      </w:r>
    </w:p>
    <w:p w14:paraId="6583CBBF" w14:textId="77777777" w:rsidR="00EC788E" w:rsidRPr="003430AB" w:rsidRDefault="00EC788E" w:rsidP="003430AB">
      <w:pPr>
        <w:pStyle w:val="BodyText"/>
        <w:jc w:val="both"/>
        <w:rPr>
          <w:lang w:val="en-US"/>
        </w:rPr>
      </w:pPr>
    </w:p>
    <w:tbl>
      <w:tblPr>
        <w:tblStyle w:val="TableGrid"/>
        <w:tblW w:w="0" w:type="auto"/>
        <w:tblInd w:w="1980" w:type="dxa"/>
        <w:tblLook w:val="04A0" w:firstRow="1" w:lastRow="0" w:firstColumn="1" w:lastColumn="0" w:noHBand="0" w:noVBand="1"/>
      </w:tblPr>
      <w:tblGrid>
        <w:gridCol w:w="5953"/>
      </w:tblGrid>
      <w:tr w:rsidR="000F16FF" w14:paraId="3A590E6B" w14:textId="77777777" w:rsidTr="00F75E12">
        <w:tc>
          <w:tcPr>
            <w:tcW w:w="5953" w:type="dxa"/>
          </w:tcPr>
          <w:p w14:paraId="69DE67A6" w14:textId="77777777" w:rsidR="000F16FF" w:rsidRPr="003430AB" w:rsidRDefault="000F16FF" w:rsidP="003430AB">
            <w:pPr>
              <w:pStyle w:val="B1"/>
              <w:spacing w:after="0"/>
              <w:rPr>
                <w:lang w:val="en-US"/>
              </w:rPr>
            </w:pPr>
            <w:r w:rsidRPr="003430AB">
              <w:rPr>
                <w:lang w:val="en-US"/>
              </w:rPr>
              <w:t>1&gt; ServingCell</w:t>
            </w:r>
          </w:p>
          <w:p w14:paraId="143B430B" w14:textId="77777777" w:rsidR="000F16FF" w:rsidRPr="003430AB" w:rsidRDefault="000F16FF" w:rsidP="003430AB">
            <w:pPr>
              <w:pStyle w:val="B2"/>
              <w:spacing w:after="0"/>
              <w:rPr>
                <w:lang w:val="en-US"/>
              </w:rPr>
            </w:pPr>
            <w:r w:rsidRPr="003430AB">
              <w:rPr>
                <w:lang w:val="en-US"/>
              </w:rPr>
              <w:t>2&gt; ServCellIndex</w:t>
            </w:r>
          </w:p>
          <w:p w14:paraId="4087BA83" w14:textId="77777777" w:rsidR="000F16FF" w:rsidRPr="003430AB" w:rsidRDefault="000F16FF" w:rsidP="003430AB">
            <w:pPr>
              <w:pStyle w:val="B2"/>
              <w:spacing w:after="0"/>
              <w:rPr>
                <w:lang w:val="en-US"/>
              </w:rPr>
            </w:pPr>
            <w:r w:rsidRPr="003430AB">
              <w:rPr>
                <w:lang w:val="en-US"/>
              </w:rPr>
              <w:t>2&gt; physCellId</w:t>
            </w:r>
          </w:p>
          <w:p w14:paraId="320B124D" w14:textId="77777777" w:rsidR="000F16FF" w:rsidRPr="003430AB" w:rsidRDefault="000F16FF" w:rsidP="003430AB">
            <w:pPr>
              <w:pStyle w:val="B2"/>
              <w:spacing w:after="0"/>
              <w:rPr>
                <w:lang w:val="en-US"/>
              </w:rPr>
            </w:pPr>
            <w:r w:rsidRPr="003430AB">
              <w:rPr>
                <w:lang w:val="en-US"/>
              </w:rPr>
              <w:t>2&gt; downlink</w:t>
            </w:r>
          </w:p>
          <w:p w14:paraId="6DC9DE39" w14:textId="77777777" w:rsidR="000F16FF" w:rsidRPr="003430AB" w:rsidRDefault="000F16FF" w:rsidP="003430AB">
            <w:pPr>
              <w:pStyle w:val="B3"/>
              <w:spacing w:after="0"/>
              <w:rPr>
                <w:lang w:val="en-US"/>
              </w:rPr>
            </w:pPr>
            <w:r w:rsidRPr="003430AB">
              <w:rPr>
                <w:lang w:val="en-US"/>
              </w:rPr>
              <w:t>3&gt; ARFCN</w:t>
            </w:r>
          </w:p>
          <w:p w14:paraId="745F3122" w14:textId="77777777" w:rsidR="000F16FF" w:rsidRPr="003430AB" w:rsidRDefault="000F16FF" w:rsidP="003430AB">
            <w:pPr>
              <w:pStyle w:val="B3"/>
              <w:spacing w:after="0"/>
              <w:rPr>
                <w:lang w:val="en-US"/>
              </w:rPr>
            </w:pPr>
            <w:r w:rsidRPr="003430AB">
              <w:rPr>
                <w:lang w:val="en-US"/>
              </w:rPr>
              <w:t>3&gt; PDSCH-</w:t>
            </w:r>
            <w:proofErr w:type="spellStart"/>
            <w:r w:rsidRPr="003430AB">
              <w:rPr>
                <w:lang w:val="en-US"/>
              </w:rPr>
              <w:t>ServingCellConfig</w:t>
            </w:r>
            <w:proofErr w:type="spellEnd"/>
          </w:p>
          <w:p w14:paraId="02ECCC15" w14:textId="77777777" w:rsidR="000F16FF" w:rsidRPr="003430AB" w:rsidRDefault="000F16FF" w:rsidP="003430AB">
            <w:pPr>
              <w:pStyle w:val="B4"/>
              <w:spacing w:after="0"/>
              <w:rPr>
                <w:lang w:val="en-US"/>
              </w:rPr>
            </w:pPr>
            <w:r w:rsidRPr="003430AB">
              <w:rPr>
                <w:lang w:val="en-US"/>
              </w:rPr>
              <w:lastRenderedPageBreak/>
              <w:t xml:space="preserve">4&gt; </w:t>
            </w:r>
            <w:proofErr w:type="spellStart"/>
            <w:r w:rsidRPr="003430AB">
              <w:rPr>
                <w:lang w:val="en-US"/>
              </w:rPr>
              <w:t>pucch</w:t>
            </w:r>
            <w:proofErr w:type="spellEnd"/>
            <w:r w:rsidRPr="003430AB">
              <w:rPr>
                <w:lang w:val="en-US"/>
              </w:rPr>
              <w:t>-Cell</w:t>
            </w:r>
          </w:p>
          <w:p w14:paraId="515DF64E" w14:textId="77777777" w:rsidR="000F16FF" w:rsidRPr="003430AB" w:rsidRDefault="000F16FF" w:rsidP="003430AB">
            <w:pPr>
              <w:pStyle w:val="B3"/>
              <w:spacing w:after="0"/>
              <w:rPr>
                <w:lang w:val="en-US"/>
              </w:rPr>
            </w:pPr>
            <w:r w:rsidRPr="003430AB">
              <w:rPr>
                <w:lang w:val="en-US"/>
              </w:rPr>
              <w:t>3&gt; BWP</w:t>
            </w:r>
          </w:p>
          <w:p w14:paraId="1CBEDC6B" w14:textId="77777777" w:rsidR="000F16FF" w:rsidRPr="003430AB" w:rsidRDefault="000F16FF" w:rsidP="003430AB">
            <w:pPr>
              <w:pStyle w:val="B4"/>
              <w:spacing w:after="0"/>
              <w:rPr>
                <w:lang w:val="en-US"/>
              </w:rPr>
            </w:pPr>
            <w:r w:rsidRPr="003430AB">
              <w:rPr>
                <w:lang w:val="en-US"/>
              </w:rPr>
              <w:t>4&gt; PDCCH-Config</w:t>
            </w:r>
          </w:p>
          <w:p w14:paraId="611AA353" w14:textId="77777777" w:rsidR="000F16FF" w:rsidRPr="003430AB" w:rsidRDefault="000F16FF" w:rsidP="003430AB">
            <w:pPr>
              <w:pStyle w:val="B5"/>
              <w:spacing w:after="0"/>
              <w:rPr>
                <w:lang w:val="en-US"/>
              </w:rPr>
            </w:pPr>
            <w:r w:rsidRPr="003430AB">
              <w:rPr>
                <w:lang w:val="en-US"/>
              </w:rPr>
              <w:t>5&gt; CORESET</w:t>
            </w:r>
          </w:p>
          <w:p w14:paraId="55F898AB" w14:textId="77777777" w:rsidR="000F16FF" w:rsidRDefault="000F16FF" w:rsidP="003430AB">
            <w:pPr>
              <w:pStyle w:val="B7"/>
              <w:spacing w:after="0"/>
            </w:pPr>
            <w:r>
              <w:t xml:space="preserve">7&gt; </w:t>
            </w:r>
            <w:proofErr w:type="spellStart"/>
            <w:r>
              <w:t>pdcch</w:t>
            </w:r>
            <w:proofErr w:type="spellEnd"/>
            <w:r>
              <w:t>-DMRS-</w:t>
            </w:r>
            <w:proofErr w:type="spellStart"/>
            <w:r>
              <w:t>ScramblingID</w:t>
            </w:r>
            <w:proofErr w:type="spellEnd"/>
          </w:p>
          <w:p w14:paraId="3D05B914" w14:textId="77777777" w:rsidR="000F16FF" w:rsidRPr="003430AB" w:rsidRDefault="000F16FF" w:rsidP="003430AB">
            <w:pPr>
              <w:pStyle w:val="B5"/>
              <w:spacing w:after="0"/>
              <w:rPr>
                <w:lang w:val="en-US"/>
              </w:rPr>
            </w:pPr>
            <w:r w:rsidRPr="003430AB">
              <w:rPr>
                <w:lang w:val="en-US"/>
              </w:rPr>
              <w:t xml:space="preserve">5&gt; </w:t>
            </w:r>
            <w:proofErr w:type="spellStart"/>
            <w:r w:rsidRPr="003430AB">
              <w:rPr>
                <w:lang w:val="en-US"/>
              </w:rPr>
              <w:t>SearchSpace</w:t>
            </w:r>
            <w:proofErr w:type="spellEnd"/>
          </w:p>
          <w:p w14:paraId="1F9A0FC1" w14:textId="77777777" w:rsidR="000F16FF" w:rsidRPr="003430AB" w:rsidRDefault="000F16FF" w:rsidP="003430AB">
            <w:pPr>
              <w:pStyle w:val="B4"/>
              <w:spacing w:after="0"/>
              <w:rPr>
                <w:lang w:val="en-US"/>
              </w:rPr>
            </w:pPr>
            <w:r w:rsidRPr="003430AB">
              <w:rPr>
                <w:lang w:val="en-US"/>
              </w:rPr>
              <w:t>4&gt; PDSCH-Config</w:t>
            </w:r>
          </w:p>
          <w:p w14:paraId="745B30A2" w14:textId="77777777" w:rsidR="000F16FF" w:rsidRPr="003430AB" w:rsidRDefault="000F16FF" w:rsidP="003430AB">
            <w:pPr>
              <w:pStyle w:val="B5"/>
              <w:spacing w:after="0"/>
              <w:rPr>
                <w:lang w:val="en-US"/>
              </w:rPr>
            </w:pPr>
            <w:r w:rsidRPr="003430AB">
              <w:rPr>
                <w:lang w:val="en-US"/>
              </w:rPr>
              <w:t>5&gt; dataScramblingIdentityPDSCH</w:t>
            </w:r>
          </w:p>
          <w:p w14:paraId="6965A8AA" w14:textId="77777777" w:rsidR="000F16FF" w:rsidRPr="003430AB" w:rsidRDefault="000F16FF" w:rsidP="003430AB">
            <w:pPr>
              <w:pStyle w:val="B5"/>
              <w:spacing w:after="0"/>
              <w:rPr>
                <w:lang w:val="en-US"/>
              </w:rPr>
            </w:pPr>
            <w:r w:rsidRPr="003430AB">
              <w:rPr>
                <w:lang w:val="en-US"/>
              </w:rPr>
              <w:t>5&gt; DMRS</w:t>
            </w:r>
          </w:p>
          <w:p w14:paraId="7C047EA9" w14:textId="77777777" w:rsidR="000F16FF" w:rsidRDefault="000F16FF" w:rsidP="003430AB">
            <w:pPr>
              <w:pStyle w:val="B7"/>
              <w:spacing w:after="0"/>
            </w:pPr>
            <w:r>
              <w:t>7&gt; scramblingID0</w:t>
            </w:r>
          </w:p>
          <w:p w14:paraId="537C11BB" w14:textId="77777777" w:rsidR="000F16FF" w:rsidRDefault="000F16FF" w:rsidP="003430AB">
            <w:pPr>
              <w:pStyle w:val="B7"/>
              <w:spacing w:after="0"/>
            </w:pPr>
            <w:r>
              <w:t>7&gt; scramblingID1</w:t>
            </w:r>
          </w:p>
          <w:p w14:paraId="59C101FB" w14:textId="77777777" w:rsidR="000F16FF" w:rsidRPr="003430AB" w:rsidRDefault="000F16FF" w:rsidP="003430AB">
            <w:pPr>
              <w:pStyle w:val="B5"/>
              <w:spacing w:after="0"/>
              <w:rPr>
                <w:lang w:val="en-US"/>
              </w:rPr>
            </w:pPr>
            <w:r w:rsidRPr="003430AB">
              <w:rPr>
                <w:lang w:val="en-US"/>
              </w:rPr>
              <w:t>5&gt; TCI-States</w:t>
            </w:r>
          </w:p>
          <w:p w14:paraId="5C75EC39" w14:textId="77777777" w:rsidR="000F16FF" w:rsidRPr="003430AB" w:rsidRDefault="000F16FF" w:rsidP="003430AB">
            <w:pPr>
              <w:pStyle w:val="B2"/>
              <w:spacing w:after="0"/>
              <w:rPr>
                <w:lang w:val="en-US"/>
              </w:rPr>
            </w:pPr>
            <w:r w:rsidRPr="003430AB">
              <w:rPr>
                <w:lang w:val="en-US"/>
              </w:rPr>
              <w:t>2&gt; uplink</w:t>
            </w:r>
          </w:p>
          <w:p w14:paraId="32F43215" w14:textId="77777777" w:rsidR="000F16FF" w:rsidRPr="003430AB" w:rsidRDefault="000F16FF" w:rsidP="003430AB">
            <w:pPr>
              <w:pStyle w:val="B3"/>
              <w:spacing w:after="0"/>
              <w:rPr>
                <w:lang w:val="en-US"/>
              </w:rPr>
            </w:pPr>
            <w:r w:rsidRPr="003430AB">
              <w:rPr>
                <w:lang w:val="en-US"/>
              </w:rPr>
              <w:t>3&gt; ARFCN</w:t>
            </w:r>
          </w:p>
          <w:p w14:paraId="5D320E44" w14:textId="77777777" w:rsidR="000F16FF" w:rsidRPr="003430AB" w:rsidRDefault="000F16FF" w:rsidP="003430AB">
            <w:pPr>
              <w:pStyle w:val="B3"/>
              <w:spacing w:after="0"/>
              <w:rPr>
                <w:lang w:val="en-US"/>
              </w:rPr>
            </w:pPr>
            <w:r w:rsidRPr="003430AB">
              <w:rPr>
                <w:lang w:val="en-US"/>
              </w:rPr>
              <w:t>3&gt; BWP</w:t>
            </w:r>
          </w:p>
          <w:p w14:paraId="645A4136" w14:textId="77777777" w:rsidR="000F16FF" w:rsidRPr="003430AB" w:rsidRDefault="000F16FF" w:rsidP="003430AB">
            <w:pPr>
              <w:pStyle w:val="B4"/>
              <w:spacing w:after="0"/>
              <w:rPr>
                <w:lang w:val="en-US"/>
              </w:rPr>
            </w:pPr>
            <w:r w:rsidRPr="003430AB">
              <w:rPr>
                <w:lang w:val="en-US"/>
              </w:rPr>
              <w:t>4&gt; PUCCH-Config</w:t>
            </w:r>
          </w:p>
          <w:p w14:paraId="75848DC7" w14:textId="77777777" w:rsidR="000F16FF" w:rsidRPr="003430AB" w:rsidRDefault="000F16FF" w:rsidP="003430AB">
            <w:pPr>
              <w:pStyle w:val="B4"/>
              <w:spacing w:after="0"/>
              <w:rPr>
                <w:lang w:val="en-US"/>
              </w:rPr>
            </w:pPr>
            <w:r w:rsidRPr="003430AB">
              <w:rPr>
                <w:lang w:val="en-US"/>
              </w:rPr>
              <w:t>4&gt; PUSCH-Config</w:t>
            </w:r>
          </w:p>
          <w:p w14:paraId="79401156" w14:textId="77777777" w:rsidR="000F16FF" w:rsidRPr="003430AB" w:rsidRDefault="000F16FF" w:rsidP="003430AB">
            <w:pPr>
              <w:pStyle w:val="B5"/>
              <w:spacing w:after="0"/>
              <w:rPr>
                <w:lang w:val="en-US"/>
              </w:rPr>
            </w:pPr>
            <w:r w:rsidRPr="003430AB">
              <w:rPr>
                <w:lang w:val="en-US"/>
              </w:rPr>
              <w:t xml:space="preserve">5&gt; </w:t>
            </w:r>
            <w:proofErr w:type="spellStart"/>
            <w:r w:rsidRPr="003430AB">
              <w:rPr>
                <w:lang w:val="en-US"/>
              </w:rPr>
              <w:t>dataScramblingIdentityPUSCH</w:t>
            </w:r>
            <w:proofErr w:type="spellEnd"/>
          </w:p>
          <w:p w14:paraId="29E60ECC" w14:textId="77777777" w:rsidR="000F16FF" w:rsidRPr="003430AB" w:rsidRDefault="000F16FF" w:rsidP="003430AB">
            <w:pPr>
              <w:pStyle w:val="B5"/>
              <w:spacing w:after="0"/>
              <w:rPr>
                <w:lang w:val="en-US"/>
              </w:rPr>
            </w:pPr>
            <w:r w:rsidRPr="003430AB">
              <w:rPr>
                <w:lang w:val="en-US"/>
              </w:rPr>
              <w:t>5&gt; DMRS</w:t>
            </w:r>
          </w:p>
          <w:p w14:paraId="79D27A01" w14:textId="77777777" w:rsidR="000F16FF" w:rsidRDefault="000F16FF" w:rsidP="003430AB">
            <w:pPr>
              <w:pStyle w:val="B7"/>
              <w:spacing w:after="0"/>
            </w:pPr>
            <w:r>
              <w:t>7&gt; scramblingID0</w:t>
            </w:r>
          </w:p>
          <w:p w14:paraId="1A9F66A9" w14:textId="77777777" w:rsidR="000F16FF" w:rsidRDefault="000F16FF" w:rsidP="003430AB">
            <w:pPr>
              <w:pStyle w:val="B7"/>
              <w:spacing w:after="0"/>
            </w:pPr>
            <w:r>
              <w:t>7&gt; scramblingID1</w:t>
            </w:r>
          </w:p>
          <w:p w14:paraId="70322341" w14:textId="77777777" w:rsidR="000F16FF" w:rsidRPr="003430AB" w:rsidRDefault="000F16FF" w:rsidP="003430AB">
            <w:pPr>
              <w:pStyle w:val="B4"/>
              <w:spacing w:after="0"/>
              <w:rPr>
                <w:lang w:val="en-US"/>
              </w:rPr>
            </w:pPr>
            <w:r w:rsidRPr="003430AB">
              <w:rPr>
                <w:lang w:val="en-US"/>
              </w:rPr>
              <w:t>4&gt; SRS-Config</w:t>
            </w:r>
          </w:p>
          <w:p w14:paraId="4E7F67DA" w14:textId="77777777" w:rsidR="000F16FF" w:rsidRPr="003430AB" w:rsidRDefault="000F16FF" w:rsidP="003430AB">
            <w:pPr>
              <w:pStyle w:val="B4"/>
              <w:spacing w:after="0"/>
              <w:rPr>
                <w:lang w:val="en-US"/>
              </w:rPr>
            </w:pPr>
            <w:r w:rsidRPr="003430AB">
              <w:rPr>
                <w:lang w:val="en-US"/>
              </w:rPr>
              <w:t>4&gt; RACH-Config</w:t>
            </w:r>
          </w:p>
          <w:p w14:paraId="08BFFE20" w14:textId="77777777" w:rsidR="000F16FF" w:rsidRPr="003430AB" w:rsidRDefault="000F16FF" w:rsidP="003430AB">
            <w:pPr>
              <w:pStyle w:val="B3"/>
              <w:spacing w:after="0"/>
              <w:rPr>
                <w:lang w:val="en-US"/>
              </w:rPr>
            </w:pPr>
            <w:r w:rsidRPr="003430AB">
              <w:rPr>
                <w:lang w:val="en-US"/>
              </w:rPr>
              <w:t>3&gt; CSI-</w:t>
            </w:r>
            <w:proofErr w:type="spellStart"/>
            <w:r w:rsidRPr="003430AB">
              <w:rPr>
                <w:lang w:val="en-US"/>
              </w:rPr>
              <w:t>MeasConfig</w:t>
            </w:r>
            <w:proofErr w:type="spellEnd"/>
          </w:p>
          <w:p w14:paraId="4884C2A1" w14:textId="77777777" w:rsidR="000F16FF" w:rsidRPr="003430AB" w:rsidRDefault="000F16FF" w:rsidP="003430AB">
            <w:pPr>
              <w:pStyle w:val="B4"/>
              <w:spacing w:after="0"/>
              <w:rPr>
                <w:lang w:val="en-US"/>
              </w:rPr>
            </w:pPr>
            <w:r w:rsidRPr="003430AB">
              <w:rPr>
                <w:lang w:val="en-US"/>
              </w:rPr>
              <w:t>4&gt; NZP-CSI-RS-Resources</w:t>
            </w:r>
          </w:p>
          <w:p w14:paraId="282B6C63" w14:textId="77777777" w:rsidR="000F16FF" w:rsidRDefault="000F16FF" w:rsidP="003430AB">
            <w:pPr>
              <w:pStyle w:val="B6"/>
              <w:spacing w:after="0"/>
            </w:pPr>
            <w:r>
              <w:t xml:space="preserve">6&gt; </w:t>
            </w:r>
            <w:proofErr w:type="spellStart"/>
            <w:r>
              <w:t>scramblingID</w:t>
            </w:r>
            <w:proofErr w:type="spellEnd"/>
          </w:p>
          <w:p w14:paraId="24E9D9E6" w14:textId="77777777" w:rsidR="000F16FF" w:rsidRDefault="000F16FF" w:rsidP="003430AB">
            <w:pPr>
              <w:pStyle w:val="B4"/>
              <w:spacing w:after="0"/>
            </w:pPr>
            <w:r>
              <w:t>4&gt; CrossCarrierSchedulingConfig</w:t>
            </w:r>
          </w:p>
        </w:tc>
      </w:tr>
    </w:tbl>
    <w:p w14:paraId="058AEBC0" w14:textId="5CC275CA" w:rsidR="000F16FF" w:rsidRDefault="000F16FF" w:rsidP="000F16FF">
      <w:pPr>
        <w:pStyle w:val="TF"/>
        <w:rPr>
          <w:lang w:val="en-GB"/>
        </w:rPr>
      </w:pPr>
      <w:bookmarkStart w:id="1" w:name="_Ref16262396"/>
      <w:r w:rsidRPr="003430AB">
        <w:rPr>
          <w:lang w:val="en-US"/>
        </w:rPr>
        <w:lastRenderedPageBreak/>
        <w:t xml:space="preserve">Figure </w:t>
      </w:r>
      <w:r w:rsidRPr="00CE0424">
        <w:fldChar w:fldCharType="begin"/>
      </w:r>
      <w:r w:rsidRPr="003430AB">
        <w:rPr>
          <w:lang w:val="en-US"/>
        </w:rPr>
        <w:instrText xml:space="preserve"> SEQ Figure \* ARABIC </w:instrText>
      </w:r>
      <w:r w:rsidRPr="00CE0424">
        <w:fldChar w:fldCharType="separate"/>
      </w:r>
      <w:r w:rsidR="00E91C4B">
        <w:rPr>
          <w:noProof/>
          <w:lang w:val="en-US"/>
        </w:rPr>
        <w:t>1</w:t>
      </w:r>
      <w:r w:rsidRPr="00CE0424">
        <w:fldChar w:fldCharType="end"/>
      </w:r>
      <w:bookmarkEnd w:id="1"/>
      <w:r w:rsidRPr="003430AB">
        <w:rPr>
          <w:lang w:val="en-US"/>
        </w:rPr>
        <w:t xml:space="preserve">: </w:t>
      </w:r>
      <w:r>
        <w:rPr>
          <w:lang w:val="en-GB"/>
        </w:rPr>
        <w:t>Simplified ASN.1 structure for configuring a ServingCell</w:t>
      </w:r>
    </w:p>
    <w:p w14:paraId="3D82E62A" w14:textId="77777777" w:rsidR="000F16FF" w:rsidRPr="003430AB" w:rsidRDefault="000F16FF" w:rsidP="000F16FF">
      <w:pPr>
        <w:pStyle w:val="BodyText"/>
        <w:rPr>
          <w:lang w:val="en-US"/>
        </w:rPr>
      </w:pPr>
    </w:p>
    <w:p w14:paraId="61C4A2B0" w14:textId="6F864A02" w:rsidR="000F16FF" w:rsidRPr="003430AB" w:rsidRDefault="000F16FF" w:rsidP="003430AB">
      <w:pPr>
        <w:pStyle w:val="BodyText"/>
        <w:jc w:val="both"/>
        <w:rPr>
          <w:lang w:val="en-US"/>
        </w:rPr>
      </w:pPr>
      <w:r w:rsidRPr="003430AB">
        <w:rPr>
          <w:lang w:val="en-US"/>
        </w:rPr>
        <w:t>In the following</w:t>
      </w:r>
      <w:r w:rsidR="00EB5B86">
        <w:rPr>
          <w:lang w:val="en-US"/>
        </w:rPr>
        <w:t>,</w:t>
      </w:r>
      <w:r w:rsidRPr="003430AB">
        <w:rPr>
          <w:lang w:val="en-US"/>
        </w:rPr>
        <w:t xml:space="preserve"> we investigate how one could populate the existing RRC parameters to configure the UE for operation with two TRPs</w:t>
      </w:r>
      <w:r w:rsidR="00D553A1">
        <w:rPr>
          <w:lang w:val="en-US"/>
        </w:rPr>
        <w:t xml:space="preserve"> </w:t>
      </w:r>
      <w:r w:rsidR="00D553A1" w:rsidRPr="003430AB">
        <w:rPr>
          <w:lang w:val="en-US"/>
        </w:rPr>
        <w:t>so that each ServingCell object represents one TRP</w:t>
      </w:r>
      <w:r w:rsidRPr="003430AB">
        <w:rPr>
          <w:lang w:val="en-US"/>
        </w:rPr>
        <w:t>. Specifically, we will explain how the network could configure two ServingCell objects representing the two TRPs in the case of multi-PDCCH:</w:t>
      </w:r>
    </w:p>
    <w:p w14:paraId="4FA21413" w14:textId="77777777" w:rsidR="000F16FF" w:rsidRDefault="000F16FF">
      <w:pPr>
        <w:pStyle w:val="Heading3"/>
      </w:pPr>
      <w:r>
        <w:t>Frequency, PCI and ServCellIndex</w:t>
      </w:r>
    </w:p>
    <w:p w14:paraId="17E90A73" w14:textId="41A9DBC4" w:rsidR="000F16FF" w:rsidRDefault="004518B6" w:rsidP="004518B6">
      <w:pPr>
        <w:pStyle w:val="BodyText"/>
        <w:jc w:val="both"/>
      </w:pPr>
      <w:r>
        <w:rPr>
          <w:lang w:val="en-US"/>
        </w:rPr>
        <w:t xml:space="preserve">In </w:t>
      </w:r>
      <w:r w:rsidR="00654B77">
        <w:rPr>
          <w:lang w:val="en-US"/>
        </w:rPr>
        <w:t>Multi-TRP</w:t>
      </w:r>
      <w:r w:rsidR="00FE56C5">
        <w:rPr>
          <w:lang w:val="en-US"/>
        </w:rPr>
        <w:t xml:space="preserve"> or multi-panel</w:t>
      </w:r>
      <w:r w:rsidR="000F16FF" w:rsidRPr="003430AB">
        <w:rPr>
          <w:lang w:val="en-US"/>
        </w:rPr>
        <w:t>, both TRPs</w:t>
      </w:r>
      <w:r w:rsidR="00FE56C5">
        <w:rPr>
          <w:lang w:val="en-US"/>
        </w:rPr>
        <w:t xml:space="preserve"> or panels</w:t>
      </w:r>
      <w:r w:rsidR="000F16FF" w:rsidRPr="003430AB">
        <w:rPr>
          <w:lang w:val="en-US"/>
        </w:rPr>
        <w:t xml:space="preserve"> operate on the same spectrum. Hence, the two ServingCell objects would indicate the same SSB frequency, the same “Point A” and the same SCS-SpecificCarrier(s). </w:t>
      </w:r>
      <w:r w:rsidR="000F16FF">
        <w:t xml:space="preserve">In </w:t>
      </w:r>
      <w:r w:rsidR="000F16FF">
        <w:fldChar w:fldCharType="begin"/>
      </w:r>
      <w:r w:rsidR="000F16FF">
        <w:instrText xml:space="preserve"> REF _Ref16262396 \h </w:instrText>
      </w:r>
      <w:r>
        <w:instrText xml:space="preserve"> \* MERGEFORMAT </w:instrText>
      </w:r>
      <w:r w:rsidR="000F16FF">
        <w:fldChar w:fldCharType="separate"/>
      </w:r>
      <w:r w:rsidR="00E91C4B" w:rsidRPr="00E91C4B">
        <w:t>Figure 1</w:t>
      </w:r>
      <w:r w:rsidR="000F16FF">
        <w:fldChar w:fldCharType="end"/>
      </w:r>
      <w:r w:rsidR="000F16FF">
        <w:t xml:space="preserve"> we depicted those parameters as “ARFCN”. </w:t>
      </w:r>
    </w:p>
    <w:p w14:paraId="3D776DE8" w14:textId="77777777" w:rsidR="00FE56C5" w:rsidRDefault="00FE56C5" w:rsidP="003430AB">
      <w:pPr>
        <w:pStyle w:val="BodyText"/>
        <w:jc w:val="both"/>
      </w:pPr>
    </w:p>
    <w:p w14:paraId="6242A6AE" w14:textId="2496C742" w:rsidR="000F16FF" w:rsidRPr="003430AB" w:rsidRDefault="000F16FF" w:rsidP="000F16FF">
      <w:pPr>
        <w:pStyle w:val="Observation"/>
        <w:overflowPunct w:val="0"/>
        <w:autoSpaceDE w:val="0"/>
        <w:autoSpaceDN w:val="0"/>
        <w:adjustRightInd w:val="0"/>
        <w:spacing w:after="120"/>
        <w:jc w:val="both"/>
        <w:textAlignment w:val="baseline"/>
        <w:rPr>
          <w:lang w:val="en-US"/>
        </w:rPr>
      </w:pPr>
      <w:bookmarkStart w:id="2" w:name="_Ref16262616"/>
      <w:bookmarkStart w:id="3" w:name="_Toc16266088"/>
      <w:r w:rsidRPr="003430AB">
        <w:rPr>
          <w:lang w:val="en-US"/>
        </w:rPr>
        <w:t>Two ServingCell objects with same SSB</w:t>
      </w:r>
      <w:r w:rsidR="00053A48">
        <w:rPr>
          <w:lang w:val="en-US"/>
        </w:rPr>
        <w:t xml:space="preserve"> frequency</w:t>
      </w:r>
      <w:r w:rsidRPr="003430AB">
        <w:rPr>
          <w:lang w:val="en-US"/>
        </w:rPr>
        <w:t xml:space="preserve"> and Point-A and with the same SCS-SpecificCarrier configuration could identify two TRPs.</w:t>
      </w:r>
      <w:bookmarkEnd w:id="2"/>
      <w:bookmarkEnd w:id="3"/>
    </w:p>
    <w:p w14:paraId="3201574D" w14:textId="1762E59F" w:rsidR="000F16FF" w:rsidRDefault="000F16FF" w:rsidP="00FE56C5">
      <w:pPr>
        <w:pStyle w:val="BodyText"/>
        <w:jc w:val="both"/>
        <w:rPr>
          <w:lang w:val="en-US"/>
        </w:rPr>
      </w:pPr>
      <w:r w:rsidRPr="003430AB">
        <w:rPr>
          <w:lang w:val="en-US"/>
        </w:rPr>
        <w:t>According to RAN1</w:t>
      </w:r>
      <w:r w:rsidR="00FE56C5">
        <w:rPr>
          <w:lang w:val="en-US"/>
        </w:rPr>
        <w:t xml:space="preserve"> agreement in case of multi-DCI</w:t>
      </w:r>
      <w:r w:rsidRPr="003430AB">
        <w:rPr>
          <w:lang w:val="en-US"/>
        </w:rPr>
        <w:t xml:space="preserve">, the cooperating TRPs may belong to the same cell (same PCI) or to different cells (different PCI). </w:t>
      </w:r>
      <w:r w:rsidR="00E40E15">
        <w:rPr>
          <w:lang w:val="en-US"/>
        </w:rPr>
        <w:t>Note that already in Rel.15,</w:t>
      </w:r>
      <w:r w:rsidRPr="003430AB">
        <w:rPr>
          <w:lang w:val="en-US"/>
        </w:rPr>
        <w:t xml:space="preserve"> it is not forbidden to configure two serving cells with the same PCI as the two cells are anyway known to be different due to different carrier frequencies. In Multi-TRP operation</w:t>
      </w:r>
      <w:r w:rsidR="00E40E15">
        <w:rPr>
          <w:lang w:val="en-US"/>
        </w:rPr>
        <w:t>,</w:t>
      </w:r>
      <w:r w:rsidRPr="003430AB">
        <w:rPr>
          <w:lang w:val="en-US"/>
        </w:rPr>
        <w:t xml:space="preserve"> the ServingCell objects would be on the same frequency (see </w:t>
      </w:r>
      <w:r>
        <w:fldChar w:fldCharType="begin"/>
      </w:r>
      <w:r w:rsidRPr="003430AB">
        <w:rPr>
          <w:lang w:val="en-US"/>
        </w:rPr>
        <w:instrText xml:space="preserve"> REF _Ref16262616 \n \h </w:instrText>
      </w:r>
      <w:r w:rsidR="00FE56C5" w:rsidRPr="003430AB">
        <w:rPr>
          <w:lang w:val="en-US"/>
        </w:rPr>
        <w:instrText xml:space="preserve"> \* MERGEFORMAT </w:instrText>
      </w:r>
      <w:r>
        <w:fldChar w:fldCharType="separate"/>
      </w:r>
      <w:r w:rsidR="00E91C4B">
        <w:rPr>
          <w:lang w:val="en-US"/>
        </w:rPr>
        <w:t>Observation 2</w:t>
      </w:r>
      <w:r>
        <w:fldChar w:fldCharType="end"/>
      </w:r>
      <w:r w:rsidRPr="003430AB">
        <w:rPr>
          <w:lang w:val="en-US"/>
        </w:rPr>
        <w:t>). If they also have the same PCI</w:t>
      </w:r>
      <w:r w:rsidR="004E4653">
        <w:rPr>
          <w:lang w:val="en-US"/>
        </w:rPr>
        <w:t>,</w:t>
      </w:r>
      <w:r w:rsidRPr="003430AB">
        <w:rPr>
          <w:lang w:val="en-US"/>
        </w:rPr>
        <w:t xml:space="preserve"> the UE could deduce that they are actually two TRPs of the same cell. If the PCI is different, they are known to be two TRPs associated with different cells. </w:t>
      </w:r>
    </w:p>
    <w:p w14:paraId="1DE307B0" w14:textId="77777777" w:rsidR="00CF7722" w:rsidRPr="003430AB" w:rsidRDefault="00CF7722" w:rsidP="003430AB">
      <w:pPr>
        <w:pStyle w:val="BodyText"/>
        <w:jc w:val="both"/>
        <w:rPr>
          <w:lang w:val="en-US"/>
        </w:rPr>
      </w:pPr>
    </w:p>
    <w:p w14:paraId="787EE2A3" w14:textId="6CC96307" w:rsidR="000F16FF" w:rsidRPr="003430AB" w:rsidRDefault="000F16FF" w:rsidP="000F16FF">
      <w:pPr>
        <w:pStyle w:val="Observation"/>
        <w:overflowPunct w:val="0"/>
        <w:autoSpaceDE w:val="0"/>
        <w:autoSpaceDN w:val="0"/>
        <w:adjustRightInd w:val="0"/>
        <w:spacing w:after="120"/>
        <w:jc w:val="both"/>
        <w:textAlignment w:val="baseline"/>
        <w:rPr>
          <w:lang w:val="en-US"/>
        </w:rPr>
      </w:pPr>
      <w:bookmarkStart w:id="4" w:name="_Toc16266089"/>
      <w:r w:rsidRPr="003430AB">
        <w:rPr>
          <w:lang w:val="en-US"/>
        </w:rPr>
        <w:lastRenderedPageBreak/>
        <w:t>The two ServingCell objects representing the two TRPs may have the same or different physCellId. This enables</w:t>
      </w:r>
      <w:r w:rsidR="002153DB">
        <w:rPr>
          <w:lang w:val="en-US"/>
        </w:rPr>
        <w:t xml:space="preserve"> the</w:t>
      </w:r>
      <w:r w:rsidRPr="003430AB">
        <w:rPr>
          <w:lang w:val="en-US"/>
        </w:rPr>
        <w:t xml:space="preserve"> scenarios </w:t>
      </w:r>
      <w:r w:rsidR="002153DB">
        <w:rPr>
          <w:lang w:val="en-US"/>
        </w:rPr>
        <w:t xml:space="preserve">agreed in RAN1 </w:t>
      </w:r>
      <w:r w:rsidRPr="003430AB">
        <w:rPr>
          <w:lang w:val="en-US"/>
        </w:rPr>
        <w:t>where the TRPs belong to the same or different cells.</w:t>
      </w:r>
      <w:bookmarkEnd w:id="4"/>
      <w:r w:rsidRPr="003430AB">
        <w:rPr>
          <w:lang w:val="en-US"/>
        </w:rPr>
        <w:t xml:space="preserve"> </w:t>
      </w:r>
    </w:p>
    <w:p w14:paraId="36C973DD" w14:textId="0F374BBD" w:rsidR="000F16FF" w:rsidRDefault="000F16FF" w:rsidP="00800059">
      <w:pPr>
        <w:pStyle w:val="BodyText"/>
        <w:jc w:val="both"/>
        <w:rPr>
          <w:lang w:val="en-US"/>
        </w:rPr>
      </w:pPr>
      <w:r w:rsidRPr="003430AB">
        <w:rPr>
          <w:lang w:val="en-US"/>
        </w:rPr>
        <w:t xml:space="preserve">To distinguish the ServingCell objects in RRC </w:t>
      </w:r>
      <w:r w:rsidR="00654B77" w:rsidRPr="000F16FF">
        <w:rPr>
          <w:lang w:val="en-US"/>
        </w:rPr>
        <w:t>signaling</w:t>
      </w:r>
      <w:r w:rsidRPr="003430AB">
        <w:rPr>
          <w:lang w:val="en-US"/>
        </w:rPr>
        <w:t xml:space="preserve">, they are associated with the ServCellIndex (or SCellIndex). If used for </w:t>
      </w:r>
      <w:r w:rsidR="00654B77" w:rsidRPr="000F16FF">
        <w:rPr>
          <w:lang w:val="en-US"/>
        </w:rPr>
        <w:t>Multi-TRP</w:t>
      </w:r>
      <w:r w:rsidRPr="003430AB">
        <w:rPr>
          <w:lang w:val="en-US"/>
        </w:rPr>
        <w:t xml:space="preserve"> operation, this must still be the case, i.e., each ServingCell object must have a unique ServCellIndex.</w:t>
      </w:r>
    </w:p>
    <w:p w14:paraId="493E3E2B" w14:textId="77777777" w:rsidR="00800059" w:rsidRPr="003430AB" w:rsidRDefault="00800059" w:rsidP="003430AB">
      <w:pPr>
        <w:pStyle w:val="BodyText"/>
        <w:jc w:val="both"/>
        <w:rPr>
          <w:lang w:val="en-US"/>
        </w:rPr>
      </w:pPr>
    </w:p>
    <w:p w14:paraId="696EA772" w14:textId="77777777" w:rsidR="000F16FF" w:rsidRPr="003430AB" w:rsidRDefault="000F16FF" w:rsidP="000F16FF">
      <w:pPr>
        <w:pStyle w:val="Observation"/>
        <w:overflowPunct w:val="0"/>
        <w:autoSpaceDE w:val="0"/>
        <w:autoSpaceDN w:val="0"/>
        <w:adjustRightInd w:val="0"/>
        <w:spacing w:after="120"/>
        <w:jc w:val="both"/>
        <w:textAlignment w:val="baseline"/>
        <w:rPr>
          <w:lang w:val="en-US"/>
        </w:rPr>
      </w:pPr>
      <w:bookmarkStart w:id="5" w:name="_Toc16266090"/>
      <w:r w:rsidRPr="003430AB">
        <w:rPr>
          <w:lang w:val="en-US"/>
        </w:rPr>
        <w:t>Each ServingCell object must have a unique ServCellIndex (or SCellIndex).</w:t>
      </w:r>
      <w:bookmarkEnd w:id="5"/>
      <w:r w:rsidRPr="003430AB">
        <w:rPr>
          <w:lang w:val="en-US"/>
        </w:rPr>
        <w:t xml:space="preserve"> </w:t>
      </w:r>
    </w:p>
    <w:p w14:paraId="551AA92A" w14:textId="77777777" w:rsidR="000F16FF" w:rsidRDefault="000F16FF">
      <w:pPr>
        <w:pStyle w:val="Heading3"/>
      </w:pPr>
      <w:r>
        <w:t>PDSCH and PDCCH</w:t>
      </w:r>
    </w:p>
    <w:p w14:paraId="7AD8878C" w14:textId="18FDFE22" w:rsidR="000F16FF" w:rsidRDefault="000F16FF" w:rsidP="00800059">
      <w:pPr>
        <w:pStyle w:val="BodyText"/>
        <w:jc w:val="both"/>
        <w:rPr>
          <w:lang w:val="en-US"/>
        </w:rPr>
      </w:pPr>
      <w:r w:rsidRPr="003430AB">
        <w:rPr>
          <w:lang w:val="en-US"/>
        </w:rPr>
        <w:t xml:space="preserve">Each ServingCell configuration contains at least the PDSCH-Config. It provides among others the “dataScramblingIdentityPDSCH”. </w:t>
      </w:r>
      <w:r w:rsidR="00E04C15">
        <w:rPr>
          <w:lang w:val="en-US"/>
        </w:rPr>
        <w:t>It has been agreed in RAN1 that</w:t>
      </w:r>
      <w:r w:rsidRPr="003430AB">
        <w:rPr>
          <w:lang w:val="en-US"/>
        </w:rPr>
        <w:t xml:space="preserve"> it must be possible to configure one such scrambling ID for each TRP</w:t>
      </w:r>
      <w:r w:rsidR="00040203">
        <w:rPr>
          <w:lang w:val="en-US"/>
        </w:rPr>
        <w:t xml:space="preserve"> and one alternative is by </w:t>
      </w:r>
      <w:r w:rsidR="00040203" w:rsidRPr="003430AB">
        <w:rPr>
          <w:lang w:val="en-US"/>
        </w:rPr>
        <w:t xml:space="preserve">multiple </w:t>
      </w:r>
      <w:r w:rsidR="00040203" w:rsidRPr="003430AB">
        <w:rPr>
          <w:rFonts w:eastAsia="Malgun Gothic"/>
          <w:lang w:val="en-US" w:eastAsia="ko-KR"/>
        </w:rPr>
        <w:t>dataScramblingIdentityPDSCH</w:t>
      </w:r>
      <w:r w:rsidRPr="003430AB">
        <w:rPr>
          <w:lang w:val="en-US"/>
        </w:rPr>
        <w:t xml:space="preserve">. </w:t>
      </w:r>
      <w:r w:rsidR="0013368E">
        <w:rPr>
          <w:lang w:val="en-US"/>
        </w:rPr>
        <w:t>As each PDSCH-Config has a</w:t>
      </w:r>
      <w:r w:rsidR="0013368E" w:rsidRPr="0013368E">
        <w:rPr>
          <w:rFonts w:eastAsia="Malgun Gothic"/>
          <w:lang w:val="en-US" w:eastAsia="ko-KR"/>
        </w:rPr>
        <w:t xml:space="preserve"> </w:t>
      </w:r>
      <w:r w:rsidR="0013368E" w:rsidRPr="00734BC0">
        <w:rPr>
          <w:rFonts w:eastAsia="Malgun Gothic"/>
          <w:lang w:val="en-US" w:eastAsia="ko-KR"/>
        </w:rPr>
        <w:t>dataScramblingIdentityPDSCH</w:t>
      </w:r>
      <w:r w:rsidR="0013368E">
        <w:rPr>
          <w:rFonts w:eastAsia="Malgun Gothic"/>
          <w:lang w:val="en-US" w:eastAsia="ko-KR"/>
        </w:rPr>
        <w:t>,</w:t>
      </w:r>
      <w:r w:rsidR="0013368E">
        <w:rPr>
          <w:lang w:val="en-US"/>
        </w:rPr>
        <w:t xml:space="preserve"> t</w:t>
      </w:r>
      <w:r w:rsidRPr="003430AB">
        <w:rPr>
          <w:lang w:val="en-US"/>
        </w:rPr>
        <w:t>he PDSCH-Config informs the UE about</w:t>
      </w:r>
      <w:r w:rsidR="0013368E">
        <w:rPr>
          <w:lang w:val="en-US"/>
        </w:rPr>
        <w:t xml:space="preserve"> PDSCH scrambling seed as well as</w:t>
      </w:r>
      <w:r w:rsidRPr="003430AB">
        <w:rPr>
          <w:lang w:val="en-US"/>
        </w:rPr>
        <w:t xml:space="preserve"> DMRS configurations which also contain scrambling IDs. And </w:t>
      </w:r>
      <w:r w:rsidR="00782DEF" w:rsidRPr="000F16FF">
        <w:rPr>
          <w:lang w:val="en-US"/>
        </w:rPr>
        <w:t>finally,</w:t>
      </w:r>
      <w:r w:rsidRPr="003430AB">
        <w:rPr>
          <w:lang w:val="en-US"/>
        </w:rPr>
        <w:t xml:space="preserve"> the PDSCH-Config contains also a list of TCI-States.</w:t>
      </w:r>
    </w:p>
    <w:p w14:paraId="70E1F149" w14:textId="77777777" w:rsidR="0013368E" w:rsidRPr="003430AB" w:rsidRDefault="0013368E" w:rsidP="003430AB">
      <w:pPr>
        <w:pStyle w:val="BodyText"/>
        <w:jc w:val="both"/>
        <w:rPr>
          <w:lang w:val="en-US"/>
        </w:rPr>
      </w:pPr>
    </w:p>
    <w:p w14:paraId="5FD4F726" w14:textId="77777777" w:rsidR="000F16FF" w:rsidRPr="003430AB" w:rsidRDefault="000F16FF" w:rsidP="000F16FF">
      <w:pPr>
        <w:pStyle w:val="Observation"/>
        <w:overflowPunct w:val="0"/>
        <w:autoSpaceDE w:val="0"/>
        <w:autoSpaceDN w:val="0"/>
        <w:adjustRightInd w:val="0"/>
        <w:spacing w:after="120"/>
        <w:jc w:val="both"/>
        <w:textAlignment w:val="baseline"/>
        <w:rPr>
          <w:lang w:val="en-US"/>
        </w:rPr>
      </w:pPr>
      <w:bookmarkStart w:id="6" w:name="_Toc16266091"/>
      <w:r w:rsidRPr="003430AB">
        <w:rPr>
          <w:lang w:val="en-US"/>
        </w:rPr>
        <w:t>The PDSCH-Config allow configuring the PDSCHs in the TRPs with independent scrambling IDs, DMRS settings and TCI-States.</w:t>
      </w:r>
      <w:bookmarkEnd w:id="6"/>
      <w:r w:rsidRPr="003430AB">
        <w:rPr>
          <w:lang w:val="en-US"/>
        </w:rPr>
        <w:t xml:space="preserve"> </w:t>
      </w:r>
    </w:p>
    <w:p w14:paraId="76C3CF31" w14:textId="6FEC0364" w:rsidR="000F16FF" w:rsidRPr="003430AB" w:rsidRDefault="000F16FF" w:rsidP="00AB75FB">
      <w:pPr>
        <w:pStyle w:val="BodyText"/>
        <w:jc w:val="both"/>
        <w:rPr>
          <w:lang w:val="en-US"/>
        </w:rPr>
      </w:pPr>
      <w:r w:rsidRPr="003430AB">
        <w:rPr>
          <w:lang w:val="en-US"/>
        </w:rPr>
        <w:t xml:space="preserve">A CA configuration with self-scheduling </w:t>
      </w:r>
      <w:r w:rsidR="006E1789">
        <w:rPr>
          <w:lang w:val="en-US"/>
        </w:rPr>
        <w:t xml:space="preserve">thus </w:t>
      </w:r>
      <w:r w:rsidRPr="003430AB">
        <w:rPr>
          <w:lang w:val="en-US"/>
        </w:rPr>
        <w:t xml:space="preserve">corresponds to a </w:t>
      </w:r>
      <w:r w:rsidR="00FC3F46" w:rsidRPr="000F16FF">
        <w:rPr>
          <w:lang w:val="en-US"/>
        </w:rPr>
        <w:t>Multi-TRP</w:t>
      </w:r>
      <w:r w:rsidRPr="003430AB">
        <w:rPr>
          <w:lang w:val="en-US"/>
        </w:rPr>
        <w:t xml:space="preserve"> configuration with “multi-PDCCH”. The </w:t>
      </w:r>
      <w:r w:rsidR="00FC3F46" w:rsidRPr="000F16FF">
        <w:rPr>
          <w:lang w:val="en-US"/>
        </w:rPr>
        <w:t>PDCCH-Config</w:t>
      </w:r>
      <w:r w:rsidRPr="003430AB">
        <w:rPr>
          <w:lang w:val="en-US"/>
        </w:rPr>
        <w:t xml:space="preserve"> in the ServingCell objects of the two TRPs could configure CORESETs and SearchSpaces with different scrambling or different time/frequency resources. PDCCHs decoded according to such CORESET/</w:t>
      </w:r>
      <w:proofErr w:type="spellStart"/>
      <w:r w:rsidRPr="003430AB">
        <w:rPr>
          <w:lang w:val="en-US"/>
        </w:rPr>
        <w:t>SearchSpace</w:t>
      </w:r>
      <w:proofErr w:type="spellEnd"/>
      <w:r w:rsidRPr="003430AB">
        <w:rPr>
          <w:lang w:val="en-US"/>
        </w:rPr>
        <w:t xml:space="preserve"> configuration are known to carry assignments for the PDSCH configured by the PDSCH-Config in the same ServingCell object. </w:t>
      </w:r>
      <w:r w:rsidR="00321B2E">
        <w:rPr>
          <w:lang w:val="en-US"/>
        </w:rPr>
        <w:t xml:space="preserve">The agreement on up to 5 CORESET per PDCCH-Config is useful for the case of URLLC </w:t>
      </w:r>
      <w:r w:rsidR="003F29D7">
        <w:rPr>
          <w:lang w:val="en-US"/>
        </w:rPr>
        <w:t xml:space="preserve">where PDCCH diversity is needed as </w:t>
      </w:r>
      <w:r w:rsidR="0092338E">
        <w:rPr>
          <w:lang w:val="en-US"/>
        </w:rPr>
        <w:t xml:space="preserve">each CORESET can be configured with independent TCI states and transmitted from a different TRP. </w:t>
      </w:r>
    </w:p>
    <w:p w14:paraId="485050F2" w14:textId="77777777" w:rsidR="006E1789" w:rsidRPr="003430AB" w:rsidRDefault="006E1789" w:rsidP="003430AB">
      <w:pPr>
        <w:pStyle w:val="BodyText"/>
        <w:jc w:val="both"/>
        <w:rPr>
          <w:lang w:val="en-US"/>
        </w:rPr>
      </w:pPr>
    </w:p>
    <w:p w14:paraId="35A74768" w14:textId="6A894B89" w:rsidR="000F16FF" w:rsidRDefault="000F16FF">
      <w:pPr>
        <w:pStyle w:val="Heading3"/>
      </w:pPr>
      <w:r>
        <w:t>PUCCH</w:t>
      </w:r>
      <w:r w:rsidR="001966A6">
        <w:t xml:space="preserve"> and HARQ A/N Feedback</w:t>
      </w:r>
    </w:p>
    <w:p w14:paraId="6D6B2F4E" w14:textId="23E84C7D" w:rsidR="000F16FF" w:rsidRDefault="000F16FF" w:rsidP="00697E7E">
      <w:pPr>
        <w:pStyle w:val="BodyText"/>
        <w:jc w:val="both"/>
        <w:rPr>
          <w:lang w:val="en-US"/>
        </w:rPr>
      </w:pPr>
      <w:r w:rsidRPr="003430AB">
        <w:rPr>
          <w:lang w:val="en-US"/>
        </w:rPr>
        <w:t xml:space="preserve">Like in CA, the default case is that ACK/NACK for all configured PDSCHs are carried on the PUCCH of the </w:t>
      </w:r>
      <w:proofErr w:type="spellStart"/>
      <w:r w:rsidRPr="003430AB">
        <w:rPr>
          <w:lang w:val="en-US"/>
        </w:rPr>
        <w:t>PCell</w:t>
      </w:r>
      <w:proofErr w:type="spellEnd"/>
      <w:r w:rsidRPr="003430AB">
        <w:rPr>
          <w:lang w:val="en-US"/>
        </w:rPr>
        <w:t xml:space="preserve">. This corresponds to the </w:t>
      </w:r>
      <w:proofErr w:type="spellStart"/>
      <w:r w:rsidRPr="003430AB">
        <w:rPr>
          <w:lang w:val="en-US"/>
        </w:rPr>
        <w:t>multi-TRP</w:t>
      </w:r>
      <w:proofErr w:type="spellEnd"/>
      <w:r w:rsidRPr="003430AB">
        <w:rPr>
          <w:lang w:val="en-US"/>
        </w:rPr>
        <w:t xml:space="preserve"> configuration with</w:t>
      </w:r>
      <w:r>
        <w:rPr>
          <w:lang w:val="en-US"/>
        </w:rPr>
        <w:t xml:space="preserve"> </w:t>
      </w:r>
      <w:r w:rsidR="00AC78E4">
        <w:rPr>
          <w:lang w:val="en-US"/>
        </w:rPr>
        <w:t>joint A/N feedback in a</w:t>
      </w:r>
      <w:r w:rsidRPr="003430AB">
        <w:rPr>
          <w:lang w:val="en-US"/>
        </w:rPr>
        <w:t xml:space="preserve"> single-PUCCH, i.e., all ACK/NACKs for the primary- and secondary-TRP’s PDSCH</w:t>
      </w:r>
      <w:r w:rsidR="003E1C34">
        <w:rPr>
          <w:lang w:val="en-US"/>
        </w:rPr>
        <w:t>s</w:t>
      </w:r>
      <w:r w:rsidRPr="003430AB">
        <w:rPr>
          <w:lang w:val="en-US"/>
        </w:rPr>
        <w:t xml:space="preserve"> are carried on the PUCCH of the primary-TRP. In this case, </w:t>
      </w:r>
      <w:r w:rsidR="00E33595">
        <w:rPr>
          <w:lang w:val="en-US"/>
        </w:rPr>
        <w:t xml:space="preserve">only </w:t>
      </w:r>
      <w:r w:rsidRPr="003430AB">
        <w:rPr>
          <w:lang w:val="en-US"/>
        </w:rPr>
        <w:t xml:space="preserve">the ServingCell object of the primary TRP must provide the uplink branch with the PUCCH-Config. </w:t>
      </w:r>
    </w:p>
    <w:p w14:paraId="0D0FF8B0" w14:textId="77777777" w:rsidR="00697E7E" w:rsidRPr="003430AB" w:rsidRDefault="00697E7E" w:rsidP="003430AB">
      <w:pPr>
        <w:pStyle w:val="BodyText"/>
        <w:jc w:val="both"/>
        <w:rPr>
          <w:lang w:val="en-US"/>
        </w:rPr>
      </w:pPr>
    </w:p>
    <w:p w14:paraId="5599676F" w14:textId="07857E65" w:rsidR="00FC29B6" w:rsidRDefault="000F16FF" w:rsidP="00697E7E">
      <w:pPr>
        <w:pStyle w:val="BodyText"/>
        <w:jc w:val="both"/>
        <w:rPr>
          <w:lang w:val="en-GB"/>
        </w:rPr>
      </w:pPr>
      <w:r w:rsidRPr="003430AB">
        <w:rPr>
          <w:lang w:val="en-US"/>
        </w:rPr>
        <w:t xml:space="preserve">To enable the multi-PUCCH setup (PUCCH to the TRP transmitting the PDSCH), a PUCCH-Config could be provided also in the second ServingCell object. In this case the PUCCH-Configs may define PUCCH resources that differ in time domain to avoid power sharing issue and to enable easy distinction at the network side. </w:t>
      </w:r>
    </w:p>
    <w:p w14:paraId="271DCBDE" w14:textId="77777777" w:rsidR="00FC29B6" w:rsidRDefault="00FC29B6" w:rsidP="00697E7E">
      <w:pPr>
        <w:pStyle w:val="BodyText"/>
        <w:jc w:val="both"/>
        <w:rPr>
          <w:lang w:val="en-GB"/>
        </w:rPr>
      </w:pPr>
    </w:p>
    <w:p w14:paraId="19388772" w14:textId="10D93BE0" w:rsidR="00D40894" w:rsidRDefault="00251E4C" w:rsidP="00697E7E">
      <w:pPr>
        <w:pStyle w:val="BodyText"/>
        <w:jc w:val="both"/>
        <w:rPr>
          <w:lang w:val="en-US"/>
        </w:rPr>
      </w:pPr>
      <w:r>
        <w:rPr>
          <w:lang w:val="en-GB"/>
        </w:rPr>
        <w:t xml:space="preserve">The PUCCH feedback for the PDSCH of the other TRP would be time multiplexed using the PUCCH resource configured in the PUCCH-Config of the other serving cell object (see existing field description of </w:t>
      </w:r>
      <w:proofErr w:type="spellStart"/>
      <w:r>
        <w:rPr>
          <w:i/>
          <w:iCs/>
          <w:lang w:val="en-GB"/>
        </w:rPr>
        <w:t>pucch</w:t>
      </w:r>
      <w:proofErr w:type="spellEnd"/>
      <w:r>
        <w:rPr>
          <w:i/>
          <w:iCs/>
          <w:lang w:val="en-GB"/>
        </w:rPr>
        <w:t>-Cell</w:t>
      </w:r>
      <w:r w:rsidR="00431880">
        <w:rPr>
          <w:i/>
          <w:iCs/>
          <w:lang w:val="en-GB"/>
        </w:rPr>
        <w:t xml:space="preserve"> </w:t>
      </w:r>
      <w:r w:rsidR="00431880" w:rsidRPr="003430AB">
        <w:rPr>
          <w:lang w:val="en-GB"/>
        </w:rPr>
        <w:t>in TS 38.331</w:t>
      </w:r>
      <w:r>
        <w:rPr>
          <w:lang w:val="en-GB"/>
        </w:rPr>
        <w:t>).</w:t>
      </w:r>
      <w:r w:rsidR="00431880">
        <w:rPr>
          <w:lang w:val="en-GB"/>
        </w:rPr>
        <w:t xml:space="preserve"> </w:t>
      </w:r>
    </w:p>
    <w:p w14:paraId="23E8960D" w14:textId="77777777" w:rsidR="00D40894" w:rsidRDefault="00D40894" w:rsidP="00697E7E">
      <w:pPr>
        <w:pStyle w:val="BodyText"/>
        <w:jc w:val="both"/>
        <w:rPr>
          <w:lang w:val="en-US"/>
        </w:rPr>
      </w:pPr>
    </w:p>
    <w:p w14:paraId="4402AAF6" w14:textId="5E105406" w:rsidR="000F16FF" w:rsidRDefault="000F16FF" w:rsidP="00697E7E">
      <w:pPr>
        <w:pStyle w:val="BodyText"/>
        <w:jc w:val="both"/>
        <w:rPr>
          <w:lang w:val="en-US"/>
        </w:rPr>
      </w:pPr>
      <w:r w:rsidRPr="003430AB">
        <w:rPr>
          <w:lang w:val="en-US"/>
        </w:rPr>
        <w:t xml:space="preserve">Since the PUCCH-Config is in the same ServingCell object as the PDSCH-Config the UE would send the ACK/NACK for the PDSCH received from the Master-TRP on the PUCCH-Resource defined in the ServingCell object representing that master TRP. The PUCCH feedback for the PDSCH of the other TRP would be time multiplexed using the PUCCH resource configured in the PUCCH-Config of the other serving cell </w:t>
      </w:r>
      <w:r w:rsidRPr="003430AB">
        <w:rPr>
          <w:lang w:val="en-US"/>
        </w:rPr>
        <w:lastRenderedPageBreak/>
        <w:t>object.</w:t>
      </w:r>
      <w:r w:rsidR="00C47C23" w:rsidRPr="00C47C23">
        <w:rPr>
          <w:lang w:val="en-US"/>
        </w:rPr>
        <w:t xml:space="preserve"> </w:t>
      </w:r>
      <w:r w:rsidR="00C47C23">
        <w:rPr>
          <w:lang w:val="en-US"/>
        </w:rPr>
        <w:t>This also aligns with the RAN1 agreement of TDM between HARQ-ACK feedback in case multi-PDCCH with separate A/N feedback.</w:t>
      </w:r>
    </w:p>
    <w:p w14:paraId="3831E4BF" w14:textId="77777777" w:rsidR="00697E7E" w:rsidRPr="003430AB" w:rsidRDefault="00697E7E" w:rsidP="003430AB">
      <w:pPr>
        <w:pStyle w:val="BodyText"/>
        <w:jc w:val="both"/>
        <w:rPr>
          <w:lang w:val="en-US"/>
        </w:rPr>
      </w:pPr>
    </w:p>
    <w:p w14:paraId="3565814D" w14:textId="6941BCAD" w:rsidR="000F16FF" w:rsidRDefault="000F16FF" w:rsidP="000F16FF">
      <w:pPr>
        <w:pStyle w:val="Observation"/>
        <w:overflowPunct w:val="0"/>
        <w:autoSpaceDE w:val="0"/>
        <w:autoSpaceDN w:val="0"/>
        <w:adjustRightInd w:val="0"/>
        <w:spacing w:after="120"/>
        <w:jc w:val="both"/>
        <w:textAlignment w:val="baseline"/>
        <w:rPr>
          <w:lang w:val="en-US"/>
        </w:rPr>
      </w:pPr>
      <w:bookmarkStart w:id="7" w:name="_Toc16266093"/>
      <w:bookmarkStart w:id="8" w:name="_Ref16598910"/>
      <w:r w:rsidRPr="003430AB">
        <w:rPr>
          <w:lang w:val="en-US"/>
        </w:rPr>
        <w:t xml:space="preserve">The existing PUCCH-Config </w:t>
      </w:r>
      <w:r w:rsidR="006805C4">
        <w:rPr>
          <w:lang w:val="en-US"/>
        </w:rPr>
        <w:t xml:space="preserve">framework of CA </w:t>
      </w:r>
      <w:r w:rsidRPr="003430AB">
        <w:rPr>
          <w:lang w:val="en-US"/>
        </w:rPr>
        <w:t xml:space="preserve">allows </w:t>
      </w:r>
      <w:r w:rsidR="00144188">
        <w:rPr>
          <w:lang w:val="en-US"/>
        </w:rPr>
        <w:t xml:space="preserve">configuring </w:t>
      </w:r>
      <w:r w:rsidRPr="003430AB">
        <w:rPr>
          <w:lang w:val="en-US"/>
        </w:rPr>
        <w:t>single-PUCCH (</w:t>
      </w:r>
      <w:r w:rsidR="006965B9">
        <w:rPr>
          <w:lang w:val="en-US"/>
        </w:rPr>
        <w:t xml:space="preserve">joint </w:t>
      </w:r>
      <w:r w:rsidRPr="003430AB">
        <w:rPr>
          <w:lang w:val="en-US"/>
        </w:rPr>
        <w:t>ACK/NACK to one TRP) or multi-PUCCH (</w:t>
      </w:r>
      <w:r w:rsidR="006965B9">
        <w:rPr>
          <w:lang w:val="en-US"/>
        </w:rPr>
        <w:t xml:space="preserve">separate </w:t>
      </w:r>
      <w:r w:rsidRPr="003430AB">
        <w:rPr>
          <w:lang w:val="en-US"/>
        </w:rPr>
        <w:t>ACK/NACK to the TRP where the PDSCH came from</w:t>
      </w:r>
      <w:r w:rsidR="00483741">
        <w:rPr>
          <w:lang w:val="en-US"/>
        </w:rPr>
        <w:t>)</w:t>
      </w:r>
      <w:r w:rsidRPr="003430AB">
        <w:rPr>
          <w:lang w:val="en-US"/>
        </w:rPr>
        <w:t>.</w:t>
      </w:r>
      <w:bookmarkEnd w:id="7"/>
      <w:bookmarkEnd w:id="8"/>
    </w:p>
    <w:p w14:paraId="40D48ACC" w14:textId="2B08FCF2" w:rsidR="005A7E2F" w:rsidRDefault="005A7E2F" w:rsidP="003430AB">
      <w:pPr>
        <w:pStyle w:val="BodyText"/>
        <w:jc w:val="both"/>
        <w:rPr>
          <w:rFonts w:ascii="Arial" w:eastAsiaTheme="minorHAnsi" w:hAnsi="Arial" w:cs="Arial"/>
          <w:sz w:val="20"/>
          <w:szCs w:val="20"/>
          <w:lang w:val="en-GB" w:eastAsia="zh-CN"/>
        </w:rPr>
      </w:pPr>
      <w:r>
        <w:rPr>
          <w:lang w:val="en-GB"/>
        </w:rPr>
        <w:t>In more complex configuration with several carriers (actual CA) served by several TRPs, one may want to carry the ACK/NACKs for all PDSCHs from one TRP on the PUCCH towards that same PUCCH. This is configurable in the same manner as the PUCCH-</w:t>
      </w:r>
      <w:proofErr w:type="spellStart"/>
      <w:r>
        <w:rPr>
          <w:lang w:val="en-GB"/>
        </w:rPr>
        <w:t>SCell</w:t>
      </w:r>
      <w:proofErr w:type="spellEnd"/>
      <w:r>
        <w:rPr>
          <w:lang w:val="en-GB"/>
        </w:rPr>
        <w:t xml:space="preserve">, i.e., by setting the </w:t>
      </w:r>
      <w:proofErr w:type="spellStart"/>
      <w:r>
        <w:rPr>
          <w:lang w:val="en-GB"/>
        </w:rPr>
        <w:t>pucch</w:t>
      </w:r>
      <w:proofErr w:type="spellEnd"/>
      <w:r>
        <w:rPr>
          <w:lang w:val="en-GB"/>
        </w:rPr>
        <w:t>-Cell field in PDSCH-</w:t>
      </w:r>
      <w:proofErr w:type="spellStart"/>
      <w:r>
        <w:rPr>
          <w:lang w:val="en-GB"/>
        </w:rPr>
        <w:t>ServingCellConfig</w:t>
      </w:r>
      <w:proofErr w:type="spellEnd"/>
      <w:r>
        <w:rPr>
          <w:lang w:val="en-GB"/>
        </w:rPr>
        <w:t xml:space="preserve"> to the ID of the serving cell object (TRP/</w:t>
      </w:r>
      <w:proofErr w:type="spellStart"/>
      <w:r>
        <w:rPr>
          <w:lang w:val="en-GB"/>
        </w:rPr>
        <w:t>SCell</w:t>
      </w:r>
      <w:proofErr w:type="spellEnd"/>
      <w:r>
        <w:rPr>
          <w:lang w:val="en-GB"/>
        </w:rPr>
        <w:t xml:space="preserve">) with the PUCCH-Config to be used. </w:t>
      </w:r>
    </w:p>
    <w:p w14:paraId="2DA48E0C" w14:textId="7D3DD745" w:rsidR="005A7E2F" w:rsidRDefault="005A7E2F" w:rsidP="00DC5956">
      <w:pPr>
        <w:pStyle w:val="BodyText"/>
        <w:jc w:val="both"/>
        <w:rPr>
          <w:lang w:val="en-US"/>
        </w:rPr>
      </w:pPr>
    </w:p>
    <w:p w14:paraId="393FD48A" w14:textId="55A5C16C" w:rsidR="00B23EA4" w:rsidRDefault="002C23D0" w:rsidP="00DC5956">
      <w:pPr>
        <w:pStyle w:val="BodyText"/>
        <w:jc w:val="both"/>
        <w:rPr>
          <w:lang w:val="en-US"/>
        </w:rPr>
      </w:pPr>
      <w:r>
        <w:rPr>
          <w:lang w:val="en-US"/>
        </w:rPr>
        <w:fldChar w:fldCharType="begin"/>
      </w:r>
      <w:r>
        <w:rPr>
          <w:lang w:val="en-US"/>
        </w:rPr>
        <w:instrText xml:space="preserve"> REF _Ref16628457 \h </w:instrText>
      </w:r>
      <w:r>
        <w:rPr>
          <w:lang w:val="en-US"/>
        </w:rPr>
      </w:r>
      <w:r>
        <w:rPr>
          <w:lang w:val="en-US"/>
        </w:rPr>
        <w:fldChar w:fldCharType="separate"/>
      </w:r>
      <w:r w:rsidR="00E91C4B" w:rsidRPr="005748C9">
        <w:rPr>
          <w:lang w:val="en-US"/>
        </w:rPr>
        <w:t xml:space="preserve">Figure </w:t>
      </w:r>
      <w:r w:rsidR="00E91C4B">
        <w:rPr>
          <w:noProof/>
          <w:lang w:val="en-US"/>
        </w:rPr>
        <w:t>2</w:t>
      </w:r>
      <w:r>
        <w:rPr>
          <w:lang w:val="en-US"/>
        </w:rPr>
        <w:fldChar w:fldCharType="end"/>
      </w:r>
      <w:r w:rsidR="00F13F54">
        <w:rPr>
          <w:lang w:val="en-US"/>
        </w:rPr>
        <w:t xml:space="preserve"> shows an example with </w:t>
      </w:r>
      <w:r w:rsidR="000D5C25">
        <w:rPr>
          <w:lang w:val="en-US"/>
        </w:rPr>
        <w:t xml:space="preserve">2 carriers </w:t>
      </w:r>
      <w:r w:rsidR="00F161B9">
        <w:rPr>
          <w:lang w:val="en-US"/>
        </w:rPr>
        <w:t>(</w:t>
      </w:r>
      <w:r w:rsidR="00910D73">
        <w:rPr>
          <w:lang w:val="en-US"/>
        </w:rPr>
        <w:t>‘</w:t>
      </w:r>
      <w:r w:rsidR="00265178">
        <w:rPr>
          <w:lang w:val="en-US"/>
        </w:rPr>
        <w:t>Serving Cells</w:t>
      </w:r>
      <w:r w:rsidR="00910D73">
        <w:rPr>
          <w:lang w:val="en-US"/>
        </w:rPr>
        <w:t>’</w:t>
      </w:r>
      <w:r w:rsidR="00265178">
        <w:rPr>
          <w:lang w:val="en-US"/>
        </w:rPr>
        <w:t xml:space="preserve"> A and C) from </w:t>
      </w:r>
      <w:r w:rsidR="00B4104A">
        <w:rPr>
          <w:lang w:val="en-US"/>
        </w:rPr>
        <w:t>1</w:t>
      </w:r>
      <w:r w:rsidR="00B4104A" w:rsidRPr="003430AB">
        <w:rPr>
          <w:vertAlign w:val="superscript"/>
          <w:lang w:val="en-US"/>
        </w:rPr>
        <w:t>st</w:t>
      </w:r>
      <w:r w:rsidR="00B4104A">
        <w:rPr>
          <w:lang w:val="en-US"/>
        </w:rPr>
        <w:t xml:space="preserve"> TRP and </w:t>
      </w:r>
      <w:r w:rsidR="00DA2073">
        <w:rPr>
          <w:lang w:val="en-US"/>
        </w:rPr>
        <w:t>2 carriers (</w:t>
      </w:r>
      <w:r w:rsidR="00910D73">
        <w:rPr>
          <w:lang w:val="en-US"/>
        </w:rPr>
        <w:t>‘Serving Cells’ B and D)</w:t>
      </w:r>
      <w:r>
        <w:rPr>
          <w:lang w:val="en-US"/>
        </w:rPr>
        <w:t>.</w:t>
      </w:r>
      <w:r w:rsidR="00C602FE">
        <w:rPr>
          <w:lang w:val="en-US"/>
        </w:rPr>
        <w:t xml:space="preserve">  In this example, </w:t>
      </w:r>
      <w:r w:rsidR="00C63A65">
        <w:rPr>
          <w:lang w:val="en-US"/>
        </w:rPr>
        <w:t xml:space="preserve">the </w:t>
      </w:r>
      <w:r w:rsidR="007C75F5">
        <w:rPr>
          <w:lang w:val="en-US"/>
        </w:rPr>
        <w:t xml:space="preserve">ACK/NACKs of PDSCHs received on </w:t>
      </w:r>
      <w:r w:rsidR="00CD539C">
        <w:rPr>
          <w:lang w:val="en-US"/>
        </w:rPr>
        <w:t>‘Serving Cells’ A and C are carried on the PUCCH of ‘Serving Cell</w:t>
      </w:r>
      <w:r w:rsidR="00174593">
        <w:rPr>
          <w:lang w:val="en-US"/>
        </w:rPr>
        <w:t>’ A.  Similar</w:t>
      </w:r>
      <w:r w:rsidR="000743C8">
        <w:rPr>
          <w:lang w:val="en-US"/>
        </w:rPr>
        <w:t xml:space="preserve">ly, </w:t>
      </w:r>
      <w:r w:rsidR="0049705F">
        <w:rPr>
          <w:lang w:val="en-US"/>
        </w:rPr>
        <w:t>the ACK/NACKs of PDSCHs received on ‘Serving Cells’ B and D are carried on the PUCCH of ‘Serving Cell’ B.</w:t>
      </w:r>
      <w:r w:rsidR="00C4620E">
        <w:rPr>
          <w:lang w:val="en-US"/>
        </w:rPr>
        <w:t xml:space="preserve">  </w:t>
      </w:r>
    </w:p>
    <w:p w14:paraId="6EAA88BA" w14:textId="77777777" w:rsidR="003C0810" w:rsidRDefault="003C0810" w:rsidP="00DC5956">
      <w:pPr>
        <w:pStyle w:val="BodyText"/>
        <w:jc w:val="both"/>
        <w:rPr>
          <w:lang w:val="en-US"/>
        </w:rPr>
      </w:pPr>
    </w:p>
    <w:p w14:paraId="3128C7CF" w14:textId="51217C80" w:rsidR="000133DB" w:rsidRDefault="00B23EA4" w:rsidP="00DC5956">
      <w:pPr>
        <w:pStyle w:val="BodyText"/>
        <w:jc w:val="both"/>
        <w:rPr>
          <w:lang w:val="en-US"/>
        </w:rPr>
      </w:pPr>
      <w:r w:rsidRPr="00B23EA4">
        <w:rPr>
          <w:lang w:val="en-US"/>
        </w:rPr>
        <w:t>All four cells also have a PDSCH-Config and a PDSCH-</w:t>
      </w:r>
      <w:proofErr w:type="spellStart"/>
      <w:r w:rsidRPr="00B23EA4">
        <w:rPr>
          <w:lang w:val="en-US"/>
        </w:rPr>
        <w:t>ServingCellConfig</w:t>
      </w:r>
      <w:proofErr w:type="spellEnd"/>
      <w:r w:rsidRPr="00B23EA4">
        <w:rPr>
          <w:lang w:val="en-US"/>
        </w:rPr>
        <w:t xml:space="preserve"> (the former can be different per BWP; the latter exists only once per serving cell object). In PDSCH-</w:t>
      </w:r>
      <w:proofErr w:type="spellStart"/>
      <w:r w:rsidRPr="00B23EA4">
        <w:rPr>
          <w:lang w:val="en-US"/>
        </w:rPr>
        <w:t>ServingCellConfig</w:t>
      </w:r>
      <w:proofErr w:type="spellEnd"/>
      <w:r w:rsidR="00973467">
        <w:rPr>
          <w:lang w:val="en-US"/>
        </w:rPr>
        <w:t>,</w:t>
      </w:r>
      <w:r w:rsidRPr="00B23EA4">
        <w:rPr>
          <w:lang w:val="en-US"/>
        </w:rPr>
        <w:t xml:space="preserve"> there is a field called “</w:t>
      </w:r>
      <w:proofErr w:type="spellStart"/>
      <w:r w:rsidRPr="00B23EA4">
        <w:rPr>
          <w:lang w:val="en-US"/>
        </w:rPr>
        <w:t>pucch</w:t>
      </w:r>
      <w:proofErr w:type="spellEnd"/>
      <w:r w:rsidRPr="00B23EA4">
        <w:rPr>
          <w:lang w:val="en-US"/>
        </w:rPr>
        <w:t>-Cell”</w:t>
      </w:r>
      <w:r w:rsidR="00DA62CC">
        <w:rPr>
          <w:lang w:val="en-US"/>
        </w:rPr>
        <w:t xml:space="preserve">. </w:t>
      </w:r>
      <w:r w:rsidR="00DA62CC" w:rsidRPr="00DA62CC">
        <w:rPr>
          <w:lang w:val="en-US"/>
        </w:rPr>
        <w:t xml:space="preserve">Hence, </w:t>
      </w:r>
      <w:r w:rsidR="00DA62CC">
        <w:rPr>
          <w:lang w:val="en-US"/>
        </w:rPr>
        <w:t>in the example below, this</w:t>
      </w:r>
      <w:r w:rsidR="00DA62CC" w:rsidRPr="00DA62CC">
        <w:rPr>
          <w:lang w:val="en-US"/>
        </w:rPr>
        <w:t xml:space="preserve"> field would be set as follows for the four Serving Cell objects</w:t>
      </w:r>
      <w:r w:rsidR="00605753">
        <w:rPr>
          <w:lang w:val="en-US"/>
        </w:rPr>
        <w:t xml:space="preserve"> where we assume that cell </w:t>
      </w:r>
      <w:proofErr w:type="gramStart"/>
      <w:r w:rsidR="00605753">
        <w:rPr>
          <w:lang w:val="en-US"/>
        </w:rPr>
        <w:t>A,B</w:t>
      </w:r>
      <w:proofErr w:type="gramEnd"/>
      <w:r w:rsidR="00605753">
        <w:rPr>
          <w:lang w:val="en-US"/>
        </w:rPr>
        <w:t xml:space="preserve">,C and D have ServCellIndex = 0,1,2,3 respectively. </w:t>
      </w:r>
    </w:p>
    <w:p w14:paraId="270C4EAB" w14:textId="77777777" w:rsidR="00B23EA4" w:rsidRDefault="00B23EA4" w:rsidP="00DC5956">
      <w:pPr>
        <w:pStyle w:val="BodyText"/>
        <w:jc w:val="both"/>
        <w:rPr>
          <w:lang w:val="en-US"/>
        </w:rPr>
      </w:pPr>
    </w:p>
    <w:p w14:paraId="50740E0E" w14:textId="77777777" w:rsidR="00605753" w:rsidRPr="003430AB" w:rsidRDefault="00A041C3" w:rsidP="00A041C3">
      <w:pPr>
        <w:pStyle w:val="ListParagraph"/>
        <w:numPr>
          <w:ilvl w:val="0"/>
          <w:numId w:val="61"/>
        </w:numPr>
        <w:ind w:left="993" w:hanging="426"/>
        <w:rPr>
          <w:rFonts w:ascii="Calibri" w:eastAsiaTheme="minorHAnsi" w:hAnsi="Calibri" w:cs="Calibri"/>
          <w:szCs w:val="22"/>
          <w:lang w:val="en-GB" w:eastAsia="en-US"/>
        </w:rPr>
      </w:pPr>
      <w:r w:rsidRPr="003430AB">
        <w:rPr>
          <w:b/>
          <w:lang w:val="en-GB"/>
        </w:rPr>
        <w:t>Cell A</w:t>
      </w:r>
      <w:r w:rsidR="00605753">
        <w:rPr>
          <w:b/>
          <w:lang w:val="en-GB"/>
        </w:rPr>
        <w:t xml:space="preserve"> (TRP#1)</w:t>
      </w:r>
      <w:r w:rsidRPr="003430AB">
        <w:rPr>
          <w:b/>
          <w:lang w:val="en-GB"/>
        </w:rPr>
        <w:t>:</w:t>
      </w:r>
      <w:r w:rsidRPr="00A041C3">
        <w:rPr>
          <w:lang w:val="en-GB"/>
        </w:rPr>
        <w:t xml:space="preserve"> </w:t>
      </w:r>
      <w:r w:rsidR="00DA62CC" w:rsidRPr="00B23EA4">
        <w:rPr>
          <w:lang w:val="en-US"/>
        </w:rPr>
        <w:t>“</w:t>
      </w:r>
      <w:proofErr w:type="spellStart"/>
      <w:r w:rsidR="00DA62CC" w:rsidRPr="00B23EA4">
        <w:rPr>
          <w:lang w:val="en-US"/>
        </w:rPr>
        <w:t>pucch</w:t>
      </w:r>
      <w:proofErr w:type="spellEnd"/>
      <w:r w:rsidR="00DA62CC" w:rsidRPr="00B23EA4">
        <w:rPr>
          <w:lang w:val="en-US"/>
        </w:rPr>
        <w:t>-Cell”</w:t>
      </w:r>
      <w:r w:rsidR="00DA62CC">
        <w:rPr>
          <w:lang w:val="en-US"/>
        </w:rPr>
        <w:t xml:space="preserve"> is </w:t>
      </w:r>
      <w:r w:rsidRPr="00A041C3">
        <w:rPr>
          <w:lang w:val="en-GB"/>
        </w:rPr>
        <w:t>absent  </w:t>
      </w:r>
    </w:p>
    <w:p w14:paraId="43A794EB" w14:textId="13247B6A" w:rsidR="00A041C3" w:rsidRPr="00A041C3" w:rsidRDefault="00605753" w:rsidP="003430AB">
      <w:pPr>
        <w:pStyle w:val="ListParagraph"/>
        <w:numPr>
          <w:ilvl w:val="0"/>
          <w:numId w:val="61"/>
        </w:numPr>
        <w:rPr>
          <w:rFonts w:ascii="Calibri" w:eastAsiaTheme="minorHAnsi" w:hAnsi="Calibri" w:cs="Calibri"/>
          <w:lang w:val="en-GB" w:eastAsia="en-US"/>
        </w:rPr>
      </w:pPr>
      <w:r>
        <w:rPr>
          <w:lang w:val="en-GB"/>
        </w:rPr>
        <w:t>I</w:t>
      </w:r>
      <w:r w:rsidR="00A041C3" w:rsidRPr="00A041C3">
        <w:rPr>
          <w:lang w:val="en-GB"/>
        </w:rPr>
        <w:t xml:space="preserve">t is the </w:t>
      </w:r>
      <w:proofErr w:type="spellStart"/>
      <w:r w:rsidR="00A041C3" w:rsidRPr="00A041C3">
        <w:rPr>
          <w:lang w:val="en-GB"/>
        </w:rPr>
        <w:t>PCell</w:t>
      </w:r>
      <w:proofErr w:type="spellEnd"/>
      <w:r w:rsidR="00A041C3" w:rsidRPr="00A041C3">
        <w:rPr>
          <w:lang w:val="en-GB"/>
        </w:rPr>
        <w:t xml:space="preserve"> and absence means that the ACK/NACK for its own PDSCH are sent on its own PUCCH</w:t>
      </w:r>
    </w:p>
    <w:p w14:paraId="253BD7AA" w14:textId="77777777" w:rsidR="00605753" w:rsidRDefault="00A041C3" w:rsidP="00A041C3">
      <w:pPr>
        <w:pStyle w:val="ListParagraph"/>
        <w:numPr>
          <w:ilvl w:val="0"/>
          <w:numId w:val="61"/>
        </w:numPr>
        <w:ind w:left="993" w:hanging="426"/>
        <w:rPr>
          <w:lang w:val="en-GB"/>
        </w:rPr>
      </w:pPr>
      <w:r w:rsidRPr="003430AB">
        <w:rPr>
          <w:b/>
          <w:lang w:val="en-GB"/>
        </w:rPr>
        <w:t xml:space="preserve">Cell </w:t>
      </w:r>
      <w:r w:rsidR="00605753">
        <w:rPr>
          <w:b/>
          <w:lang w:val="en-GB"/>
        </w:rPr>
        <w:t>C (TRP#1)</w:t>
      </w:r>
      <w:r w:rsidRPr="00A041C3">
        <w:rPr>
          <w:lang w:val="en-GB"/>
        </w:rPr>
        <w:t xml:space="preserve">: </w:t>
      </w:r>
      <w:r w:rsidR="00AC7AAD" w:rsidRPr="00B23EA4">
        <w:rPr>
          <w:lang w:val="en-US"/>
        </w:rPr>
        <w:t>“</w:t>
      </w:r>
      <w:proofErr w:type="spellStart"/>
      <w:r w:rsidR="00AC7AAD" w:rsidRPr="00B23EA4">
        <w:rPr>
          <w:lang w:val="en-US"/>
        </w:rPr>
        <w:t>pucch</w:t>
      </w:r>
      <w:proofErr w:type="spellEnd"/>
      <w:r w:rsidR="00AC7AAD" w:rsidRPr="00B23EA4">
        <w:rPr>
          <w:lang w:val="en-US"/>
        </w:rPr>
        <w:t>-Cell”</w:t>
      </w:r>
      <w:r w:rsidR="00AC7AAD">
        <w:rPr>
          <w:lang w:val="en-US"/>
        </w:rPr>
        <w:t xml:space="preserve"> is </w:t>
      </w:r>
      <w:r w:rsidRPr="00A041C3">
        <w:rPr>
          <w:lang w:val="en-GB"/>
        </w:rPr>
        <w:t>present</w:t>
      </w:r>
      <w:r w:rsidR="00605753">
        <w:rPr>
          <w:lang w:val="en-GB"/>
        </w:rPr>
        <w:t xml:space="preserve"> with value </w:t>
      </w:r>
      <w:r w:rsidRPr="00A041C3">
        <w:rPr>
          <w:lang w:val="en-GB"/>
        </w:rPr>
        <w:t>“0”  </w:t>
      </w:r>
    </w:p>
    <w:p w14:paraId="0F08E5B3" w14:textId="1745FA72" w:rsidR="00A041C3" w:rsidRPr="00A041C3" w:rsidRDefault="00605753" w:rsidP="003430AB">
      <w:pPr>
        <w:pStyle w:val="ListParagraph"/>
        <w:numPr>
          <w:ilvl w:val="0"/>
          <w:numId w:val="61"/>
        </w:numPr>
        <w:rPr>
          <w:lang w:val="en-GB"/>
        </w:rPr>
      </w:pPr>
      <w:r>
        <w:rPr>
          <w:lang w:val="en-GB"/>
        </w:rPr>
        <w:t>T</w:t>
      </w:r>
      <w:r w:rsidR="00A041C3" w:rsidRPr="00A041C3">
        <w:rPr>
          <w:lang w:val="en-GB"/>
        </w:rPr>
        <w:t xml:space="preserve">he ACK/NACK is supposed to be sent on the PUCCH of the </w:t>
      </w:r>
      <w:proofErr w:type="spellStart"/>
      <w:r w:rsidR="00A041C3" w:rsidRPr="00A041C3">
        <w:rPr>
          <w:lang w:val="en-GB"/>
        </w:rPr>
        <w:t>PCell</w:t>
      </w:r>
      <w:proofErr w:type="spellEnd"/>
      <w:r w:rsidR="00A041C3" w:rsidRPr="00A041C3">
        <w:rPr>
          <w:lang w:val="en-GB"/>
        </w:rPr>
        <w:t xml:space="preserve"> which has the ID 0</w:t>
      </w:r>
      <w:r>
        <w:rPr>
          <w:lang w:val="en-GB"/>
        </w:rPr>
        <w:t>, i.e. cell A</w:t>
      </w:r>
    </w:p>
    <w:p w14:paraId="0629DB22" w14:textId="06DB7865" w:rsidR="00EE32EC" w:rsidRDefault="00A041C3" w:rsidP="00A041C3">
      <w:pPr>
        <w:pStyle w:val="ListParagraph"/>
        <w:numPr>
          <w:ilvl w:val="0"/>
          <w:numId w:val="61"/>
        </w:numPr>
        <w:ind w:left="993" w:hanging="426"/>
        <w:rPr>
          <w:lang w:val="en-GB"/>
        </w:rPr>
      </w:pPr>
      <w:r w:rsidRPr="003430AB">
        <w:rPr>
          <w:b/>
          <w:lang w:val="en-GB"/>
        </w:rPr>
        <w:t xml:space="preserve">Cell </w:t>
      </w:r>
      <w:r w:rsidR="00605753">
        <w:rPr>
          <w:b/>
          <w:lang w:val="en-GB"/>
        </w:rPr>
        <w:t>B (TRP#2)</w:t>
      </w:r>
      <w:r w:rsidRPr="003430AB">
        <w:rPr>
          <w:b/>
          <w:lang w:val="en-GB"/>
        </w:rPr>
        <w:t>:</w:t>
      </w:r>
      <w:r w:rsidRPr="00A041C3">
        <w:rPr>
          <w:lang w:val="en-GB"/>
        </w:rPr>
        <w:t xml:space="preserve"> </w:t>
      </w:r>
      <w:r w:rsidR="00EE32EC" w:rsidRPr="00B23EA4">
        <w:rPr>
          <w:lang w:val="en-US"/>
        </w:rPr>
        <w:t>“</w:t>
      </w:r>
      <w:proofErr w:type="spellStart"/>
      <w:r w:rsidR="00EE32EC" w:rsidRPr="00B23EA4">
        <w:rPr>
          <w:lang w:val="en-US"/>
        </w:rPr>
        <w:t>pucch</w:t>
      </w:r>
      <w:proofErr w:type="spellEnd"/>
      <w:r w:rsidR="00EE32EC" w:rsidRPr="00B23EA4">
        <w:rPr>
          <w:lang w:val="en-US"/>
        </w:rPr>
        <w:t>-Cell”</w:t>
      </w:r>
      <w:r w:rsidR="00EE32EC">
        <w:rPr>
          <w:lang w:val="en-US"/>
        </w:rPr>
        <w:t xml:space="preserve"> is </w:t>
      </w:r>
      <w:r w:rsidR="00EE32EC" w:rsidRPr="00A041C3">
        <w:rPr>
          <w:lang w:val="en-GB"/>
        </w:rPr>
        <w:t>absent  </w:t>
      </w:r>
      <w:r w:rsidRPr="00A041C3">
        <w:rPr>
          <w:lang w:val="en-GB"/>
        </w:rPr>
        <w:t>       </w:t>
      </w:r>
    </w:p>
    <w:p w14:paraId="6360ADD6" w14:textId="2071AE72" w:rsidR="00A041C3" w:rsidRPr="00A041C3" w:rsidRDefault="00EE32EC" w:rsidP="003430AB">
      <w:pPr>
        <w:pStyle w:val="ListParagraph"/>
        <w:numPr>
          <w:ilvl w:val="0"/>
          <w:numId w:val="61"/>
        </w:numPr>
        <w:rPr>
          <w:lang w:val="en-GB"/>
        </w:rPr>
      </w:pPr>
      <w:r>
        <w:rPr>
          <w:lang w:val="en-GB"/>
        </w:rPr>
        <w:t>I</w:t>
      </w:r>
      <w:r w:rsidR="00A041C3" w:rsidRPr="00A041C3">
        <w:rPr>
          <w:lang w:val="en-GB"/>
        </w:rPr>
        <w:t xml:space="preserve">t is an </w:t>
      </w:r>
      <w:proofErr w:type="spellStart"/>
      <w:r w:rsidR="00A041C3" w:rsidRPr="00A041C3">
        <w:rPr>
          <w:lang w:val="en-GB"/>
        </w:rPr>
        <w:t>SCell</w:t>
      </w:r>
      <w:proofErr w:type="spellEnd"/>
      <w:r w:rsidR="00A041C3" w:rsidRPr="00A041C3">
        <w:rPr>
          <w:lang w:val="en-GB"/>
        </w:rPr>
        <w:t xml:space="preserve"> configured with PUCCH. Hence, it carries at least the ACK/NACK of its own PDSCH</w:t>
      </w:r>
    </w:p>
    <w:p w14:paraId="0EF9D239" w14:textId="008643A6" w:rsidR="00A041C3" w:rsidRDefault="00A041C3" w:rsidP="00A041C3">
      <w:pPr>
        <w:pStyle w:val="ListParagraph"/>
        <w:numPr>
          <w:ilvl w:val="0"/>
          <w:numId w:val="61"/>
        </w:numPr>
        <w:ind w:left="993" w:hanging="426"/>
        <w:rPr>
          <w:lang w:val="en-GB"/>
        </w:rPr>
      </w:pPr>
      <w:r w:rsidRPr="003430AB">
        <w:rPr>
          <w:b/>
          <w:lang w:val="en-GB"/>
        </w:rPr>
        <w:t>Cell D</w:t>
      </w:r>
      <w:r w:rsidR="00605753">
        <w:rPr>
          <w:b/>
          <w:lang w:val="en-GB"/>
        </w:rPr>
        <w:t xml:space="preserve"> (TRP#2)</w:t>
      </w:r>
      <w:r w:rsidRPr="003430AB">
        <w:rPr>
          <w:b/>
          <w:lang w:val="en-GB"/>
        </w:rPr>
        <w:t>:</w:t>
      </w:r>
      <w:r w:rsidRPr="00A041C3">
        <w:rPr>
          <w:lang w:val="en-GB"/>
        </w:rPr>
        <w:t xml:space="preserve"> </w:t>
      </w:r>
      <w:r w:rsidR="00605753" w:rsidRPr="00B23EA4">
        <w:rPr>
          <w:lang w:val="en-US"/>
        </w:rPr>
        <w:t>“</w:t>
      </w:r>
      <w:proofErr w:type="spellStart"/>
      <w:r w:rsidR="00605753" w:rsidRPr="00B23EA4">
        <w:rPr>
          <w:lang w:val="en-US"/>
        </w:rPr>
        <w:t>pucch</w:t>
      </w:r>
      <w:proofErr w:type="spellEnd"/>
      <w:r w:rsidR="00605753" w:rsidRPr="00B23EA4">
        <w:rPr>
          <w:lang w:val="en-US"/>
        </w:rPr>
        <w:t>-Cell”</w:t>
      </w:r>
      <w:r w:rsidR="00605753">
        <w:rPr>
          <w:lang w:val="en-US"/>
        </w:rPr>
        <w:t xml:space="preserve"> is </w:t>
      </w:r>
      <w:r w:rsidR="00605753" w:rsidRPr="00A041C3">
        <w:rPr>
          <w:lang w:val="en-GB"/>
        </w:rPr>
        <w:t>present</w:t>
      </w:r>
      <w:r w:rsidR="00605753">
        <w:rPr>
          <w:lang w:val="en-GB"/>
        </w:rPr>
        <w:t xml:space="preserve"> with value </w:t>
      </w:r>
      <w:r w:rsidR="00605753" w:rsidRPr="00A041C3">
        <w:rPr>
          <w:lang w:val="en-GB"/>
        </w:rPr>
        <w:t>“</w:t>
      </w:r>
      <w:r w:rsidR="00EE32EC">
        <w:rPr>
          <w:lang w:val="en-GB"/>
        </w:rPr>
        <w:t>1</w:t>
      </w:r>
      <w:r w:rsidR="00605753" w:rsidRPr="00A041C3">
        <w:rPr>
          <w:lang w:val="en-GB"/>
        </w:rPr>
        <w:t xml:space="preserve">”   </w:t>
      </w:r>
    </w:p>
    <w:p w14:paraId="62FD8D06" w14:textId="267E2DD9" w:rsidR="00A041C3" w:rsidRPr="003430AB" w:rsidRDefault="00EE32EC" w:rsidP="003430AB">
      <w:pPr>
        <w:pStyle w:val="ListParagraph"/>
        <w:numPr>
          <w:ilvl w:val="0"/>
          <w:numId w:val="61"/>
        </w:numPr>
        <w:rPr>
          <w:lang w:val="en-GB"/>
        </w:rPr>
      </w:pPr>
      <w:r>
        <w:rPr>
          <w:lang w:val="en-GB"/>
        </w:rPr>
        <w:t>T</w:t>
      </w:r>
      <w:r w:rsidRPr="00A041C3">
        <w:rPr>
          <w:lang w:val="en-GB"/>
        </w:rPr>
        <w:t xml:space="preserve">he ACK/NACK is supposed to be sent on the PUCCH of the </w:t>
      </w:r>
      <w:proofErr w:type="spellStart"/>
      <w:r w:rsidR="00131690">
        <w:rPr>
          <w:lang w:val="en-GB"/>
        </w:rPr>
        <w:t>SCell</w:t>
      </w:r>
      <w:proofErr w:type="spellEnd"/>
      <w:r w:rsidRPr="00A041C3" w:rsidDel="00131690">
        <w:rPr>
          <w:lang w:val="en-GB"/>
        </w:rPr>
        <w:t xml:space="preserve"> </w:t>
      </w:r>
      <w:r w:rsidRPr="00A041C3">
        <w:rPr>
          <w:lang w:val="en-GB"/>
        </w:rPr>
        <w:t xml:space="preserve">which has the ID </w:t>
      </w:r>
      <w:r>
        <w:rPr>
          <w:lang w:val="en-GB"/>
        </w:rPr>
        <w:t>1, i.e. cell B</w:t>
      </w:r>
    </w:p>
    <w:p w14:paraId="60168C2A" w14:textId="5C0C0AC3" w:rsidR="00696EA3" w:rsidRDefault="00696EA3" w:rsidP="006C04EF">
      <w:pPr>
        <w:pStyle w:val="BodyText"/>
        <w:jc w:val="both"/>
        <w:rPr>
          <w:lang w:val="en-US"/>
        </w:rPr>
      </w:pPr>
    </w:p>
    <w:p w14:paraId="44DE3810" w14:textId="0863DFB5" w:rsidR="00EE2FD0" w:rsidRDefault="00EE2FD0" w:rsidP="00696EA3">
      <w:pPr>
        <w:pStyle w:val="TF"/>
        <w:rPr>
          <w:lang w:val="en-US"/>
        </w:rPr>
      </w:pPr>
      <w:r>
        <w:rPr>
          <w:noProof/>
        </w:rPr>
        <w:drawing>
          <wp:inline distT="0" distB="0" distL="0" distR="0" wp14:anchorId="7A89E0F1" wp14:editId="39381177">
            <wp:extent cx="5943600" cy="2364740"/>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943600" cy="2364740"/>
                    </a:xfrm>
                    <a:prstGeom prst="rect">
                      <a:avLst/>
                    </a:prstGeom>
                  </pic:spPr>
                </pic:pic>
              </a:graphicData>
            </a:graphic>
          </wp:inline>
        </w:drawing>
      </w:r>
    </w:p>
    <w:p w14:paraId="58333A66" w14:textId="45F7357E" w:rsidR="00696EA3" w:rsidRDefault="00696EA3" w:rsidP="00696EA3">
      <w:pPr>
        <w:pStyle w:val="TF"/>
        <w:rPr>
          <w:lang w:val="en-GB"/>
        </w:rPr>
      </w:pPr>
      <w:bookmarkStart w:id="9" w:name="_Ref16628457"/>
      <w:r w:rsidRPr="005748C9">
        <w:rPr>
          <w:lang w:val="en-US"/>
        </w:rPr>
        <w:lastRenderedPageBreak/>
        <w:t xml:space="preserve">Figure </w:t>
      </w:r>
      <w:r w:rsidRPr="00CE0424">
        <w:fldChar w:fldCharType="begin"/>
      </w:r>
      <w:r w:rsidRPr="005748C9">
        <w:rPr>
          <w:lang w:val="en-US"/>
        </w:rPr>
        <w:instrText xml:space="preserve"> SEQ Figure \* ARABIC </w:instrText>
      </w:r>
      <w:r w:rsidRPr="00CE0424">
        <w:fldChar w:fldCharType="separate"/>
      </w:r>
      <w:r w:rsidR="00E91C4B">
        <w:rPr>
          <w:noProof/>
          <w:lang w:val="en-US"/>
        </w:rPr>
        <w:t>2</w:t>
      </w:r>
      <w:r w:rsidRPr="00CE0424">
        <w:fldChar w:fldCharType="end"/>
      </w:r>
      <w:bookmarkEnd w:id="9"/>
      <w:r w:rsidRPr="005748C9">
        <w:rPr>
          <w:lang w:val="en-US"/>
        </w:rPr>
        <w:t xml:space="preserve">: </w:t>
      </w:r>
      <w:r w:rsidR="00F4550A">
        <w:rPr>
          <w:lang w:val="en-GB"/>
        </w:rPr>
        <w:t>An example</w:t>
      </w:r>
      <w:r w:rsidR="00875728">
        <w:rPr>
          <w:lang w:val="en-GB"/>
        </w:rPr>
        <w:t xml:space="preserve"> of Multi-PDCCH based NC-JT with CA</w:t>
      </w:r>
    </w:p>
    <w:p w14:paraId="441B7DBC" w14:textId="77777777" w:rsidR="00835057" w:rsidRDefault="00835057" w:rsidP="006C04EF">
      <w:pPr>
        <w:pStyle w:val="BodyText"/>
        <w:jc w:val="both"/>
        <w:rPr>
          <w:lang w:val="en-US"/>
        </w:rPr>
      </w:pPr>
    </w:p>
    <w:p w14:paraId="7B770CCB" w14:textId="04D7D22B" w:rsidR="00144188" w:rsidRDefault="00B377E8" w:rsidP="006C04EF">
      <w:pPr>
        <w:pStyle w:val="BodyText"/>
        <w:jc w:val="both"/>
        <w:rPr>
          <w:lang w:val="en-US"/>
        </w:rPr>
      </w:pPr>
      <w:r>
        <w:rPr>
          <w:lang w:val="en-US"/>
        </w:rPr>
        <w:t>In addition</w:t>
      </w:r>
      <w:r w:rsidR="00F80719">
        <w:rPr>
          <w:lang w:val="en-US"/>
        </w:rPr>
        <w:t>,</w:t>
      </w:r>
      <w:r>
        <w:rPr>
          <w:lang w:val="en-US"/>
        </w:rPr>
        <w:t xml:space="preserve"> </w:t>
      </w:r>
      <w:r w:rsidR="00F80719">
        <w:rPr>
          <w:lang w:val="en-US"/>
        </w:rPr>
        <w:t xml:space="preserve">at the </w:t>
      </w:r>
      <w:r>
        <w:rPr>
          <w:lang w:val="en-US"/>
        </w:rPr>
        <w:t>p</w:t>
      </w:r>
      <w:r w:rsidR="00E45C2A">
        <w:rPr>
          <w:lang w:val="en-US"/>
        </w:rPr>
        <w:t>revious meeting the following was agreed:</w:t>
      </w:r>
    </w:p>
    <w:p w14:paraId="2FF2D665" w14:textId="77777777" w:rsidR="00712501" w:rsidRPr="003430AB" w:rsidRDefault="00712501" w:rsidP="00712501">
      <w:pPr>
        <w:pStyle w:val="ListParagraph"/>
        <w:numPr>
          <w:ilvl w:val="0"/>
          <w:numId w:val="57"/>
        </w:numPr>
        <w:spacing w:after="0"/>
        <w:jc w:val="both"/>
        <w:rPr>
          <w:rFonts w:ascii="Times New Roman" w:hAnsi="Times New Roman" w:cs="Times New Roman"/>
          <w:i/>
          <w:szCs w:val="20"/>
          <w:lang w:val="en-US"/>
        </w:rPr>
      </w:pPr>
      <w:r w:rsidRPr="003430AB">
        <w:rPr>
          <w:rFonts w:ascii="Times New Roman" w:hAnsi="Times New Roman" w:cs="Times New Roman"/>
          <w:i/>
          <w:szCs w:val="20"/>
          <w:lang w:val="en-US"/>
        </w:rPr>
        <w:t xml:space="preserve">For separate ACK/NACK feedback for PDSCHs received from different TRPs, the UE should be able to generate separate ACK/NACK codebooks identified by an index, if the index is configured and applied across all CCs  </w:t>
      </w:r>
    </w:p>
    <w:p w14:paraId="12179F2F" w14:textId="77777777" w:rsidR="00712501" w:rsidRPr="003430AB" w:rsidRDefault="00712501" w:rsidP="00712501">
      <w:pPr>
        <w:pStyle w:val="ListParagraph"/>
        <w:numPr>
          <w:ilvl w:val="1"/>
          <w:numId w:val="57"/>
        </w:numPr>
        <w:spacing w:after="0"/>
        <w:jc w:val="both"/>
        <w:rPr>
          <w:rFonts w:ascii="Times New Roman" w:hAnsi="Times New Roman" w:cs="Times New Roman"/>
          <w:i/>
          <w:szCs w:val="20"/>
          <w:lang w:val="en-US"/>
        </w:rPr>
      </w:pPr>
      <w:r w:rsidRPr="003430AB">
        <w:rPr>
          <w:rFonts w:ascii="Times New Roman" w:hAnsi="Times New Roman" w:cs="Times New Roman"/>
          <w:i/>
          <w:szCs w:val="20"/>
          <w:lang w:val="en-US"/>
        </w:rPr>
        <w:t xml:space="preserve">FFS: for the index per TRP basis, e.g. a higher layer </w:t>
      </w:r>
      <w:proofErr w:type="spellStart"/>
      <w:r w:rsidRPr="003430AB">
        <w:rPr>
          <w:rFonts w:ascii="Times New Roman" w:hAnsi="Times New Roman" w:cs="Times New Roman"/>
          <w:i/>
          <w:szCs w:val="20"/>
          <w:lang w:val="en-US"/>
        </w:rPr>
        <w:t>signalling</w:t>
      </w:r>
      <w:proofErr w:type="spellEnd"/>
      <w:r w:rsidRPr="003430AB">
        <w:rPr>
          <w:rFonts w:ascii="Times New Roman" w:hAnsi="Times New Roman" w:cs="Times New Roman"/>
          <w:i/>
          <w:szCs w:val="20"/>
          <w:lang w:val="en-US"/>
        </w:rPr>
        <w:t xml:space="preserve"> index, PRI in L1, CORESET group ID, slot or </w:t>
      </w:r>
      <w:proofErr w:type="spellStart"/>
      <w:r w:rsidRPr="003430AB">
        <w:rPr>
          <w:rFonts w:ascii="Times New Roman" w:hAnsi="Times New Roman" w:cs="Times New Roman"/>
          <w:i/>
          <w:szCs w:val="20"/>
          <w:lang w:val="en-US"/>
        </w:rPr>
        <w:t>subslot</w:t>
      </w:r>
      <w:proofErr w:type="spellEnd"/>
      <w:r w:rsidRPr="003430AB">
        <w:rPr>
          <w:rFonts w:ascii="Times New Roman" w:hAnsi="Times New Roman" w:cs="Times New Roman"/>
          <w:i/>
          <w:szCs w:val="20"/>
          <w:lang w:val="en-US"/>
        </w:rPr>
        <w:t xml:space="preserve"> index in L1</w:t>
      </w:r>
    </w:p>
    <w:p w14:paraId="65A62AC9" w14:textId="1E1409EE" w:rsidR="001A48B1" w:rsidRPr="003430AB" w:rsidRDefault="001A48B1" w:rsidP="001A48B1">
      <w:pPr>
        <w:pStyle w:val="ListParagraph"/>
        <w:numPr>
          <w:ilvl w:val="0"/>
          <w:numId w:val="57"/>
        </w:numPr>
        <w:rPr>
          <w:rFonts w:ascii="Times New Roman" w:hAnsi="Times New Roman" w:cs="Times New Roman"/>
          <w:i/>
          <w:sz w:val="24"/>
          <w:lang w:val="en-US" w:eastAsia="ko-KR"/>
        </w:rPr>
      </w:pPr>
      <w:r w:rsidRPr="003430AB">
        <w:rPr>
          <w:rFonts w:ascii="Times New Roman" w:hAnsi="Times New Roman" w:cs="Times New Roman"/>
          <w:i/>
          <w:sz w:val="14"/>
          <w:szCs w:val="14"/>
          <w:lang w:val="en-US" w:eastAsia="ko-KR"/>
        </w:rPr>
        <w:t> </w:t>
      </w:r>
      <w:r w:rsidRPr="003430AB">
        <w:rPr>
          <w:rFonts w:ascii="Times New Roman" w:hAnsi="Times New Roman" w:cs="Times New Roman"/>
          <w:i/>
          <w:lang w:val="en-US" w:eastAsia="ko-KR"/>
        </w:rPr>
        <w:t xml:space="preserve">If the higher layer signaling index per CORESET is configured, when generating separated ACK/NACK codebook across all CCs for M-DCI based </w:t>
      </w:r>
      <w:proofErr w:type="spellStart"/>
      <w:r w:rsidRPr="003430AB">
        <w:rPr>
          <w:rFonts w:ascii="Times New Roman" w:hAnsi="Times New Roman" w:cs="Times New Roman"/>
          <w:i/>
          <w:lang w:val="en-US" w:eastAsia="ko-KR"/>
        </w:rPr>
        <w:t>multi-TRP</w:t>
      </w:r>
      <w:proofErr w:type="spellEnd"/>
      <w:r w:rsidRPr="003430AB">
        <w:rPr>
          <w:rFonts w:ascii="Times New Roman" w:hAnsi="Times New Roman" w:cs="Times New Roman"/>
          <w:i/>
          <w:lang w:val="en-US" w:eastAsia="ko-KR"/>
        </w:rPr>
        <w:t xml:space="preserve">/panel transmission: </w:t>
      </w:r>
    </w:p>
    <w:p w14:paraId="72DE6C08" w14:textId="77777777" w:rsidR="005C5405" w:rsidRPr="003430AB" w:rsidRDefault="001A48B1" w:rsidP="003430AB">
      <w:pPr>
        <w:pStyle w:val="ListParagraph"/>
        <w:numPr>
          <w:ilvl w:val="1"/>
          <w:numId w:val="57"/>
        </w:numPr>
        <w:rPr>
          <w:rFonts w:ascii="Times New Roman" w:hAnsi="Times New Roman" w:cs="Times New Roman"/>
          <w:i/>
          <w:lang w:val="en-US" w:eastAsia="ko-KR"/>
        </w:rPr>
      </w:pPr>
      <w:r w:rsidRPr="003430AB">
        <w:rPr>
          <w:rFonts w:ascii="Times New Roman" w:hAnsi="Times New Roman" w:cs="Times New Roman"/>
          <w:i/>
          <w:lang w:val="en-US" w:eastAsia="ko-KR"/>
        </w:rPr>
        <w:t xml:space="preserve">Configured higher layer signaling indices corresponding to different ACK/NACK codebooks have different values. </w:t>
      </w:r>
    </w:p>
    <w:p w14:paraId="305FF593" w14:textId="3BB6E791" w:rsidR="001A48B1" w:rsidRPr="003430AB" w:rsidRDefault="001A48B1" w:rsidP="003430AB">
      <w:pPr>
        <w:pStyle w:val="ListParagraph"/>
        <w:numPr>
          <w:ilvl w:val="2"/>
          <w:numId w:val="57"/>
        </w:numPr>
        <w:rPr>
          <w:rFonts w:ascii="Times New Roman" w:hAnsi="Times New Roman" w:cs="Times New Roman"/>
          <w:i/>
          <w:lang w:val="en-US" w:eastAsia="ko-KR"/>
        </w:rPr>
      </w:pPr>
      <w:r w:rsidRPr="003430AB">
        <w:rPr>
          <w:rFonts w:ascii="Times New Roman" w:hAnsi="Times New Roman" w:cs="Times New Roman"/>
          <w:i/>
          <w:lang w:val="en-US" w:eastAsia="ko-KR"/>
        </w:rPr>
        <w:t>FFS whether/what if the value of indices configured in different CORESETs have the same value (or are not configured) for M-DCI NCJT</w:t>
      </w:r>
    </w:p>
    <w:p w14:paraId="6C5CCB76" w14:textId="5A957B2D" w:rsidR="001A48B1" w:rsidRPr="003430AB" w:rsidRDefault="001A48B1" w:rsidP="003430AB">
      <w:pPr>
        <w:pStyle w:val="ListParagraph"/>
        <w:numPr>
          <w:ilvl w:val="1"/>
          <w:numId w:val="57"/>
        </w:numPr>
        <w:rPr>
          <w:rFonts w:ascii="Times New Roman" w:hAnsi="Times New Roman" w:cs="Times New Roman"/>
          <w:i/>
          <w:sz w:val="20"/>
          <w:szCs w:val="20"/>
          <w:lang w:val="en-US" w:eastAsia="ko-KR"/>
        </w:rPr>
      </w:pPr>
      <w:r w:rsidRPr="003430AB">
        <w:rPr>
          <w:rFonts w:ascii="Times New Roman" w:hAnsi="Times New Roman" w:cs="Times New Roman"/>
          <w:i/>
          <w:szCs w:val="22"/>
          <w:lang w:val="en-US" w:eastAsia="ko-KR"/>
        </w:rPr>
        <w:t>For</w:t>
      </w:r>
      <w:r w:rsidRPr="003430AB">
        <w:rPr>
          <w:rFonts w:ascii="Times New Roman" w:hAnsi="Times New Roman" w:cs="Times New Roman"/>
          <w:i/>
          <w:sz w:val="20"/>
          <w:szCs w:val="20"/>
          <w:lang w:val="en-US" w:eastAsia="ko-KR"/>
        </w:rPr>
        <w:t xml:space="preserve"> dynamic codebook, counting DAI is independent for DCIs from CORESETs with different values of configured higher layer signaling indices</w:t>
      </w:r>
    </w:p>
    <w:p w14:paraId="3EF65D83" w14:textId="627727E2" w:rsidR="001A48B1" w:rsidRPr="003430AB" w:rsidRDefault="001A48B1" w:rsidP="003430AB">
      <w:pPr>
        <w:pStyle w:val="ListParagraph"/>
        <w:numPr>
          <w:ilvl w:val="1"/>
          <w:numId w:val="57"/>
        </w:numPr>
        <w:rPr>
          <w:rFonts w:ascii="Times New Roman" w:eastAsiaTheme="minorHAnsi" w:hAnsi="Times New Roman" w:cs="Times New Roman"/>
          <w:i/>
          <w:sz w:val="20"/>
          <w:szCs w:val="20"/>
          <w:lang w:val="en-US" w:eastAsia="ko-KR"/>
        </w:rPr>
      </w:pPr>
      <w:r w:rsidRPr="003430AB">
        <w:rPr>
          <w:rFonts w:ascii="Times New Roman" w:hAnsi="Times New Roman" w:cs="Times New Roman"/>
          <w:i/>
          <w:szCs w:val="22"/>
          <w:lang w:val="en-US" w:eastAsia="ko-KR"/>
        </w:rPr>
        <w:t>For</w:t>
      </w:r>
      <w:r w:rsidRPr="003430AB">
        <w:rPr>
          <w:rFonts w:ascii="Times New Roman" w:hAnsi="Times New Roman" w:cs="Times New Roman"/>
          <w:i/>
          <w:sz w:val="20"/>
          <w:szCs w:val="20"/>
          <w:lang w:val="en-US" w:eastAsia="ko-KR"/>
        </w:rPr>
        <w:t xml:space="preserve"> semi-static codebook, determining candidate PDSCH reception occasions and HARQ-ACK information bits are independent for DCIs/PDSCHs from CORESETs with different values of configured higher layer signaling indices</w:t>
      </w:r>
    </w:p>
    <w:p w14:paraId="0C6E36F2" w14:textId="489D7087" w:rsidR="001A48B1" w:rsidRPr="003430AB" w:rsidRDefault="001A48B1" w:rsidP="003430AB">
      <w:pPr>
        <w:pStyle w:val="ListParagraph"/>
        <w:numPr>
          <w:ilvl w:val="1"/>
          <w:numId w:val="57"/>
        </w:numPr>
        <w:rPr>
          <w:rFonts w:ascii="Times New Roman" w:hAnsi="Times New Roman" w:cs="Times New Roman"/>
          <w:i/>
          <w:sz w:val="20"/>
          <w:szCs w:val="20"/>
          <w:lang w:val="en-US" w:eastAsia="ko-KR"/>
        </w:rPr>
      </w:pPr>
      <w:r w:rsidRPr="003430AB">
        <w:rPr>
          <w:rFonts w:ascii="Times New Roman" w:hAnsi="Times New Roman" w:cs="Times New Roman"/>
          <w:i/>
          <w:sz w:val="20"/>
          <w:szCs w:val="20"/>
          <w:lang w:val="en-US" w:eastAsia="ko-KR"/>
        </w:rPr>
        <w:t>For PUCCH resource determination, the last DCI among DCIs, if values of the PDSCH-to-</w:t>
      </w:r>
      <w:proofErr w:type="spellStart"/>
      <w:r w:rsidRPr="003430AB">
        <w:rPr>
          <w:rFonts w:ascii="Times New Roman" w:hAnsi="Times New Roman" w:cs="Times New Roman"/>
          <w:i/>
          <w:sz w:val="20"/>
          <w:szCs w:val="20"/>
          <w:lang w:val="en-US" w:eastAsia="ko-KR"/>
        </w:rPr>
        <w:t>HARQ_feedback</w:t>
      </w:r>
      <w:proofErr w:type="spellEnd"/>
      <w:r w:rsidRPr="003430AB">
        <w:rPr>
          <w:rFonts w:ascii="Times New Roman" w:hAnsi="Times New Roman" w:cs="Times New Roman"/>
          <w:i/>
          <w:sz w:val="20"/>
          <w:szCs w:val="20"/>
          <w:lang w:val="en-US" w:eastAsia="ko-KR"/>
        </w:rPr>
        <w:t xml:space="preserve"> timing indicator field indicating a same slot for the PUCCH transmission with slot-level granularity of </w:t>
      </w:r>
      <w:r w:rsidRPr="003430AB">
        <w:rPr>
          <w:rFonts w:ascii="Times New Roman" w:hAnsi="Times New Roman" w:cs="Times New Roman"/>
          <w:i/>
          <w:szCs w:val="22"/>
          <w:lang w:val="en-US" w:eastAsia="ko-KR"/>
        </w:rPr>
        <w:t xml:space="preserve">K1, </w:t>
      </w:r>
      <w:r w:rsidRPr="003430AB">
        <w:rPr>
          <w:rFonts w:ascii="Times New Roman" w:hAnsi="Times New Roman" w:cs="Times New Roman"/>
          <w:i/>
          <w:sz w:val="20"/>
          <w:szCs w:val="20"/>
          <w:lang w:val="en-US" w:eastAsia="ko-KR"/>
        </w:rPr>
        <w:t>is determined independently for DCIs from CORESETs with different values of configured higher layer signaling indices</w:t>
      </w:r>
    </w:p>
    <w:p w14:paraId="7B3E98E8" w14:textId="7C557794" w:rsidR="001A48B1" w:rsidRPr="003430AB" w:rsidRDefault="001A48B1" w:rsidP="003430AB">
      <w:pPr>
        <w:pStyle w:val="ListParagraph"/>
        <w:numPr>
          <w:ilvl w:val="1"/>
          <w:numId w:val="57"/>
        </w:numPr>
        <w:rPr>
          <w:rFonts w:ascii="Times New Roman" w:hAnsi="Times New Roman" w:cs="Times New Roman"/>
          <w:i/>
          <w:sz w:val="20"/>
          <w:szCs w:val="20"/>
          <w:lang w:val="en-US" w:eastAsia="ko-KR"/>
        </w:rPr>
      </w:pPr>
      <w:r w:rsidRPr="003430AB">
        <w:rPr>
          <w:rFonts w:ascii="Times New Roman" w:hAnsi="Times New Roman" w:cs="Times New Roman"/>
          <w:i/>
          <w:szCs w:val="22"/>
          <w:lang w:val="en-US" w:eastAsia="ko-KR"/>
        </w:rPr>
        <w:t>Note</w:t>
      </w:r>
      <w:r w:rsidRPr="003430AB">
        <w:rPr>
          <w:rFonts w:ascii="Times New Roman" w:hAnsi="Times New Roman" w:cs="Times New Roman"/>
          <w:i/>
          <w:sz w:val="20"/>
          <w:szCs w:val="20"/>
          <w:lang w:val="en-US" w:eastAsia="ko-KR"/>
        </w:rPr>
        <w:t xml:space="preserve"> that this does not preclude configuring the index for other purposes.</w:t>
      </w:r>
    </w:p>
    <w:p w14:paraId="60426F0C" w14:textId="77777777" w:rsidR="00FD77D8" w:rsidRDefault="00FD77D8" w:rsidP="003430AB">
      <w:pPr>
        <w:jc w:val="both"/>
        <w:rPr>
          <w:rFonts w:ascii="Times New Roman" w:hAnsi="Times New Roman" w:cs="Times New Roman"/>
          <w:i/>
          <w:color w:val="1F497D" w:themeColor="text2"/>
          <w:sz w:val="20"/>
          <w:szCs w:val="20"/>
          <w:lang w:val="en-US" w:eastAsia="ko-KR"/>
        </w:rPr>
      </w:pPr>
    </w:p>
    <w:p w14:paraId="66C634BE" w14:textId="0D5ABC41" w:rsidR="00B73FF5" w:rsidRPr="003430AB" w:rsidRDefault="0013770E" w:rsidP="003430AB">
      <w:pPr>
        <w:jc w:val="both"/>
        <w:rPr>
          <w:rFonts w:ascii="Times New Roman" w:hAnsi="Times New Roman" w:cs="Times New Roman"/>
          <w:szCs w:val="20"/>
          <w:lang w:val="en-US" w:eastAsia="ko-KR"/>
        </w:rPr>
      </w:pPr>
      <w:r w:rsidRPr="003430AB">
        <w:rPr>
          <w:rFonts w:ascii="Times New Roman" w:hAnsi="Times New Roman" w:cs="Times New Roman"/>
          <w:szCs w:val="20"/>
          <w:lang w:val="en-US" w:eastAsia="ko-KR"/>
        </w:rPr>
        <w:t>The p</w:t>
      </w:r>
      <w:r w:rsidR="00B73FF5" w:rsidRPr="003430AB">
        <w:rPr>
          <w:rFonts w:ascii="Times New Roman" w:hAnsi="Times New Roman" w:cs="Times New Roman"/>
          <w:szCs w:val="20"/>
          <w:lang w:val="en-US" w:eastAsia="ko-KR"/>
        </w:rPr>
        <w:t>urpose of the index</w:t>
      </w:r>
      <w:r w:rsidR="00B73FF5">
        <w:rPr>
          <w:rFonts w:ascii="Times New Roman" w:hAnsi="Times New Roman" w:cs="Times New Roman"/>
          <w:szCs w:val="20"/>
          <w:lang w:val="en-US" w:eastAsia="ko-KR"/>
        </w:rPr>
        <w:t xml:space="preserve"> </w:t>
      </w:r>
      <w:r w:rsidR="00D1377B">
        <w:rPr>
          <w:rFonts w:ascii="Times New Roman" w:hAnsi="Times New Roman" w:cs="Times New Roman"/>
          <w:szCs w:val="20"/>
          <w:lang w:val="en-US" w:eastAsia="ko-KR"/>
        </w:rPr>
        <w:t>per CORESET</w:t>
      </w:r>
      <w:r w:rsidR="00B73FF5" w:rsidRPr="003430AB">
        <w:rPr>
          <w:rFonts w:ascii="Times New Roman" w:hAnsi="Times New Roman" w:cs="Times New Roman"/>
          <w:szCs w:val="20"/>
          <w:lang w:val="en-US" w:eastAsia="ko-KR"/>
        </w:rPr>
        <w:t xml:space="preserve"> </w:t>
      </w:r>
      <w:r w:rsidRPr="003430AB">
        <w:rPr>
          <w:rFonts w:ascii="Times New Roman" w:hAnsi="Times New Roman" w:cs="Times New Roman"/>
          <w:szCs w:val="20"/>
          <w:lang w:val="en-US" w:eastAsia="ko-KR"/>
        </w:rPr>
        <w:t>was</w:t>
      </w:r>
      <w:r w:rsidR="00B73FF5" w:rsidRPr="003430AB">
        <w:rPr>
          <w:rFonts w:ascii="Times New Roman" w:hAnsi="Times New Roman" w:cs="Times New Roman"/>
          <w:szCs w:val="20"/>
          <w:lang w:val="en-US" w:eastAsia="ko-KR"/>
        </w:rPr>
        <w:t xml:space="preserve"> to keep </w:t>
      </w:r>
      <w:r w:rsidR="0072675D" w:rsidRPr="003430AB">
        <w:rPr>
          <w:rFonts w:ascii="Times New Roman" w:hAnsi="Times New Roman" w:cs="Times New Roman"/>
          <w:szCs w:val="20"/>
          <w:lang w:val="en-US" w:eastAsia="ko-KR"/>
        </w:rPr>
        <w:t>HARQ-ACK for PDSCH transmitted from different TRPs separated</w:t>
      </w:r>
      <w:r w:rsidR="004F41BE">
        <w:rPr>
          <w:rFonts w:ascii="Times New Roman" w:hAnsi="Times New Roman" w:cs="Times New Roman"/>
          <w:szCs w:val="20"/>
          <w:lang w:val="en-US" w:eastAsia="ko-KR"/>
        </w:rPr>
        <w:t>. However, as explain</w:t>
      </w:r>
      <w:r w:rsidR="009A1A4A">
        <w:rPr>
          <w:rFonts w:ascii="Times New Roman" w:hAnsi="Times New Roman" w:cs="Times New Roman"/>
          <w:szCs w:val="20"/>
          <w:lang w:val="en-US" w:eastAsia="ko-KR"/>
        </w:rPr>
        <w:t>ed</w:t>
      </w:r>
      <w:r w:rsidR="004F41BE">
        <w:rPr>
          <w:rFonts w:ascii="Times New Roman" w:hAnsi="Times New Roman" w:cs="Times New Roman"/>
          <w:szCs w:val="20"/>
          <w:lang w:val="en-US" w:eastAsia="ko-KR"/>
        </w:rPr>
        <w:t xml:space="preserve"> above, this is already achieved by the CA framework </w:t>
      </w:r>
      <w:r w:rsidR="00436603">
        <w:rPr>
          <w:rFonts w:ascii="Times New Roman" w:hAnsi="Times New Roman" w:cs="Times New Roman"/>
          <w:szCs w:val="20"/>
          <w:lang w:val="en-US" w:eastAsia="ko-KR"/>
        </w:rPr>
        <w:t xml:space="preserve">as one </w:t>
      </w:r>
      <w:r w:rsidR="00436603" w:rsidRPr="003430AB">
        <w:rPr>
          <w:rFonts w:ascii="Times New Roman" w:hAnsi="Times New Roman" w:cs="Times New Roman"/>
          <w:i/>
          <w:szCs w:val="20"/>
          <w:lang w:val="en-US" w:eastAsia="ko-KR"/>
        </w:rPr>
        <w:t>PUCCH-Config</w:t>
      </w:r>
      <w:r w:rsidR="00436603">
        <w:rPr>
          <w:rFonts w:ascii="Times New Roman" w:hAnsi="Times New Roman" w:cs="Times New Roman"/>
          <w:szCs w:val="20"/>
          <w:lang w:val="en-US" w:eastAsia="ko-KR"/>
        </w:rPr>
        <w:t xml:space="preserve"> can be configured on one (or multiple) of the CC, for each TRP</w:t>
      </w:r>
      <w:r w:rsidR="00B80AC6">
        <w:rPr>
          <w:rFonts w:ascii="Times New Roman" w:hAnsi="Times New Roman" w:cs="Times New Roman"/>
          <w:szCs w:val="20"/>
          <w:lang w:val="en-US" w:eastAsia="ko-KR"/>
        </w:rPr>
        <w:t xml:space="preserve"> which then provides the </w:t>
      </w:r>
      <w:r w:rsidR="00576842">
        <w:rPr>
          <w:rFonts w:ascii="Times New Roman" w:hAnsi="Times New Roman" w:cs="Times New Roman"/>
          <w:szCs w:val="20"/>
          <w:lang w:val="en-US" w:eastAsia="ko-KR"/>
        </w:rPr>
        <w:t xml:space="preserve">two different codebooks for groups of ACK/NACKs automatically. </w:t>
      </w:r>
    </w:p>
    <w:p w14:paraId="30A28A04" w14:textId="77777777" w:rsidR="00E45C2A" w:rsidRDefault="00E45C2A" w:rsidP="006C04EF">
      <w:pPr>
        <w:pStyle w:val="BodyText"/>
        <w:jc w:val="both"/>
        <w:rPr>
          <w:lang w:val="en-US"/>
        </w:rPr>
      </w:pPr>
    </w:p>
    <w:p w14:paraId="4F9E4948" w14:textId="11215E3A" w:rsidR="003C0810" w:rsidRPr="0062092A" w:rsidRDefault="00B725C6" w:rsidP="005A321B">
      <w:pPr>
        <w:pStyle w:val="Observation"/>
        <w:rPr>
          <w:rFonts w:ascii="Times New Roman" w:hAnsi="Times New Roman" w:cs="Times New Roman"/>
          <w:lang w:val="en-US"/>
        </w:rPr>
      </w:pPr>
      <w:r w:rsidRPr="003430AB">
        <w:rPr>
          <w:rFonts w:ascii="Times New Roman" w:hAnsi="Times New Roman" w:cs="Times New Roman"/>
          <w:lang w:val="en-US"/>
        </w:rPr>
        <w:t xml:space="preserve">It seems the </w:t>
      </w:r>
      <w:r w:rsidR="000E7216" w:rsidRPr="003430AB">
        <w:rPr>
          <w:rFonts w:ascii="Times New Roman" w:hAnsi="Times New Roman" w:cs="Times New Roman"/>
          <w:lang w:val="en-US"/>
        </w:rPr>
        <w:t xml:space="preserve">new index for CORESET </w:t>
      </w:r>
      <w:r w:rsidR="009F319D" w:rsidRPr="009F319D">
        <w:rPr>
          <w:rFonts w:ascii="Times New Roman" w:hAnsi="Times New Roman" w:cs="Times New Roman"/>
          <w:lang w:val="en-GB"/>
        </w:rPr>
        <w:t xml:space="preserve">to generate separated ACK/NACK codebook </w:t>
      </w:r>
      <w:r w:rsidR="008A4BF2" w:rsidRPr="003430AB">
        <w:rPr>
          <w:rFonts w:ascii="Times New Roman" w:hAnsi="Times New Roman" w:cs="Times New Roman"/>
          <w:lang w:val="en-US"/>
        </w:rPr>
        <w:t xml:space="preserve">is not needed as </w:t>
      </w:r>
      <w:r w:rsidR="000873F4" w:rsidRPr="003430AB">
        <w:rPr>
          <w:rFonts w:ascii="Times New Roman" w:hAnsi="Times New Roman" w:cs="Times New Roman"/>
          <w:lang w:val="en-US"/>
        </w:rPr>
        <w:t>there is no</w:t>
      </w:r>
      <w:r w:rsidR="005A321B" w:rsidRPr="003430AB">
        <w:rPr>
          <w:rFonts w:ascii="Times New Roman" w:hAnsi="Times New Roman" w:cs="Times New Roman"/>
          <w:lang w:val="en-US"/>
        </w:rPr>
        <w:t xml:space="preserve"> case of</w:t>
      </w:r>
      <w:r w:rsidR="000873F4" w:rsidRPr="003430AB">
        <w:rPr>
          <w:rFonts w:ascii="Times New Roman" w:hAnsi="Times New Roman" w:cs="Times New Roman"/>
          <w:lang w:val="en-US"/>
        </w:rPr>
        <w:t xml:space="preserve"> ambiguity </w:t>
      </w:r>
      <w:r w:rsidR="005A321B" w:rsidRPr="003430AB">
        <w:rPr>
          <w:rFonts w:ascii="Times New Roman" w:hAnsi="Times New Roman" w:cs="Times New Roman"/>
          <w:szCs w:val="28"/>
          <w:lang w:val="en-US"/>
        </w:rPr>
        <w:t>of codebook generation at the UE</w:t>
      </w:r>
      <w:r w:rsidR="00E45C2A">
        <w:rPr>
          <w:rFonts w:ascii="Times New Roman" w:hAnsi="Times New Roman" w:cs="Times New Roman"/>
          <w:szCs w:val="28"/>
          <w:lang w:val="en-US"/>
        </w:rPr>
        <w:t xml:space="preserve"> when the CA framework is re-used</w:t>
      </w:r>
      <w:r w:rsidR="005A321B" w:rsidRPr="0062092A">
        <w:rPr>
          <w:rFonts w:ascii="Times New Roman" w:hAnsi="Times New Roman" w:cs="Times New Roman"/>
          <w:szCs w:val="28"/>
          <w:lang w:val="en-US"/>
        </w:rPr>
        <w:t xml:space="preserve">. Unless another use case </w:t>
      </w:r>
      <w:r w:rsidR="00660B4F" w:rsidRPr="0062092A">
        <w:rPr>
          <w:rFonts w:ascii="Times New Roman" w:hAnsi="Times New Roman" w:cs="Times New Roman"/>
          <w:szCs w:val="28"/>
          <w:lang w:val="en-US"/>
        </w:rPr>
        <w:t>is found, the parameter is obsolete</w:t>
      </w:r>
      <w:r w:rsidR="00920784">
        <w:rPr>
          <w:rFonts w:ascii="Times New Roman" w:hAnsi="Times New Roman" w:cs="Times New Roman"/>
          <w:szCs w:val="28"/>
          <w:lang w:val="en-US"/>
        </w:rPr>
        <w:t xml:space="preserve">. </w:t>
      </w:r>
    </w:p>
    <w:p w14:paraId="1569AB61" w14:textId="77777777" w:rsidR="003258EE" w:rsidRDefault="003258EE" w:rsidP="00B64AE9">
      <w:pPr>
        <w:pStyle w:val="Observation"/>
        <w:numPr>
          <w:ilvl w:val="0"/>
          <w:numId w:val="0"/>
        </w:numPr>
        <w:rPr>
          <w:rFonts w:ascii="Times New Roman" w:hAnsi="Times New Roman" w:cs="Times New Roman"/>
          <w:b w:val="0"/>
          <w:bCs w:val="0"/>
          <w:szCs w:val="20"/>
          <w:lang w:val="en-US" w:eastAsia="ko-KR"/>
        </w:rPr>
      </w:pPr>
    </w:p>
    <w:p w14:paraId="351464CB" w14:textId="0DEBD6B9" w:rsidR="00B64AE9" w:rsidRDefault="00064539" w:rsidP="00B64AE9">
      <w:pPr>
        <w:pStyle w:val="Observation"/>
        <w:numPr>
          <w:ilvl w:val="0"/>
          <w:numId w:val="0"/>
        </w:numPr>
        <w:rPr>
          <w:rFonts w:ascii="Times New Roman" w:hAnsi="Times New Roman" w:cs="Times New Roman"/>
          <w:b w:val="0"/>
          <w:bCs w:val="0"/>
          <w:szCs w:val="20"/>
          <w:lang w:val="en-US" w:eastAsia="ko-KR"/>
        </w:rPr>
      </w:pPr>
      <w:r>
        <w:rPr>
          <w:rFonts w:ascii="Times New Roman" w:hAnsi="Times New Roman" w:cs="Times New Roman"/>
          <w:b w:val="0"/>
          <w:bCs w:val="0"/>
          <w:szCs w:val="20"/>
          <w:lang w:val="en-US" w:eastAsia="ko-KR"/>
        </w:rPr>
        <w:t>In the last meeting, the</w:t>
      </w:r>
      <w:r w:rsidR="007C6223">
        <w:rPr>
          <w:rFonts w:ascii="Times New Roman" w:hAnsi="Times New Roman" w:cs="Times New Roman"/>
          <w:b w:val="0"/>
          <w:bCs w:val="0"/>
          <w:szCs w:val="20"/>
          <w:lang w:val="en-US" w:eastAsia="ko-KR"/>
        </w:rPr>
        <w:t xml:space="preserve"> following issue was listed for further study:</w:t>
      </w:r>
    </w:p>
    <w:p w14:paraId="2D74B3D8" w14:textId="77777777" w:rsidR="007C6223" w:rsidRDefault="007C6223" w:rsidP="00B64AE9">
      <w:pPr>
        <w:pStyle w:val="Observation"/>
        <w:numPr>
          <w:ilvl w:val="0"/>
          <w:numId w:val="0"/>
        </w:numPr>
        <w:rPr>
          <w:rFonts w:ascii="Times New Roman" w:hAnsi="Times New Roman" w:cs="Times New Roman"/>
          <w:b w:val="0"/>
          <w:bCs w:val="0"/>
          <w:szCs w:val="20"/>
          <w:lang w:val="en-US" w:eastAsia="ko-KR"/>
        </w:rPr>
      </w:pPr>
    </w:p>
    <w:p w14:paraId="6958BEC8" w14:textId="77777777" w:rsidR="007C6223" w:rsidRPr="003430AB" w:rsidRDefault="007C6223" w:rsidP="003430AB">
      <w:pPr>
        <w:pStyle w:val="ListParagraph"/>
        <w:numPr>
          <w:ilvl w:val="0"/>
          <w:numId w:val="53"/>
        </w:numPr>
        <w:overflowPunct w:val="0"/>
        <w:autoSpaceDE w:val="0"/>
        <w:autoSpaceDN w:val="0"/>
        <w:adjustRightInd w:val="0"/>
        <w:ind w:left="835" w:hanging="475"/>
        <w:textAlignment w:val="baseline"/>
        <w:rPr>
          <w:color w:val="000000"/>
          <w:lang w:val="en-US" w:eastAsia="ko-KR"/>
        </w:rPr>
      </w:pPr>
      <w:r w:rsidRPr="003430AB">
        <w:rPr>
          <w:color w:val="000000"/>
          <w:lang w:val="en-US" w:eastAsia="ko-KR"/>
        </w:rPr>
        <w:t>For joint A/N feedback by M-DCI, for both semi-static and dynamic A/N codebooks, studying following aspects:</w:t>
      </w:r>
    </w:p>
    <w:p w14:paraId="138CCEAE" w14:textId="381DFB68" w:rsidR="007C6223" w:rsidRPr="003430AB" w:rsidRDefault="007C6223" w:rsidP="003430AB">
      <w:pPr>
        <w:pStyle w:val="Observation"/>
        <w:numPr>
          <w:ilvl w:val="0"/>
          <w:numId w:val="65"/>
        </w:numPr>
        <w:ind w:left="1080"/>
        <w:rPr>
          <w:rFonts w:ascii="Times New Roman" w:hAnsi="Times New Roman" w:cs="Times New Roman"/>
          <w:b w:val="0"/>
          <w:szCs w:val="20"/>
          <w:lang w:val="en-US" w:eastAsia="ko-KR"/>
        </w:rPr>
      </w:pPr>
      <w:r w:rsidRPr="003430AB">
        <w:rPr>
          <w:rFonts w:ascii="Times New Roman" w:hAnsi="Times New Roman" w:cs="Times New Roman"/>
          <w:b w:val="0"/>
          <w:color w:val="000000"/>
          <w:lang w:val="en-US" w:eastAsia="ko-KR"/>
        </w:rPr>
        <w:t>HARQ-ACK bit multiplexing: e.g. HARQ-ACK bits for TRP-0 and TRP-1 are concatenated by the increasing order of configured higher layer signaling indices of CORESETs, or HARQ-ACK from TRP-0 and TRP-1 are interlaced across different CCs</w:t>
      </w:r>
    </w:p>
    <w:p w14:paraId="4741E4E1" w14:textId="77777777" w:rsidR="002A6698" w:rsidRPr="003430AB" w:rsidRDefault="002A6698" w:rsidP="002A6698">
      <w:pPr>
        <w:pStyle w:val="Observation"/>
        <w:numPr>
          <w:ilvl w:val="0"/>
          <w:numId w:val="0"/>
        </w:numPr>
        <w:ind w:left="1701" w:hanging="1701"/>
        <w:rPr>
          <w:rFonts w:ascii="Times New Roman" w:hAnsi="Times New Roman" w:cs="Times New Roman"/>
          <w:b w:val="0"/>
          <w:color w:val="000000"/>
          <w:lang w:val="en-US" w:eastAsia="ko-KR"/>
        </w:rPr>
      </w:pPr>
    </w:p>
    <w:p w14:paraId="60DC9969" w14:textId="4B94D0E0" w:rsidR="00B3571A" w:rsidRPr="003430AB" w:rsidRDefault="00CA491F" w:rsidP="003430AB">
      <w:pPr>
        <w:pStyle w:val="Observation"/>
        <w:numPr>
          <w:ilvl w:val="0"/>
          <w:numId w:val="0"/>
        </w:numPr>
        <w:jc w:val="both"/>
        <w:rPr>
          <w:rFonts w:ascii="Times New Roman" w:hAnsi="Times New Roman" w:cs="Times New Roman"/>
          <w:b w:val="0"/>
          <w:szCs w:val="20"/>
          <w:lang w:val="en-US" w:eastAsia="ko-KR"/>
        </w:rPr>
      </w:pPr>
      <w:r>
        <w:rPr>
          <w:rFonts w:ascii="Times New Roman" w:hAnsi="Times New Roman" w:cs="Times New Roman"/>
          <w:b w:val="0"/>
          <w:bCs w:val="0"/>
          <w:szCs w:val="20"/>
          <w:lang w:val="en-US" w:eastAsia="ko-KR"/>
        </w:rPr>
        <w:t>As explained above, if the Rel-15</w:t>
      </w:r>
      <w:r w:rsidR="005C3DD5">
        <w:rPr>
          <w:rFonts w:ascii="Times New Roman" w:hAnsi="Times New Roman" w:cs="Times New Roman"/>
          <w:b w:val="0"/>
          <w:bCs w:val="0"/>
          <w:szCs w:val="20"/>
          <w:lang w:val="en-US" w:eastAsia="ko-KR"/>
        </w:rPr>
        <w:t xml:space="preserve"> CA framework is adopted for multi-PDCCH based </w:t>
      </w:r>
      <w:proofErr w:type="spellStart"/>
      <w:r w:rsidR="005C3DD5">
        <w:rPr>
          <w:rFonts w:ascii="Times New Roman" w:hAnsi="Times New Roman" w:cs="Times New Roman"/>
          <w:b w:val="0"/>
          <w:bCs w:val="0"/>
          <w:szCs w:val="20"/>
          <w:lang w:val="en-US" w:eastAsia="ko-KR"/>
        </w:rPr>
        <w:t>multi-TRP</w:t>
      </w:r>
      <w:proofErr w:type="spellEnd"/>
      <w:r w:rsidR="005C3DD5">
        <w:rPr>
          <w:rFonts w:ascii="Times New Roman" w:hAnsi="Times New Roman" w:cs="Times New Roman"/>
          <w:b w:val="0"/>
          <w:bCs w:val="0"/>
          <w:szCs w:val="20"/>
          <w:lang w:val="en-US" w:eastAsia="ko-KR"/>
        </w:rPr>
        <w:t xml:space="preserve"> transmission,</w:t>
      </w:r>
      <w:r w:rsidR="00BD20C1">
        <w:rPr>
          <w:rFonts w:ascii="Times New Roman" w:hAnsi="Times New Roman" w:cs="Times New Roman"/>
          <w:b w:val="0"/>
          <w:bCs w:val="0"/>
          <w:szCs w:val="20"/>
          <w:lang w:val="en-US" w:eastAsia="ko-KR"/>
        </w:rPr>
        <w:t xml:space="preserve"> the two TRPs </w:t>
      </w:r>
      <w:r w:rsidR="00FE0CB2">
        <w:rPr>
          <w:rFonts w:ascii="Times New Roman" w:hAnsi="Times New Roman" w:cs="Times New Roman"/>
          <w:b w:val="0"/>
          <w:bCs w:val="0"/>
          <w:szCs w:val="20"/>
          <w:lang w:val="en-US" w:eastAsia="ko-KR"/>
        </w:rPr>
        <w:t xml:space="preserve">would be configured </w:t>
      </w:r>
      <w:r w:rsidR="00503CE5">
        <w:rPr>
          <w:rFonts w:ascii="Times New Roman" w:hAnsi="Times New Roman" w:cs="Times New Roman"/>
          <w:b w:val="0"/>
          <w:bCs w:val="0"/>
          <w:szCs w:val="20"/>
          <w:lang w:val="en-US" w:eastAsia="ko-KR"/>
        </w:rPr>
        <w:t xml:space="preserve">as two </w:t>
      </w:r>
      <w:r w:rsidR="00A56FEC">
        <w:rPr>
          <w:rFonts w:ascii="Times New Roman" w:hAnsi="Times New Roman" w:cs="Times New Roman"/>
          <w:b w:val="0"/>
          <w:bCs w:val="0"/>
          <w:szCs w:val="20"/>
          <w:lang w:val="en-US" w:eastAsia="ko-KR"/>
        </w:rPr>
        <w:t>ServingCell objects with th</w:t>
      </w:r>
      <w:r w:rsidR="00F77155">
        <w:rPr>
          <w:rFonts w:ascii="Times New Roman" w:hAnsi="Times New Roman" w:cs="Times New Roman"/>
          <w:b w:val="0"/>
          <w:bCs w:val="0"/>
          <w:szCs w:val="20"/>
          <w:lang w:val="en-US" w:eastAsia="ko-KR"/>
        </w:rPr>
        <w:t>e same SSB</w:t>
      </w:r>
      <w:r w:rsidR="00563FC2">
        <w:rPr>
          <w:rFonts w:ascii="Times New Roman" w:hAnsi="Times New Roman" w:cs="Times New Roman"/>
          <w:b w:val="0"/>
          <w:bCs w:val="0"/>
          <w:szCs w:val="20"/>
          <w:lang w:val="en-US" w:eastAsia="ko-KR"/>
        </w:rPr>
        <w:t xml:space="preserve"> frequency, </w:t>
      </w:r>
      <w:r w:rsidR="00886377">
        <w:rPr>
          <w:rFonts w:ascii="Times New Roman" w:hAnsi="Times New Roman" w:cs="Times New Roman"/>
          <w:b w:val="0"/>
          <w:bCs w:val="0"/>
          <w:szCs w:val="20"/>
          <w:lang w:val="en-US" w:eastAsia="ko-KR"/>
        </w:rPr>
        <w:t>the same “</w:t>
      </w:r>
      <w:r w:rsidR="00563FC2">
        <w:rPr>
          <w:rFonts w:ascii="Times New Roman" w:hAnsi="Times New Roman" w:cs="Times New Roman"/>
          <w:b w:val="0"/>
          <w:bCs w:val="0"/>
          <w:szCs w:val="20"/>
          <w:lang w:val="en-US" w:eastAsia="ko-KR"/>
        </w:rPr>
        <w:t>Point-A</w:t>
      </w:r>
      <w:r w:rsidR="00886377">
        <w:rPr>
          <w:rFonts w:ascii="Times New Roman" w:hAnsi="Times New Roman" w:cs="Times New Roman"/>
          <w:b w:val="0"/>
          <w:bCs w:val="0"/>
          <w:szCs w:val="20"/>
          <w:lang w:val="en-US" w:eastAsia="ko-KR"/>
        </w:rPr>
        <w:t>”</w:t>
      </w:r>
      <w:r w:rsidR="00563FC2">
        <w:rPr>
          <w:rFonts w:ascii="Times New Roman" w:hAnsi="Times New Roman" w:cs="Times New Roman"/>
          <w:b w:val="0"/>
          <w:bCs w:val="0"/>
          <w:szCs w:val="20"/>
          <w:lang w:val="en-US" w:eastAsia="ko-KR"/>
        </w:rPr>
        <w:t xml:space="preserve"> </w:t>
      </w:r>
      <w:r w:rsidR="00ED2371">
        <w:rPr>
          <w:rFonts w:ascii="Times New Roman" w:hAnsi="Times New Roman" w:cs="Times New Roman"/>
          <w:b w:val="0"/>
          <w:bCs w:val="0"/>
          <w:szCs w:val="20"/>
          <w:lang w:val="en-US" w:eastAsia="ko-KR"/>
        </w:rPr>
        <w:t xml:space="preserve">and the same SCS-SpecificCarrier(s).  </w:t>
      </w:r>
      <w:r w:rsidR="00C507D5">
        <w:rPr>
          <w:rFonts w:ascii="Times New Roman" w:hAnsi="Times New Roman" w:cs="Times New Roman"/>
          <w:b w:val="0"/>
          <w:bCs w:val="0"/>
          <w:szCs w:val="20"/>
          <w:lang w:val="en-US" w:eastAsia="ko-KR"/>
        </w:rPr>
        <w:t>Hence, using the Rel-15 CA framework, the HARQ</w:t>
      </w:r>
      <w:r w:rsidR="00EC66E8">
        <w:rPr>
          <w:rFonts w:ascii="Times New Roman" w:hAnsi="Times New Roman" w:cs="Times New Roman"/>
          <w:b w:val="0"/>
          <w:bCs w:val="0"/>
          <w:szCs w:val="20"/>
          <w:lang w:val="en-US" w:eastAsia="ko-KR"/>
        </w:rPr>
        <w:t>-ACK</w:t>
      </w:r>
      <w:r w:rsidR="00C507D5">
        <w:rPr>
          <w:rFonts w:ascii="Times New Roman" w:hAnsi="Times New Roman" w:cs="Times New Roman"/>
          <w:b w:val="0"/>
          <w:bCs w:val="0"/>
          <w:szCs w:val="20"/>
          <w:lang w:val="en-US" w:eastAsia="ko-KR"/>
        </w:rPr>
        <w:t xml:space="preserve"> bit multi</w:t>
      </w:r>
      <w:r w:rsidR="00EC66E8">
        <w:rPr>
          <w:rFonts w:ascii="Times New Roman" w:hAnsi="Times New Roman" w:cs="Times New Roman"/>
          <w:b w:val="0"/>
          <w:bCs w:val="0"/>
          <w:szCs w:val="20"/>
          <w:lang w:val="en-US" w:eastAsia="ko-KR"/>
        </w:rPr>
        <w:t xml:space="preserve">plexing issue for joint A/N </w:t>
      </w:r>
      <w:r w:rsidR="009C33FA">
        <w:rPr>
          <w:rFonts w:ascii="Times New Roman" w:hAnsi="Times New Roman" w:cs="Times New Roman"/>
          <w:b w:val="0"/>
          <w:bCs w:val="0"/>
          <w:szCs w:val="20"/>
          <w:lang w:val="en-US" w:eastAsia="ko-KR"/>
        </w:rPr>
        <w:t xml:space="preserve">feedback </w:t>
      </w:r>
      <w:r w:rsidR="002638A5">
        <w:rPr>
          <w:rFonts w:ascii="Times New Roman" w:hAnsi="Times New Roman" w:cs="Times New Roman"/>
          <w:b w:val="0"/>
          <w:bCs w:val="0"/>
          <w:szCs w:val="20"/>
          <w:lang w:val="en-US" w:eastAsia="ko-KR"/>
        </w:rPr>
        <w:t>with semi-static codebook</w:t>
      </w:r>
      <w:r w:rsidR="00476EF1">
        <w:rPr>
          <w:rFonts w:ascii="Times New Roman" w:hAnsi="Times New Roman" w:cs="Times New Roman"/>
          <w:b w:val="0"/>
          <w:bCs w:val="0"/>
          <w:szCs w:val="20"/>
          <w:lang w:val="en-US" w:eastAsia="ko-KR"/>
        </w:rPr>
        <w:t xml:space="preserve"> mentioned above </w:t>
      </w:r>
      <w:r w:rsidR="009C33FA">
        <w:rPr>
          <w:rFonts w:ascii="Times New Roman" w:hAnsi="Times New Roman" w:cs="Times New Roman"/>
          <w:b w:val="0"/>
          <w:bCs w:val="0"/>
          <w:szCs w:val="20"/>
          <w:lang w:val="en-US" w:eastAsia="ko-KR"/>
        </w:rPr>
        <w:t xml:space="preserve">is already </w:t>
      </w:r>
      <w:r w:rsidR="006A7CA0">
        <w:rPr>
          <w:rFonts w:ascii="Times New Roman" w:hAnsi="Times New Roman" w:cs="Times New Roman"/>
          <w:b w:val="0"/>
          <w:bCs w:val="0"/>
          <w:szCs w:val="20"/>
          <w:lang w:val="en-US" w:eastAsia="ko-KR"/>
        </w:rPr>
        <w:t>supported since</w:t>
      </w:r>
      <w:r w:rsidR="00476EF1">
        <w:rPr>
          <w:rFonts w:ascii="Times New Roman" w:hAnsi="Times New Roman" w:cs="Times New Roman"/>
          <w:b w:val="0"/>
          <w:bCs w:val="0"/>
          <w:szCs w:val="20"/>
          <w:lang w:val="en-US" w:eastAsia="ko-KR"/>
        </w:rPr>
        <w:t xml:space="preserve"> </w:t>
      </w:r>
      <w:r w:rsidR="00581B68">
        <w:rPr>
          <w:rFonts w:ascii="Times New Roman" w:hAnsi="Times New Roman" w:cs="Times New Roman"/>
          <w:b w:val="0"/>
          <w:bCs w:val="0"/>
          <w:szCs w:val="20"/>
          <w:lang w:val="en-US" w:eastAsia="ko-KR"/>
        </w:rPr>
        <w:t xml:space="preserve">the HARQ-ACK bit multiplexing </w:t>
      </w:r>
      <w:r w:rsidR="00B35015">
        <w:rPr>
          <w:rFonts w:ascii="Times New Roman" w:hAnsi="Times New Roman" w:cs="Times New Roman"/>
          <w:b w:val="0"/>
          <w:bCs w:val="0"/>
          <w:szCs w:val="20"/>
          <w:lang w:val="en-US" w:eastAsia="ko-KR"/>
        </w:rPr>
        <w:t xml:space="preserve">in CA is already specified </w:t>
      </w:r>
      <w:r w:rsidR="00581B68">
        <w:rPr>
          <w:rFonts w:ascii="Times New Roman" w:hAnsi="Times New Roman" w:cs="Times New Roman"/>
          <w:b w:val="0"/>
          <w:bCs w:val="0"/>
          <w:szCs w:val="20"/>
          <w:lang w:val="en-US" w:eastAsia="ko-KR"/>
        </w:rPr>
        <w:t xml:space="preserve">according </w:t>
      </w:r>
      <w:r w:rsidR="00E252E7">
        <w:rPr>
          <w:rFonts w:ascii="Times New Roman" w:hAnsi="Times New Roman" w:cs="Times New Roman"/>
          <w:b w:val="0"/>
          <w:bCs w:val="0"/>
          <w:szCs w:val="20"/>
          <w:lang w:val="en-US" w:eastAsia="ko-KR"/>
        </w:rPr>
        <w:t>to ordering of serving cell index.</w:t>
      </w:r>
      <w:r w:rsidR="00563FC2">
        <w:rPr>
          <w:rFonts w:ascii="Times New Roman" w:hAnsi="Times New Roman" w:cs="Times New Roman"/>
          <w:b w:val="0"/>
          <w:bCs w:val="0"/>
          <w:szCs w:val="20"/>
          <w:lang w:val="en-US" w:eastAsia="ko-KR"/>
        </w:rPr>
        <w:t xml:space="preserve"> </w:t>
      </w:r>
    </w:p>
    <w:p w14:paraId="6D86521A" w14:textId="77777777" w:rsidR="00660B4F" w:rsidRDefault="00660B4F" w:rsidP="00F354FE">
      <w:pPr>
        <w:pStyle w:val="Observation"/>
        <w:numPr>
          <w:ilvl w:val="0"/>
          <w:numId w:val="0"/>
        </w:numPr>
        <w:ind w:left="1701"/>
        <w:rPr>
          <w:rFonts w:cs="Times New Roman"/>
          <w:szCs w:val="20"/>
          <w:lang w:val="en-US" w:eastAsia="ko-KR"/>
        </w:rPr>
      </w:pPr>
    </w:p>
    <w:p w14:paraId="5247D125" w14:textId="2201BA8E" w:rsidR="00E252E7" w:rsidRDefault="00E252E7" w:rsidP="00E252E7">
      <w:pPr>
        <w:pStyle w:val="Observation"/>
        <w:rPr>
          <w:rFonts w:ascii="Times New Roman" w:hAnsi="Times New Roman" w:cs="Times New Roman"/>
          <w:lang w:val="en-US"/>
        </w:rPr>
      </w:pPr>
      <w:r>
        <w:rPr>
          <w:rFonts w:ascii="Times New Roman" w:hAnsi="Times New Roman" w:cs="Times New Roman"/>
          <w:lang w:val="en-US"/>
        </w:rPr>
        <w:t xml:space="preserve">When the CA framework is re-used for </w:t>
      </w:r>
      <w:r w:rsidR="00E71D79">
        <w:rPr>
          <w:rFonts w:ascii="Times New Roman" w:hAnsi="Times New Roman" w:cs="Times New Roman"/>
          <w:lang w:val="en-US"/>
        </w:rPr>
        <w:t xml:space="preserve">multi-PDCCH based </w:t>
      </w:r>
      <w:proofErr w:type="spellStart"/>
      <w:r w:rsidR="00E71D79">
        <w:rPr>
          <w:rFonts w:ascii="Times New Roman" w:hAnsi="Times New Roman" w:cs="Times New Roman"/>
          <w:lang w:val="en-US"/>
        </w:rPr>
        <w:t>multi-TRP</w:t>
      </w:r>
      <w:proofErr w:type="spellEnd"/>
      <w:r w:rsidR="00E71D79">
        <w:rPr>
          <w:rFonts w:ascii="Times New Roman" w:hAnsi="Times New Roman" w:cs="Times New Roman"/>
          <w:lang w:val="en-US"/>
        </w:rPr>
        <w:t xml:space="preserve">, </w:t>
      </w:r>
      <w:r w:rsidR="0086431B" w:rsidRPr="0086431B">
        <w:rPr>
          <w:rFonts w:ascii="Times New Roman" w:hAnsi="Times New Roman" w:cs="Times New Roman"/>
          <w:lang w:val="en-US"/>
        </w:rPr>
        <w:t>the HARQ-ACK bit multiplexing issue for joint A/N feedback with semi-static codebook is already supported since the HARQ-ACK bit multiplexing is done according to ordering of serving cell index.</w:t>
      </w:r>
      <w:r w:rsidR="00E71D79">
        <w:rPr>
          <w:rFonts w:ascii="Times New Roman" w:hAnsi="Times New Roman" w:cs="Times New Roman"/>
          <w:lang w:val="en-US"/>
        </w:rPr>
        <w:t xml:space="preserve"> </w:t>
      </w:r>
    </w:p>
    <w:p w14:paraId="250531B0" w14:textId="77777777" w:rsidR="00E252E7" w:rsidRPr="003430AB" w:rsidRDefault="00E252E7" w:rsidP="003430AB">
      <w:pPr>
        <w:pStyle w:val="Observation"/>
        <w:numPr>
          <w:ilvl w:val="0"/>
          <w:numId w:val="0"/>
        </w:numPr>
        <w:ind w:left="1701"/>
        <w:rPr>
          <w:rFonts w:ascii="Times New Roman" w:hAnsi="Times New Roman" w:cs="Times New Roman"/>
          <w:b w:val="0"/>
          <w:szCs w:val="20"/>
          <w:lang w:val="en-US" w:eastAsia="ko-KR"/>
        </w:rPr>
      </w:pPr>
    </w:p>
    <w:p w14:paraId="121E29F6" w14:textId="77777777" w:rsidR="000F16FF" w:rsidRDefault="000F16FF">
      <w:pPr>
        <w:pStyle w:val="Heading3"/>
      </w:pPr>
      <w:r>
        <w:t>CSI-</w:t>
      </w:r>
      <w:proofErr w:type="spellStart"/>
      <w:r>
        <w:t>MeasConfig</w:t>
      </w:r>
      <w:proofErr w:type="spellEnd"/>
    </w:p>
    <w:p w14:paraId="2A3C84AE" w14:textId="77777777" w:rsidR="000F16FF" w:rsidRDefault="000F16FF" w:rsidP="00150081">
      <w:pPr>
        <w:pStyle w:val="BodyText"/>
        <w:jc w:val="both"/>
        <w:rPr>
          <w:lang w:val="en-US"/>
        </w:rPr>
      </w:pPr>
      <w:r w:rsidRPr="003430AB">
        <w:rPr>
          <w:lang w:val="en-US"/>
        </w:rPr>
        <w:t>The CSI-</w:t>
      </w:r>
      <w:proofErr w:type="spellStart"/>
      <w:r w:rsidRPr="003430AB">
        <w:rPr>
          <w:lang w:val="en-US"/>
        </w:rPr>
        <w:t>MeasConfig</w:t>
      </w:r>
      <w:proofErr w:type="spellEnd"/>
      <w:r w:rsidRPr="003430AB">
        <w:rPr>
          <w:lang w:val="en-US"/>
        </w:rPr>
        <w:t xml:space="preserve"> is used to configure the NZP-CSI-RS resources as well as the CSI-Reports. That means, it tells the UE what to measure and what to report. If the UE measures and reports on the same serving cell, both type of information is conveyed in that ServingCell object. This approach could also be used in a </w:t>
      </w:r>
      <w:proofErr w:type="spellStart"/>
      <w:r w:rsidRPr="003430AB">
        <w:rPr>
          <w:lang w:val="en-US"/>
        </w:rPr>
        <w:t>multi-TRP</w:t>
      </w:r>
      <w:proofErr w:type="spellEnd"/>
      <w:r w:rsidRPr="003430AB">
        <w:rPr>
          <w:lang w:val="en-US"/>
        </w:rPr>
        <w:t xml:space="preserve"> configuration with two PUCCHs, i.e., the CSI-</w:t>
      </w:r>
      <w:proofErr w:type="spellStart"/>
      <w:r w:rsidRPr="003430AB">
        <w:rPr>
          <w:lang w:val="en-US"/>
        </w:rPr>
        <w:t>MeasConfig</w:t>
      </w:r>
      <w:proofErr w:type="spellEnd"/>
      <w:r w:rsidRPr="003430AB">
        <w:rPr>
          <w:lang w:val="en-US"/>
        </w:rPr>
        <w:t xml:space="preserve"> in each ServingCell object tells the UE where to find the CSI reference signals from that TRP and also how to report the measurements on the PUCCH resources towards that TRP. </w:t>
      </w:r>
    </w:p>
    <w:p w14:paraId="7BD11ED3" w14:textId="77777777" w:rsidR="004D1919" w:rsidRPr="003430AB" w:rsidRDefault="004D1919" w:rsidP="003430AB">
      <w:pPr>
        <w:pStyle w:val="BodyText"/>
        <w:jc w:val="both"/>
        <w:rPr>
          <w:lang w:val="en-US"/>
        </w:rPr>
      </w:pPr>
    </w:p>
    <w:p w14:paraId="6EBAD788" w14:textId="37ECEB14" w:rsidR="000F16FF" w:rsidRDefault="000F16FF" w:rsidP="00150081">
      <w:pPr>
        <w:pStyle w:val="BodyText"/>
        <w:jc w:val="both"/>
        <w:rPr>
          <w:lang w:val="en-US"/>
        </w:rPr>
      </w:pPr>
      <w:r w:rsidRPr="003430AB">
        <w:rPr>
          <w:lang w:val="en-US"/>
        </w:rPr>
        <w:t>If a PUCCH is configured only towards on</w:t>
      </w:r>
      <w:r w:rsidR="00877EEE">
        <w:rPr>
          <w:lang w:val="en-US"/>
        </w:rPr>
        <w:t>e</w:t>
      </w:r>
      <w:r w:rsidRPr="003430AB">
        <w:rPr>
          <w:lang w:val="en-US"/>
        </w:rPr>
        <w:t xml:space="preserve"> TRP, the CSI-</w:t>
      </w:r>
      <w:proofErr w:type="spellStart"/>
      <w:r w:rsidRPr="003430AB">
        <w:rPr>
          <w:lang w:val="en-US"/>
        </w:rPr>
        <w:t>MeasConfig</w:t>
      </w:r>
      <w:proofErr w:type="spellEnd"/>
      <w:r w:rsidRPr="003430AB">
        <w:rPr>
          <w:lang w:val="en-US"/>
        </w:rPr>
        <w:t xml:space="preserve"> of the primary TRP contains the CSI-</w:t>
      </w:r>
      <w:proofErr w:type="spellStart"/>
      <w:r w:rsidRPr="003430AB">
        <w:rPr>
          <w:lang w:val="en-US"/>
        </w:rPr>
        <w:t>ReportConfig</w:t>
      </w:r>
      <w:proofErr w:type="spellEnd"/>
      <w:r w:rsidRPr="003430AB">
        <w:rPr>
          <w:lang w:val="en-US"/>
        </w:rPr>
        <w:t xml:space="preserve"> (telling the UE how to report) and refer to the NZP-CSI-RSs defined in the CSI-</w:t>
      </w:r>
      <w:proofErr w:type="spellStart"/>
      <w:r w:rsidRPr="003430AB">
        <w:rPr>
          <w:lang w:val="en-US"/>
        </w:rPr>
        <w:t>MeasConfig</w:t>
      </w:r>
      <w:proofErr w:type="spellEnd"/>
      <w:r w:rsidRPr="003430AB">
        <w:rPr>
          <w:lang w:val="en-US"/>
        </w:rPr>
        <w:t xml:space="preserve"> in the ServingCell object of the secondary TRP (telling the UE how to measure). </w:t>
      </w:r>
    </w:p>
    <w:p w14:paraId="132FBA32" w14:textId="77777777" w:rsidR="004D1919" w:rsidRPr="003430AB" w:rsidRDefault="004D1919" w:rsidP="003430AB">
      <w:pPr>
        <w:pStyle w:val="BodyText"/>
        <w:jc w:val="both"/>
        <w:rPr>
          <w:lang w:val="en-US"/>
        </w:rPr>
      </w:pPr>
    </w:p>
    <w:p w14:paraId="10EB71D2" w14:textId="77777777" w:rsidR="000F16FF" w:rsidRPr="003430AB" w:rsidRDefault="000F16FF" w:rsidP="000F16FF">
      <w:pPr>
        <w:pStyle w:val="Observation"/>
        <w:overflowPunct w:val="0"/>
        <w:autoSpaceDE w:val="0"/>
        <w:autoSpaceDN w:val="0"/>
        <w:adjustRightInd w:val="0"/>
        <w:spacing w:after="120"/>
        <w:jc w:val="both"/>
        <w:textAlignment w:val="baseline"/>
        <w:rPr>
          <w:lang w:val="en-US"/>
        </w:rPr>
      </w:pPr>
      <w:bookmarkStart w:id="10" w:name="_Toc16266094"/>
      <w:r w:rsidRPr="003430AB">
        <w:rPr>
          <w:lang w:val="en-US"/>
        </w:rPr>
        <w:t>The existing CSI-</w:t>
      </w:r>
      <w:proofErr w:type="spellStart"/>
      <w:r w:rsidRPr="003430AB">
        <w:rPr>
          <w:lang w:val="en-US"/>
        </w:rPr>
        <w:t>MeasConfig</w:t>
      </w:r>
      <w:proofErr w:type="spellEnd"/>
      <w:r w:rsidRPr="003430AB">
        <w:rPr>
          <w:lang w:val="en-US"/>
        </w:rPr>
        <w:t xml:space="preserve"> allows configuring measurements on NZP-CSI-RS from the two TRPs and reporting thereof to either one TRP or both TRPs.</w:t>
      </w:r>
      <w:bookmarkEnd w:id="10"/>
      <w:r w:rsidRPr="003430AB">
        <w:rPr>
          <w:lang w:val="en-US"/>
        </w:rPr>
        <w:t xml:space="preserve"> </w:t>
      </w:r>
    </w:p>
    <w:p w14:paraId="10899B06" w14:textId="77777777" w:rsidR="00EC1C3F" w:rsidRDefault="00EC1C3F" w:rsidP="00DC50C4">
      <w:pPr>
        <w:rPr>
          <w:lang w:val="en-US" w:eastAsia="zh-CN"/>
        </w:rPr>
      </w:pPr>
    </w:p>
    <w:p w14:paraId="6C63D92C" w14:textId="35EB9EBE" w:rsidR="00257981" w:rsidRDefault="00257981" w:rsidP="003430AB">
      <w:pPr>
        <w:pStyle w:val="Heading3"/>
      </w:pPr>
      <w:r>
        <w:t xml:space="preserve">Switching TRPs used for </w:t>
      </w:r>
      <w:r w:rsidR="007105D2">
        <w:t>multi-PDCCH transmission</w:t>
      </w:r>
    </w:p>
    <w:p w14:paraId="38F3187E" w14:textId="77777777" w:rsidR="007105D2" w:rsidRDefault="007105D2" w:rsidP="00DC50C4">
      <w:pPr>
        <w:rPr>
          <w:lang w:val="en-US" w:eastAsia="zh-CN"/>
        </w:rPr>
      </w:pPr>
    </w:p>
    <w:p w14:paraId="7FE5A505" w14:textId="77777777" w:rsidR="007105D2" w:rsidRDefault="007105D2" w:rsidP="007105D2">
      <w:pPr>
        <w:pStyle w:val="BodyText"/>
        <w:jc w:val="both"/>
        <w:rPr>
          <w:lang w:val="en-US"/>
        </w:rPr>
      </w:pPr>
      <w:r w:rsidRPr="003430AB">
        <w:rPr>
          <w:lang w:val="en-US"/>
        </w:rPr>
        <w:t xml:space="preserve">If one intends to RRC-configure several (more than two) TRPs but use only a subset </w:t>
      </w:r>
      <w:r>
        <w:rPr>
          <w:lang w:val="en-US"/>
        </w:rPr>
        <w:t>(i.e</w:t>
      </w:r>
      <w:r w:rsidRPr="003430AB">
        <w:rPr>
          <w:lang w:val="en-US"/>
        </w:rPr>
        <w:t xml:space="preserve">. two) at a time, the </w:t>
      </w:r>
      <w:proofErr w:type="spellStart"/>
      <w:r w:rsidRPr="003430AB">
        <w:rPr>
          <w:lang w:val="en-US"/>
        </w:rPr>
        <w:t>SCell</w:t>
      </w:r>
      <w:proofErr w:type="spellEnd"/>
      <w:r w:rsidRPr="003430AB">
        <w:rPr>
          <w:lang w:val="en-US"/>
        </w:rPr>
        <w:t xml:space="preserve"> Activation/Deactivation framework could be used for this purpose. For example, one could configure one primary TRP and several secondary TRPs and ensure by MAC Activation/Deactivation MAC CE that only one of the secondary TRPs is active at a time.</w:t>
      </w:r>
    </w:p>
    <w:p w14:paraId="0300C9F2" w14:textId="6E16E896" w:rsidR="007105D2" w:rsidRPr="003430AB" w:rsidRDefault="007105D2" w:rsidP="003430AB">
      <w:pPr>
        <w:pStyle w:val="BodyText"/>
        <w:jc w:val="both"/>
        <w:rPr>
          <w:lang w:val="en-US"/>
        </w:rPr>
      </w:pPr>
      <w:r w:rsidRPr="003430AB">
        <w:rPr>
          <w:lang w:val="en-US"/>
        </w:rPr>
        <w:t xml:space="preserve"> </w:t>
      </w:r>
    </w:p>
    <w:p w14:paraId="1FDF20D8" w14:textId="0C955E07" w:rsidR="00B424FA" w:rsidRPr="003430AB" w:rsidRDefault="007105D2" w:rsidP="003430AB">
      <w:pPr>
        <w:pStyle w:val="Observation"/>
        <w:overflowPunct w:val="0"/>
        <w:autoSpaceDE w:val="0"/>
        <w:autoSpaceDN w:val="0"/>
        <w:adjustRightInd w:val="0"/>
        <w:spacing w:after="120"/>
        <w:jc w:val="both"/>
        <w:textAlignment w:val="baseline"/>
        <w:rPr>
          <w:lang w:val="en-US"/>
        </w:rPr>
      </w:pPr>
      <w:bookmarkStart w:id="11" w:name="_Toc16266087"/>
      <w:r w:rsidRPr="003430AB">
        <w:rPr>
          <w:lang w:val="en-US"/>
        </w:rPr>
        <w:t>If desirable, one may RRC-configure one primary TRP and several secondary TRPs and ensure by MAC Activation/Deactivation MAC CE that only one of the secondary TRPs is active at a time</w:t>
      </w:r>
      <w:bookmarkEnd w:id="11"/>
      <w:r w:rsidR="00550EDE">
        <w:rPr>
          <w:lang w:val="en-US"/>
        </w:rPr>
        <w:t>.</w:t>
      </w:r>
    </w:p>
    <w:p w14:paraId="63186F21" w14:textId="0A92F877" w:rsidR="00866350" w:rsidRDefault="00A20EEB" w:rsidP="003430AB">
      <w:pPr>
        <w:pStyle w:val="Heading2"/>
      </w:pPr>
      <w:r>
        <w:t>Issues related to</w:t>
      </w:r>
      <w:r w:rsidR="00866350">
        <w:t xml:space="preserve"> HARQ processes</w:t>
      </w:r>
    </w:p>
    <w:p w14:paraId="4E7D3354" w14:textId="33F30FBE" w:rsidR="00866350" w:rsidRDefault="00766CA2" w:rsidP="00346CD8">
      <w:pPr>
        <w:jc w:val="both"/>
        <w:rPr>
          <w:rFonts w:ascii="Times New Roman" w:hAnsi="Times New Roman" w:cs="Times New Roman"/>
          <w:lang w:val="en-US"/>
        </w:rPr>
      </w:pPr>
      <w:r>
        <w:rPr>
          <w:rFonts w:ascii="Times New Roman" w:hAnsi="Times New Roman" w:cs="Times New Roman"/>
          <w:lang w:val="en-US"/>
        </w:rPr>
        <w:t>As</w:t>
      </w:r>
      <w:r w:rsidR="00D03248" w:rsidRPr="003430AB">
        <w:rPr>
          <w:rFonts w:ascii="Times New Roman" w:hAnsi="Times New Roman" w:cs="Times New Roman"/>
          <w:lang w:val="en-US"/>
        </w:rPr>
        <w:t xml:space="preserve"> the </w:t>
      </w:r>
      <w:r w:rsidR="002B174D">
        <w:rPr>
          <w:rFonts w:ascii="Times New Roman" w:hAnsi="Times New Roman" w:cs="Times New Roman"/>
          <w:lang w:val="en-US"/>
        </w:rPr>
        <w:t>UE</w:t>
      </w:r>
      <w:r w:rsidR="00E725D9">
        <w:rPr>
          <w:rFonts w:ascii="Times New Roman" w:hAnsi="Times New Roman" w:cs="Times New Roman"/>
          <w:lang w:val="en-US"/>
        </w:rPr>
        <w:t xml:space="preserve"> can be configured with </w:t>
      </w:r>
      <w:r w:rsidR="003D41C7">
        <w:rPr>
          <w:rFonts w:ascii="Times New Roman" w:hAnsi="Times New Roman" w:cs="Times New Roman"/>
          <w:lang w:val="en-US"/>
        </w:rPr>
        <w:t xml:space="preserve">independent </w:t>
      </w:r>
      <w:proofErr w:type="spellStart"/>
      <w:r w:rsidR="00E725D9" w:rsidRPr="003430AB">
        <w:rPr>
          <w:rFonts w:ascii="Times New Roman" w:hAnsi="Times New Roman" w:cs="Times New Roman"/>
          <w:i/>
          <w:lang w:val="en-US"/>
        </w:rPr>
        <w:t>PDSCH_Config</w:t>
      </w:r>
      <w:proofErr w:type="spellEnd"/>
      <w:r w:rsidR="00E725D9">
        <w:rPr>
          <w:rFonts w:ascii="Times New Roman" w:hAnsi="Times New Roman" w:cs="Times New Roman"/>
          <w:lang w:val="en-US"/>
        </w:rPr>
        <w:t xml:space="preserve">, the number of HARQ processes per TRP is maintained at </w:t>
      </w:r>
      <w:r w:rsidR="00BD34AA">
        <w:rPr>
          <w:rFonts w:ascii="Times New Roman" w:hAnsi="Times New Roman" w:cs="Times New Roman"/>
          <w:lang w:val="en-US"/>
        </w:rPr>
        <w:t xml:space="preserve">most 16. </w:t>
      </w:r>
      <w:r w:rsidR="00D03248" w:rsidRPr="003430AB">
        <w:rPr>
          <w:rFonts w:ascii="Times New Roman" w:hAnsi="Times New Roman" w:cs="Times New Roman"/>
          <w:lang w:val="en-US"/>
        </w:rPr>
        <w:t xml:space="preserve"> Hence, </w:t>
      </w:r>
      <w:r w:rsidR="004D31FF" w:rsidRPr="003430AB">
        <w:rPr>
          <w:rFonts w:ascii="Times New Roman" w:hAnsi="Times New Roman" w:cs="Times New Roman"/>
          <w:lang w:val="en-US"/>
        </w:rPr>
        <w:t xml:space="preserve">32 HARQ </w:t>
      </w:r>
      <w:r w:rsidR="00B53491" w:rsidRPr="00346CD8">
        <w:rPr>
          <w:rFonts w:ascii="Times New Roman" w:hAnsi="Times New Roman" w:cs="Times New Roman"/>
          <w:lang w:val="en-US"/>
        </w:rPr>
        <w:t xml:space="preserve">processes </w:t>
      </w:r>
      <w:r w:rsidR="00B53491">
        <w:rPr>
          <w:rFonts w:ascii="Times New Roman" w:hAnsi="Times New Roman" w:cs="Times New Roman"/>
          <w:lang w:val="en-US"/>
        </w:rPr>
        <w:t>is</w:t>
      </w:r>
      <w:r w:rsidR="004D31FF" w:rsidRPr="003430AB">
        <w:rPr>
          <w:rFonts w:ascii="Times New Roman" w:hAnsi="Times New Roman" w:cs="Times New Roman"/>
          <w:lang w:val="en-US"/>
        </w:rPr>
        <w:t xml:space="preserve"> supported</w:t>
      </w:r>
      <w:r w:rsidR="00577E22">
        <w:rPr>
          <w:rFonts w:ascii="Times New Roman" w:hAnsi="Times New Roman" w:cs="Times New Roman"/>
          <w:lang w:val="en-US"/>
        </w:rPr>
        <w:t xml:space="preserve"> when operating with NC-JT</w:t>
      </w:r>
      <w:r w:rsidR="00743DC5">
        <w:rPr>
          <w:rFonts w:ascii="Times New Roman" w:hAnsi="Times New Roman" w:cs="Times New Roman"/>
          <w:lang w:val="en-US"/>
        </w:rPr>
        <w:t xml:space="preserve"> across two TRPs</w:t>
      </w:r>
      <w:r w:rsidR="004D31FF" w:rsidRPr="003430AB">
        <w:rPr>
          <w:rFonts w:ascii="Times New Roman" w:hAnsi="Times New Roman" w:cs="Times New Roman"/>
          <w:lang w:val="en-US"/>
        </w:rPr>
        <w:t xml:space="preserve">, but a PDCCH can only </w:t>
      </w:r>
      <w:r w:rsidR="003E2CB9" w:rsidRPr="003430AB">
        <w:rPr>
          <w:rFonts w:ascii="Times New Roman" w:hAnsi="Times New Roman" w:cs="Times New Roman"/>
          <w:lang w:val="en-US"/>
        </w:rPr>
        <w:t xml:space="preserve">indicate </w:t>
      </w:r>
      <w:r w:rsidR="00346CD8" w:rsidRPr="003430AB">
        <w:rPr>
          <w:rFonts w:ascii="Times New Roman" w:hAnsi="Times New Roman" w:cs="Times New Roman"/>
          <w:lang w:val="en-US"/>
        </w:rPr>
        <w:t>one subset of at most 16 HARQ process ID</w:t>
      </w:r>
      <w:r w:rsidR="004D29F8">
        <w:rPr>
          <w:rFonts w:ascii="Times New Roman" w:hAnsi="Times New Roman" w:cs="Times New Roman"/>
          <w:lang w:val="en-US"/>
        </w:rPr>
        <w:t>s</w:t>
      </w:r>
      <w:r w:rsidR="00346CD8" w:rsidRPr="003430AB">
        <w:rPr>
          <w:rFonts w:ascii="Times New Roman" w:hAnsi="Times New Roman" w:cs="Times New Roman"/>
          <w:lang w:val="en-US"/>
        </w:rPr>
        <w:t xml:space="preserve">. </w:t>
      </w:r>
      <w:r w:rsidR="00C437E2">
        <w:rPr>
          <w:rFonts w:ascii="Times New Roman" w:hAnsi="Times New Roman" w:cs="Times New Roman"/>
          <w:lang w:val="en-US"/>
        </w:rPr>
        <w:t>Thereby</w:t>
      </w:r>
      <w:r w:rsidR="00346CD8" w:rsidRPr="003430AB">
        <w:rPr>
          <w:rFonts w:ascii="Times New Roman" w:hAnsi="Times New Roman" w:cs="Times New Roman"/>
          <w:lang w:val="en-US"/>
        </w:rPr>
        <w:t xml:space="preserve">, the </w:t>
      </w:r>
      <w:r w:rsidR="004D29F8" w:rsidRPr="00707C0E">
        <w:rPr>
          <w:rFonts w:ascii="Times New Roman" w:hAnsi="Times New Roman" w:cs="Times New Roman"/>
          <w:lang w:val="en-US"/>
        </w:rPr>
        <w:t>4-bit</w:t>
      </w:r>
      <w:r w:rsidR="00346CD8" w:rsidRPr="003430AB">
        <w:rPr>
          <w:rFonts w:ascii="Times New Roman" w:hAnsi="Times New Roman" w:cs="Times New Roman"/>
          <w:lang w:val="en-US"/>
        </w:rPr>
        <w:t xml:space="preserve"> information element </w:t>
      </w:r>
      <w:r w:rsidR="004D29F8">
        <w:rPr>
          <w:rFonts w:ascii="Times New Roman" w:hAnsi="Times New Roman" w:cs="Times New Roman"/>
          <w:lang w:val="en-US"/>
        </w:rPr>
        <w:t xml:space="preserve">in the DCI </w:t>
      </w:r>
      <w:r w:rsidR="00346CD8" w:rsidRPr="003430AB">
        <w:rPr>
          <w:rFonts w:ascii="Times New Roman" w:hAnsi="Times New Roman" w:cs="Times New Roman"/>
          <w:lang w:val="en-US"/>
        </w:rPr>
        <w:t xml:space="preserve">is maintained. </w:t>
      </w:r>
    </w:p>
    <w:p w14:paraId="5DD5B3A1" w14:textId="77777777" w:rsidR="007058EB" w:rsidRDefault="007058EB" w:rsidP="00346CD8">
      <w:pPr>
        <w:jc w:val="both"/>
        <w:rPr>
          <w:rFonts w:ascii="Times New Roman" w:hAnsi="Times New Roman" w:cs="Times New Roman"/>
          <w:lang w:val="en-US"/>
        </w:rPr>
      </w:pPr>
    </w:p>
    <w:p w14:paraId="777198B2" w14:textId="2FADF253" w:rsidR="007058EB" w:rsidRPr="00707C0E" w:rsidRDefault="00766CA2">
      <w:pPr>
        <w:pStyle w:val="Proposal"/>
        <w:rPr>
          <w:lang w:val="en-US"/>
        </w:rPr>
      </w:pPr>
      <w:bookmarkStart w:id="12" w:name="_Toc16846716"/>
      <w:r>
        <w:rPr>
          <w:lang w:val="en-US"/>
        </w:rPr>
        <w:t>T</w:t>
      </w:r>
      <w:r w:rsidR="001F2994">
        <w:rPr>
          <w:lang w:val="en-US"/>
        </w:rPr>
        <w:t xml:space="preserve">he total number of HARQ processes </w:t>
      </w:r>
      <w:r w:rsidR="00011CE6">
        <w:rPr>
          <w:lang w:val="en-US"/>
        </w:rPr>
        <w:t xml:space="preserve">per </w:t>
      </w:r>
      <w:proofErr w:type="spellStart"/>
      <w:r w:rsidR="00011CE6" w:rsidRPr="003430AB">
        <w:rPr>
          <w:i/>
          <w:lang w:val="en-US"/>
        </w:rPr>
        <w:t>PDSCH_Config</w:t>
      </w:r>
      <w:proofErr w:type="spellEnd"/>
      <w:r w:rsidR="00011CE6">
        <w:rPr>
          <w:lang w:val="en-US"/>
        </w:rPr>
        <w:t xml:space="preserve"> is maintain</w:t>
      </w:r>
      <w:r w:rsidR="005571AF">
        <w:rPr>
          <w:lang w:val="en-US"/>
        </w:rPr>
        <w:t>ed</w:t>
      </w:r>
      <w:r w:rsidR="00011CE6">
        <w:rPr>
          <w:lang w:val="en-US"/>
        </w:rPr>
        <w:t xml:space="preserve"> unchanged (maximum 16)</w:t>
      </w:r>
      <w:r w:rsidR="001839B9">
        <w:rPr>
          <w:lang w:val="en-US"/>
        </w:rPr>
        <w:t>.</w:t>
      </w:r>
      <w:bookmarkEnd w:id="12"/>
      <w:r w:rsidR="00025694">
        <w:rPr>
          <w:lang w:val="en-US"/>
        </w:rPr>
        <w:t xml:space="preserve"> </w:t>
      </w:r>
    </w:p>
    <w:p w14:paraId="34309FF7" w14:textId="77777777" w:rsidR="00433266" w:rsidRDefault="00433266" w:rsidP="00433266">
      <w:pPr>
        <w:pStyle w:val="Proposal"/>
        <w:numPr>
          <w:ilvl w:val="0"/>
          <w:numId w:val="0"/>
        </w:numPr>
        <w:rPr>
          <w:lang w:val="en-US"/>
        </w:rPr>
      </w:pPr>
    </w:p>
    <w:p w14:paraId="5F81C20B" w14:textId="33F43F58" w:rsidR="00433266" w:rsidRPr="003430AB" w:rsidRDefault="00B042C7" w:rsidP="003430AB">
      <w:pPr>
        <w:rPr>
          <w:rFonts w:ascii="Times New Roman" w:hAnsi="Times New Roman" w:cs="Times New Roman"/>
          <w:lang w:val="en-US"/>
        </w:rPr>
      </w:pPr>
      <w:r w:rsidRPr="003430AB">
        <w:rPr>
          <w:rFonts w:ascii="Times New Roman" w:hAnsi="Times New Roman" w:cs="Times New Roman"/>
          <w:lang w:val="en-US"/>
        </w:rPr>
        <w:t xml:space="preserve">A UE </w:t>
      </w:r>
      <w:r w:rsidR="008E5808" w:rsidRPr="003430AB">
        <w:rPr>
          <w:rFonts w:ascii="Times New Roman" w:hAnsi="Times New Roman" w:cs="Times New Roman"/>
          <w:lang w:val="en-US"/>
        </w:rPr>
        <w:t xml:space="preserve">can </w:t>
      </w:r>
      <w:r w:rsidR="000F49AC" w:rsidRPr="003430AB">
        <w:rPr>
          <w:rFonts w:ascii="Times New Roman" w:hAnsi="Times New Roman" w:cs="Times New Roman"/>
          <w:lang w:val="en-US"/>
        </w:rPr>
        <w:t xml:space="preserve">identify </w:t>
      </w:r>
      <w:r w:rsidR="003C2A0C" w:rsidRPr="003430AB">
        <w:rPr>
          <w:rFonts w:ascii="Times New Roman" w:hAnsi="Times New Roman" w:cs="Times New Roman"/>
          <w:lang w:val="en-US"/>
        </w:rPr>
        <w:t xml:space="preserve">a HARQ process </w:t>
      </w:r>
      <w:r w:rsidR="004A16E5" w:rsidRPr="003430AB" w:rsidDel="00276C18">
        <w:rPr>
          <w:rFonts w:ascii="Times New Roman" w:hAnsi="Times New Roman" w:cs="Times New Roman"/>
          <w:lang w:val="en-US"/>
        </w:rPr>
        <w:t>by</w:t>
      </w:r>
      <w:r w:rsidR="008D0187" w:rsidRPr="003430AB" w:rsidDel="00276C18">
        <w:rPr>
          <w:rFonts w:ascii="Times New Roman" w:hAnsi="Times New Roman" w:cs="Times New Roman"/>
          <w:lang w:val="en-US"/>
        </w:rPr>
        <w:t xml:space="preserve"> </w:t>
      </w:r>
      <w:r w:rsidR="00276C18" w:rsidRPr="003430AB">
        <w:rPr>
          <w:rFonts w:ascii="Times New Roman" w:hAnsi="Times New Roman" w:cs="Times New Roman"/>
          <w:lang w:val="en-US"/>
        </w:rPr>
        <w:t>the</w:t>
      </w:r>
      <w:r w:rsidR="00C12D21" w:rsidRPr="003430AB">
        <w:rPr>
          <w:rFonts w:ascii="Times New Roman" w:hAnsi="Times New Roman" w:cs="Times New Roman"/>
          <w:lang w:val="en-US"/>
        </w:rPr>
        <w:t xml:space="preserve"> HARQ process ID </w:t>
      </w:r>
      <w:r w:rsidR="00F60AC5" w:rsidRPr="003430AB">
        <w:rPr>
          <w:rFonts w:ascii="Times New Roman" w:hAnsi="Times New Roman" w:cs="Times New Roman"/>
          <w:lang w:val="en-US"/>
        </w:rPr>
        <w:t xml:space="preserve">received in </w:t>
      </w:r>
      <w:r w:rsidR="00737D44" w:rsidRPr="003430AB">
        <w:rPr>
          <w:rFonts w:ascii="Times New Roman" w:hAnsi="Times New Roman" w:cs="Times New Roman"/>
          <w:lang w:val="en-US"/>
        </w:rPr>
        <w:t xml:space="preserve">a </w:t>
      </w:r>
      <w:r w:rsidR="00F60AC5" w:rsidRPr="003430AB">
        <w:rPr>
          <w:rFonts w:ascii="Times New Roman" w:hAnsi="Times New Roman" w:cs="Times New Roman"/>
          <w:lang w:val="en-US"/>
        </w:rPr>
        <w:t xml:space="preserve">DCI and </w:t>
      </w:r>
      <w:r w:rsidR="0077633C" w:rsidRPr="003430AB">
        <w:rPr>
          <w:rFonts w:ascii="Times New Roman" w:hAnsi="Times New Roman" w:cs="Times New Roman"/>
          <w:lang w:val="en-US"/>
        </w:rPr>
        <w:t>the CORESET</w:t>
      </w:r>
      <w:r w:rsidR="00737D44" w:rsidRPr="003430AB">
        <w:rPr>
          <w:rFonts w:ascii="Times New Roman" w:hAnsi="Times New Roman" w:cs="Times New Roman"/>
          <w:lang w:val="en-US"/>
        </w:rPr>
        <w:t xml:space="preserve"> over which the DCI is </w:t>
      </w:r>
      <w:r w:rsidR="00576ED2" w:rsidRPr="003430AB">
        <w:rPr>
          <w:rFonts w:ascii="Times New Roman" w:hAnsi="Times New Roman" w:cs="Times New Roman"/>
          <w:lang w:val="en-US"/>
        </w:rPr>
        <w:t>received.</w:t>
      </w:r>
      <w:r w:rsidR="00276C18" w:rsidRPr="003430AB">
        <w:rPr>
          <w:rFonts w:ascii="Times New Roman" w:hAnsi="Times New Roman" w:cs="Times New Roman"/>
          <w:lang w:val="en-US"/>
        </w:rPr>
        <w:t xml:space="preserve"> Note that overlapping CORESET can use different DM-RS scrambling which prohibits ambiguity in determining the CORESET </w:t>
      </w:r>
      <w:r w:rsidR="00D52F87" w:rsidRPr="003430AB">
        <w:rPr>
          <w:rFonts w:ascii="Times New Roman" w:hAnsi="Times New Roman" w:cs="Times New Roman"/>
          <w:lang w:val="en-US"/>
        </w:rPr>
        <w:t>(and th</w:t>
      </w:r>
      <w:r w:rsidR="00D52F87">
        <w:rPr>
          <w:rFonts w:ascii="Times New Roman" w:hAnsi="Times New Roman" w:cs="Times New Roman"/>
          <w:lang w:val="en-US"/>
        </w:rPr>
        <w:t>e</w:t>
      </w:r>
      <w:r w:rsidR="00D52F87" w:rsidRPr="003430AB">
        <w:rPr>
          <w:rFonts w:ascii="Times New Roman" w:hAnsi="Times New Roman" w:cs="Times New Roman"/>
          <w:lang w:val="en-US"/>
        </w:rPr>
        <w:t xml:space="preserve"> ambiguity to identify the ServingCell object) </w:t>
      </w:r>
      <w:r w:rsidR="00276C18" w:rsidRPr="003430AB">
        <w:rPr>
          <w:rFonts w:ascii="Times New Roman" w:hAnsi="Times New Roman" w:cs="Times New Roman"/>
          <w:lang w:val="en-US"/>
        </w:rPr>
        <w:t>used to receive the PDCCH.</w:t>
      </w:r>
    </w:p>
    <w:p w14:paraId="3A886860" w14:textId="44D40E58" w:rsidR="000733DE" w:rsidRDefault="00B35A12" w:rsidP="003430AB">
      <w:pPr>
        <w:jc w:val="both"/>
        <w:rPr>
          <w:rFonts w:ascii="Times New Roman" w:hAnsi="Times New Roman" w:cs="Times New Roman"/>
          <w:lang w:val="en-US"/>
        </w:rPr>
      </w:pPr>
      <w:r>
        <w:rPr>
          <w:rFonts w:ascii="Times New Roman" w:hAnsi="Times New Roman" w:cs="Times New Roman"/>
          <w:lang w:val="en-US"/>
        </w:rPr>
        <w:t xml:space="preserve"> </w:t>
      </w:r>
    </w:p>
    <w:p w14:paraId="7CD288F4" w14:textId="77777777" w:rsidR="00395837" w:rsidRPr="003430AB" w:rsidRDefault="00395837" w:rsidP="003430AB">
      <w:pPr>
        <w:rPr>
          <w:highlight w:val="cyan"/>
          <w:lang w:val="en-US"/>
        </w:rPr>
      </w:pPr>
    </w:p>
    <w:p w14:paraId="4B0E4F44" w14:textId="5EB1EE09" w:rsidR="00C541C4" w:rsidRPr="003430AB" w:rsidRDefault="00823CAD" w:rsidP="003430AB">
      <w:pPr>
        <w:pStyle w:val="Heading2"/>
      </w:pPr>
      <w:r w:rsidRPr="003430AB">
        <w:t>Issues r</w:t>
      </w:r>
      <w:r w:rsidR="00EF0BD3" w:rsidRPr="003430AB">
        <w:t xml:space="preserve">elated to </w:t>
      </w:r>
      <w:r w:rsidR="006D0376" w:rsidRPr="003430AB">
        <w:t>PDSCH rate matching</w:t>
      </w:r>
    </w:p>
    <w:p w14:paraId="1CD72A4D" w14:textId="410DE164" w:rsidR="00883FFE" w:rsidRPr="003430AB" w:rsidRDefault="001261DE" w:rsidP="00B312A0">
      <w:pPr>
        <w:pStyle w:val="BodyText"/>
        <w:jc w:val="both"/>
        <w:rPr>
          <w:rFonts w:cs="Times New Roman"/>
          <w:lang w:val="en-US"/>
        </w:rPr>
      </w:pPr>
      <w:r w:rsidRPr="00C36D72">
        <w:rPr>
          <w:rFonts w:cs="Times New Roman"/>
          <w:lang w:val="en-US"/>
        </w:rPr>
        <w:t>In LTE</w:t>
      </w:r>
      <w:r w:rsidR="007329F2" w:rsidRPr="00C36D72">
        <w:rPr>
          <w:rFonts w:cs="Times New Roman"/>
          <w:lang w:val="en-US"/>
        </w:rPr>
        <w:t xml:space="preserve"> NC-JT,</w:t>
      </w:r>
      <w:r w:rsidR="00370AEE" w:rsidRPr="00C36D72">
        <w:rPr>
          <w:rFonts w:cs="Times New Roman"/>
          <w:lang w:val="en-US"/>
        </w:rPr>
        <w:t xml:space="preserve"> (although single PDSCH transmission is used</w:t>
      </w:r>
      <w:r w:rsidR="006028E1" w:rsidRPr="00C36D72">
        <w:rPr>
          <w:rFonts w:cs="Times New Roman"/>
          <w:lang w:val="en-US"/>
        </w:rPr>
        <w:t xml:space="preserve"> in LTE</w:t>
      </w:r>
      <w:r w:rsidR="00370AEE" w:rsidRPr="00C36D72">
        <w:rPr>
          <w:rFonts w:cs="Times New Roman"/>
          <w:lang w:val="en-US"/>
        </w:rPr>
        <w:t>)</w:t>
      </w:r>
      <w:r w:rsidR="007329F2" w:rsidRPr="00C36D72">
        <w:rPr>
          <w:rFonts w:cs="Times New Roman"/>
          <w:lang w:val="en-US"/>
        </w:rPr>
        <w:t xml:space="preserve"> the rate </w:t>
      </w:r>
      <w:r w:rsidR="00B74EEC" w:rsidRPr="00C36D72">
        <w:rPr>
          <w:rFonts w:cs="Times New Roman"/>
          <w:lang w:val="en-US"/>
        </w:rPr>
        <w:t>matching</w:t>
      </w:r>
      <w:r w:rsidR="007329F2" w:rsidRPr="00C36D72">
        <w:rPr>
          <w:rFonts w:cs="Times New Roman"/>
          <w:lang w:val="en-US"/>
        </w:rPr>
        <w:t xml:space="preserve"> </w:t>
      </w:r>
      <w:r w:rsidR="00240AB6" w:rsidRPr="00C36D72">
        <w:rPr>
          <w:rFonts w:cs="Times New Roman"/>
          <w:lang w:val="en-US"/>
        </w:rPr>
        <w:t>is performed per TRP independently</w:t>
      </w:r>
      <w:r w:rsidR="0060205F" w:rsidRPr="00C36D72">
        <w:rPr>
          <w:rFonts w:cs="Times New Roman"/>
          <w:lang w:val="en-US"/>
        </w:rPr>
        <w:t xml:space="preserve">, where layers transmitted from </w:t>
      </w:r>
      <w:r w:rsidR="006028E1" w:rsidRPr="00C36D72">
        <w:rPr>
          <w:rFonts w:cs="Times New Roman"/>
          <w:lang w:val="en-US"/>
        </w:rPr>
        <w:t>a</w:t>
      </w:r>
      <w:r w:rsidR="0060205F" w:rsidRPr="00C36D72">
        <w:rPr>
          <w:rFonts w:cs="Times New Roman"/>
          <w:lang w:val="en-US"/>
        </w:rPr>
        <w:t xml:space="preserve"> TRP</w:t>
      </w:r>
      <w:r w:rsidR="007A3CE3" w:rsidRPr="00C36D72">
        <w:rPr>
          <w:rFonts w:cs="Times New Roman"/>
          <w:lang w:val="en-US"/>
        </w:rPr>
        <w:t xml:space="preserve"> (i.e.</w:t>
      </w:r>
      <w:r w:rsidR="0090411A" w:rsidRPr="00C36D72">
        <w:rPr>
          <w:rFonts w:cs="Times New Roman"/>
          <w:lang w:val="en-US"/>
        </w:rPr>
        <w:t>,</w:t>
      </w:r>
      <w:r w:rsidR="007A3CE3" w:rsidRPr="00C36D72">
        <w:rPr>
          <w:rFonts w:cs="Times New Roman"/>
          <w:lang w:val="en-US"/>
        </w:rPr>
        <w:t xml:space="preserve"> a CW)</w:t>
      </w:r>
      <w:r w:rsidR="00F23E3A" w:rsidRPr="00C36D72">
        <w:rPr>
          <w:rFonts w:cs="Times New Roman"/>
          <w:lang w:val="en-US"/>
        </w:rPr>
        <w:t xml:space="preserve"> </w:t>
      </w:r>
      <w:r w:rsidR="00864740" w:rsidRPr="00C36D72">
        <w:rPr>
          <w:rFonts w:cs="Times New Roman"/>
          <w:lang w:val="en-US"/>
        </w:rPr>
        <w:t>has its</w:t>
      </w:r>
      <w:r w:rsidR="00F23E3A" w:rsidRPr="00C36D72">
        <w:rPr>
          <w:rFonts w:cs="Times New Roman"/>
          <w:lang w:val="en-US"/>
        </w:rPr>
        <w:t xml:space="preserve"> own rate matching pattern. This solution was adopted to minimize the overhead from rate matching</w:t>
      </w:r>
      <w:r w:rsidR="00370AEE" w:rsidRPr="00C36D72">
        <w:rPr>
          <w:rFonts w:cs="Times New Roman"/>
          <w:lang w:val="en-US"/>
        </w:rPr>
        <w:t xml:space="preserve">. </w:t>
      </w:r>
      <w:r w:rsidR="00370AEE" w:rsidRPr="003430AB">
        <w:rPr>
          <w:rFonts w:cs="Times New Roman"/>
          <w:lang w:val="en-US"/>
        </w:rPr>
        <w:t>This principle can</w:t>
      </w:r>
      <w:r w:rsidR="004847B6" w:rsidRPr="003430AB">
        <w:rPr>
          <w:rFonts w:cs="Times New Roman"/>
          <w:lang w:val="en-US"/>
        </w:rPr>
        <w:t xml:space="preserve"> be adopted also for NR</w:t>
      </w:r>
      <w:r w:rsidR="00806A2F" w:rsidRPr="003430AB">
        <w:rPr>
          <w:rFonts w:cs="Times New Roman"/>
          <w:lang w:val="en-US"/>
        </w:rPr>
        <w:t xml:space="preserve"> and i</w:t>
      </w:r>
      <w:r w:rsidR="00806A2F">
        <w:rPr>
          <w:rFonts w:cs="Times New Roman"/>
          <w:lang w:val="en-US"/>
        </w:rPr>
        <w:t xml:space="preserve">s a direct </w:t>
      </w:r>
      <w:r w:rsidR="00A30423">
        <w:rPr>
          <w:rFonts w:cs="Times New Roman"/>
          <w:lang w:val="en-US"/>
        </w:rPr>
        <w:t xml:space="preserve">consequence of the use of two PDSCH-Configs. </w:t>
      </w:r>
    </w:p>
    <w:p w14:paraId="550DAA7F" w14:textId="77777777" w:rsidR="00864740" w:rsidRPr="003430AB" w:rsidRDefault="00864740" w:rsidP="00B312A0">
      <w:pPr>
        <w:pStyle w:val="BodyText"/>
        <w:jc w:val="both"/>
        <w:rPr>
          <w:rFonts w:cs="Times New Roman"/>
          <w:lang w:val="en-US"/>
        </w:rPr>
      </w:pPr>
    </w:p>
    <w:p w14:paraId="63B7F03F" w14:textId="668FC93F" w:rsidR="00E678F9" w:rsidRPr="00C36D72" w:rsidRDefault="0083429A" w:rsidP="003430AB">
      <w:pPr>
        <w:pStyle w:val="Proposal"/>
        <w:rPr>
          <w:lang w:val="en-US"/>
        </w:rPr>
      </w:pPr>
      <w:bookmarkStart w:id="13" w:name="_Toc16846717"/>
      <w:r>
        <w:rPr>
          <w:lang w:val="en-US"/>
        </w:rPr>
        <w:t>As there are two PDSCH-Config</w:t>
      </w:r>
      <w:r w:rsidR="00AF65A5">
        <w:rPr>
          <w:lang w:val="en-US"/>
        </w:rPr>
        <w:t xml:space="preserve"> configured to the UE </w:t>
      </w:r>
      <w:r w:rsidR="00A04DF8">
        <w:rPr>
          <w:lang w:val="en-US"/>
        </w:rPr>
        <w:t>and each configures a rate matching pattern,</w:t>
      </w:r>
      <w:r>
        <w:rPr>
          <w:lang w:val="en-US"/>
        </w:rPr>
        <w:t xml:space="preserve"> </w:t>
      </w:r>
      <w:r w:rsidR="00496C6F">
        <w:rPr>
          <w:lang w:val="en-US"/>
        </w:rPr>
        <w:t>e</w:t>
      </w:r>
      <w:r w:rsidR="002F5085" w:rsidRPr="00C36D72">
        <w:rPr>
          <w:lang w:val="en-US"/>
        </w:rPr>
        <w:t xml:space="preserve">ach of the two PDSCH in multi-PDSCH scheduling for NC-JT </w:t>
      </w:r>
      <w:r w:rsidR="00496C6F">
        <w:rPr>
          <w:lang w:val="en-US"/>
        </w:rPr>
        <w:t>are</w:t>
      </w:r>
      <w:r w:rsidR="002F5085" w:rsidRPr="00C36D72">
        <w:rPr>
          <w:lang w:val="en-US"/>
        </w:rPr>
        <w:t xml:space="preserve"> associated with </w:t>
      </w:r>
      <w:r w:rsidR="00B54ED5">
        <w:rPr>
          <w:lang w:val="en-US"/>
        </w:rPr>
        <w:t xml:space="preserve">their corresponding </w:t>
      </w:r>
      <w:r w:rsidR="002F5085" w:rsidRPr="00C36D72">
        <w:rPr>
          <w:lang w:val="en-US"/>
        </w:rPr>
        <w:t>rate matching pattern</w:t>
      </w:r>
      <w:r w:rsidR="007A3CE3" w:rsidRPr="00C36D72">
        <w:rPr>
          <w:lang w:val="en-US"/>
        </w:rPr>
        <w:t>s</w:t>
      </w:r>
      <w:r w:rsidR="0090411A" w:rsidRPr="00C36D72">
        <w:rPr>
          <w:lang w:val="en-US"/>
        </w:rPr>
        <w:t>.</w:t>
      </w:r>
      <w:bookmarkEnd w:id="13"/>
      <w:r w:rsidR="00496C6F">
        <w:rPr>
          <w:lang w:val="en-US"/>
        </w:rPr>
        <w:t xml:space="preserve"> </w:t>
      </w:r>
    </w:p>
    <w:p w14:paraId="68325F6B" w14:textId="77777777" w:rsidR="00864740" w:rsidRPr="00C36D72" w:rsidRDefault="00864740" w:rsidP="00B312A0">
      <w:pPr>
        <w:jc w:val="both"/>
        <w:rPr>
          <w:rFonts w:ascii="Times New Roman" w:hAnsi="Times New Roman" w:cs="Times New Roman"/>
          <w:lang w:val="en-US"/>
        </w:rPr>
      </w:pPr>
    </w:p>
    <w:p w14:paraId="0457B6D8" w14:textId="77777777" w:rsidR="00373755" w:rsidRDefault="00373755" w:rsidP="00B312A0">
      <w:pPr>
        <w:jc w:val="both"/>
        <w:rPr>
          <w:rFonts w:ascii="Times New Roman" w:hAnsi="Times New Roman" w:cs="Times New Roman"/>
          <w:lang w:val="en-US"/>
        </w:rPr>
      </w:pPr>
    </w:p>
    <w:p w14:paraId="1C129F86" w14:textId="57909615" w:rsidR="00FE2449" w:rsidRDefault="00570222" w:rsidP="00B312A0">
      <w:pPr>
        <w:jc w:val="both"/>
        <w:rPr>
          <w:rFonts w:ascii="Times New Roman" w:hAnsi="Times New Roman" w:cs="Times New Roman"/>
          <w:lang w:val="en-US"/>
        </w:rPr>
      </w:pPr>
      <w:r>
        <w:rPr>
          <w:rFonts w:ascii="Times New Roman" w:eastAsia="SimSun" w:hAnsi="Times New Roman" w:cs="Times New Roman"/>
          <w:lang w:val="en-US"/>
        </w:rPr>
        <w:t>There</w:t>
      </w:r>
      <w:r w:rsidR="00174925" w:rsidRPr="00C36D72">
        <w:rPr>
          <w:rFonts w:ascii="Times New Roman" w:eastAsia="SimSun" w:hAnsi="Times New Roman" w:cs="Times New Roman"/>
          <w:lang w:val="en-US"/>
        </w:rPr>
        <w:t xml:space="preserve"> are also rate matching parameters configured outside the </w:t>
      </w:r>
      <w:r w:rsidR="00174925" w:rsidRPr="00C36D72">
        <w:rPr>
          <w:rFonts w:ascii="Times New Roman" w:eastAsia="SimSun" w:hAnsi="Times New Roman" w:cs="Times New Roman"/>
          <w:i/>
          <w:lang w:val="en-US"/>
        </w:rPr>
        <w:t>PDSCH-Config</w:t>
      </w:r>
      <w:r w:rsidR="00174925" w:rsidRPr="00C36D72">
        <w:rPr>
          <w:rFonts w:ascii="Times New Roman" w:eastAsia="SimSun" w:hAnsi="Times New Roman" w:cs="Times New Roman"/>
          <w:lang w:val="en-US"/>
        </w:rPr>
        <w:t xml:space="preserve">, by the </w:t>
      </w:r>
      <w:r w:rsidR="00174925" w:rsidRPr="003430AB">
        <w:rPr>
          <w:rFonts w:ascii="Times New Roman" w:eastAsia="SimSun" w:hAnsi="Times New Roman" w:cs="Times New Roman"/>
          <w:i/>
          <w:lang w:val="en-US"/>
        </w:rPr>
        <w:t>ServingCellConfigCommon</w:t>
      </w:r>
      <w:r w:rsidR="00174925" w:rsidRPr="00C36D72">
        <w:rPr>
          <w:rFonts w:ascii="Times New Roman" w:eastAsia="SimSun" w:hAnsi="Times New Roman" w:cs="Times New Roman"/>
          <w:lang w:val="en-US"/>
        </w:rPr>
        <w:t xml:space="preserve"> parameter. </w:t>
      </w:r>
      <w:r w:rsidR="003C24EB">
        <w:rPr>
          <w:rFonts w:ascii="Times New Roman" w:hAnsi="Times New Roman" w:cs="Times New Roman"/>
          <w:lang w:val="en-US"/>
        </w:rPr>
        <w:t>However, th</w:t>
      </w:r>
      <w:r w:rsidR="003B0F0C">
        <w:rPr>
          <w:rFonts w:ascii="Times New Roman" w:hAnsi="Times New Roman" w:cs="Times New Roman"/>
          <w:lang w:val="en-US"/>
        </w:rPr>
        <w:t xml:space="preserve">e </w:t>
      </w:r>
      <w:proofErr w:type="spellStart"/>
      <w:r w:rsidR="003B0F0C" w:rsidRPr="00C36D72">
        <w:rPr>
          <w:rFonts w:ascii="Times New Roman" w:hAnsi="Times New Roman" w:cs="Times New Roman"/>
          <w:i/>
          <w:lang w:val="en-US"/>
        </w:rPr>
        <w:t>lte</w:t>
      </w:r>
      <w:proofErr w:type="spellEnd"/>
      <w:r w:rsidR="003B0F0C" w:rsidRPr="00C36D72">
        <w:rPr>
          <w:rFonts w:ascii="Times New Roman" w:hAnsi="Times New Roman" w:cs="Times New Roman"/>
          <w:i/>
          <w:lang w:val="en-US"/>
        </w:rPr>
        <w:t>-CRS-</w:t>
      </w:r>
      <w:proofErr w:type="spellStart"/>
      <w:r w:rsidR="003B0F0C" w:rsidRPr="00C36D72">
        <w:rPr>
          <w:rFonts w:ascii="Times New Roman" w:hAnsi="Times New Roman" w:cs="Times New Roman"/>
          <w:i/>
          <w:lang w:val="en-US"/>
        </w:rPr>
        <w:t>ToMatchAround</w:t>
      </w:r>
      <w:proofErr w:type="spellEnd"/>
      <w:r w:rsidR="003C24EB">
        <w:rPr>
          <w:rFonts w:ascii="Times New Roman" w:hAnsi="Times New Roman" w:cs="Times New Roman"/>
          <w:lang w:val="en-US"/>
        </w:rPr>
        <w:t xml:space="preserve"> parameter </w:t>
      </w:r>
      <w:r w:rsidR="00432FCE">
        <w:rPr>
          <w:rFonts w:ascii="Times New Roman" w:hAnsi="Times New Roman" w:cs="Times New Roman"/>
          <w:lang w:val="en-US"/>
        </w:rPr>
        <w:t xml:space="preserve">configured in </w:t>
      </w:r>
      <w:r w:rsidR="00432FCE" w:rsidRPr="00C36D72">
        <w:rPr>
          <w:rFonts w:ascii="Times New Roman" w:eastAsia="SimSun" w:hAnsi="Times New Roman" w:cs="Times New Roman"/>
          <w:lang w:val="en-US"/>
        </w:rPr>
        <w:t xml:space="preserve">the </w:t>
      </w:r>
      <w:r w:rsidR="00432FCE" w:rsidRPr="00E31FD9">
        <w:rPr>
          <w:rFonts w:ascii="Times New Roman" w:eastAsia="SimSun" w:hAnsi="Times New Roman" w:cs="Times New Roman"/>
          <w:i/>
          <w:lang w:val="en-US"/>
        </w:rPr>
        <w:t>ServingCellConfigCommon</w:t>
      </w:r>
      <w:r w:rsidR="00432FCE">
        <w:rPr>
          <w:rFonts w:ascii="Times New Roman" w:hAnsi="Times New Roman" w:cs="Times New Roman"/>
          <w:lang w:val="en-US"/>
        </w:rPr>
        <w:t xml:space="preserve"> </w:t>
      </w:r>
      <w:r w:rsidR="003C24EB">
        <w:rPr>
          <w:rFonts w:ascii="Times New Roman" w:hAnsi="Times New Roman" w:cs="Times New Roman"/>
          <w:lang w:val="en-US"/>
        </w:rPr>
        <w:t xml:space="preserve">is never used in practice </w:t>
      </w:r>
      <w:r w:rsidR="000F4D52">
        <w:rPr>
          <w:rFonts w:ascii="Times New Roman" w:hAnsi="Times New Roman" w:cs="Times New Roman"/>
          <w:lang w:val="en-US"/>
        </w:rPr>
        <w:t xml:space="preserve">since the configuration of </w:t>
      </w:r>
      <w:proofErr w:type="spellStart"/>
      <w:r w:rsidR="000F4D52" w:rsidRPr="00C36D72">
        <w:rPr>
          <w:rFonts w:ascii="Times New Roman" w:hAnsi="Times New Roman" w:cs="Times New Roman"/>
          <w:i/>
          <w:lang w:val="en-US"/>
        </w:rPr>
        <w:t>lte</w:t>
      </w:r>
      <w:proofErr w:type="spellEnd"/>
      <w:r w:rsidR="000F4D52" w:rsidRPr="00C36D72">
        <w:rPr>
          <w:rFonts w:ascii="Times New Roman" w:hAnsi="Times New Roman" w:cs="Times New Roman"/>
          <w:i/>
          <w:lang w:val="en-US"/>
        </w:rPr>
        <w:t>-CRS-</w:t>
      </w:r>
      <w:proofErr w:type="spellStart"/>
      <w:r w:rsidR="000F4D52" w:rsidRPr="00C36D72">
        <w:rPr>
          <w:rFonts w:ascii="Times New Roman" w:hAnsi="Times New Roman" w:cs="Times New Roman"/>
          <w:i/>
          <w:lang w:val="en-US"/>
        </w:rPr>
        <w:t>ToMatchAround</w:t>
      </w:r>
      <w:proofErr w:type="spellEnd"/>
      <w:r w:rsidR="000F4D52">
        <w:rPr>
          <w:rFonts w:ascii="Times New Roman" w:hAnsi="Times New Roman" w:cs="Times New Roman"/>
          <w:lang w:val="en-US"/>
        </w:rPr>
        <w:t xml:space="preserve"> needs to take into account individual UE capabilities. </w:t>
      </w:r>
      <w:proofErr w:type="gramStart"/>
      <w:r w:rsidR="000F4D52">
        <w:rPr>
          <w:rFonts w:ascii="Times New Roman" w:hAnsi="Times New Roman" w:cs="Times New Roman"/>
          <w:lang w:val="en-US"/>
        </w:rPr>
        <w:t>So</w:t>
      </w:r>
      <w:proofErr w:type="gramEnd"/>
      <w:r w:rsidR="000F4D52">
        <w:rPr>
          <w:rFonts w:ascii="Times New Roman" w:hAnsi="Times New Roman" w:cs="Times New Roman"/>
          <w:lang w:val="en-US"/>
        </w:rPr>
        <w:t xml:space="preserve"> the </w:t>
      </w:r>
      <w:proofErr w:type="spellStart"/>
      <w:r w:rsidR="000F4D52" w:rsidRPr="00C36D72">
        <w:rPr>
          <w:rFonts w:ascii="Times New Roman" w:hAnsi="Times New Roman" w:cs="Times New Roman"/>
          <w:i/>
          <w:lang w:val="en-US"/>
        </w:rPr>
        <w:t>lte</w:t>
      </w:r>
      <w:proofErr w:type="spellEnd"/>
      <w:r w:rsidR="000F4D52" w:rsidRPr="00C36D72">
        <w:rPr>
          <w:rFonts w:ascii="Times New Roman" w:hAnsi="Times New Roman" w:cs="Times New Roman"/>
          <w:i/>
          <w:lang w:val="en-US"/>
        </w:rPr>
        <w:t>-CRS-</w:t>
      </w:r>
      <w:proofErr w:type="spellStart"/>
      <w:r w:rsidR="000F4D52" w:rsidRPr="00C36D72">
        <w:rPr>
          <w:rFonts w:ascii="Times New Roman" w:hAnsi="Times New Roman" w:cs="Times New Roman"/>
          <w:i/>
          <w:lang w:val="en-US"/>
        </w:rPr>
        <w:t>ToMatchAround</w:t>
      </w:r>
      <w:proofErr w:type="spellEnd"/>
      <w:r w:rsidR="000F4D52">
        <w:rPr>
          <w:rFonts w:ascii="Times New Roman" w:hAnsi="Times New Roman" w:cs="Times New Roman"/>
          <w:lang w:val="en-US"/>
        </w:rPr>
        <w:t xml:space="preserve"> is in </w:t>
      </w:r>
      <w:r w:rsidR="00432FCE">
        <w:rPr>
          <w:rFonts w:ascii="Times New Roman" w:hAnsi="Times New Roman" w:cs="Times New Roman"/>
          <w:lang w:val="en-US"/>
        </w:rPr>
        <w:t>practice</w:t>
      </w:r>
      <w:r w:rsidR="000F4D52">
        <w:rPr>
          <w:rFonts w:ascii="Times New Roman" w:hAnsi="Times New Roman" w:cs="Times New Roman"/>
          <w:lang w:val="en-US"/>
        </w:rPr>
        <w:t xml:space="preserve"> always configured </w:t>
      </w:r>
      <w:r w:rsidR="00432FCE">
        <w:rPr>
          <w:rFonts w:ascii="Times New Roman" w:hAnsi="Times New Roman" w:cs="Times New Roman"/>
          <w:lang w:val="en-US"/>
        </w:rPr>
        <w:t>by dedicated configuration, i.e.</w:t>
      </w:r>
      <w:r w:rsidR="000F4D52">
        <w:rPr>
          <w:rFonts w:ascii="Times New Roman" w:hAnsi="Times New Roman" w:cs="Times New Roman"/>
          <w:lang w:val="en-US"/>
        </w:rPr>
        <w:t xml:space="preserve"> in</w:t>
      </w:r>
      <w:r w:rsidR="00FE2449">
        <w:rPr>
          <w:rFonts w:ascii="Times New Roman" w:hAnsi="Times New Roman" w:cs="Times New Roman"/>
          <w:lang w:val="en-US"/>
        </w:rPr>
        <w:t xml:space="preserve">side </w:t>
      </w:r>
      <w:proofErr w:type="spellStart"/>
      <w:r w:rsidR="00FE2449">
        <w:rPr>
          <w:rFonts w:ascii="Times New Roman" w:hAnsi="Times New Roman" w:cs="Times New Roman"/>
          <w:i/>
          <w:lang w:val="en-US"/>
        </w:rPr>
        <w:t>S</w:t>
      </w:r>
      <w:r w:rsidR="00FE2449" w:rsidRPr="003430AB">
        <w:rPr>
          <w:rFonts w:ascii="Times New Roman" w:hAnsi="Times New Roman" w:cs="Times New Roman"/>
          <w:i/>
          <w:lang w:val="en-US"/>
        </w:rPr>
        <w:t>erving</w:t>
      </w:r>
      <w:r w:rsidR="00FE2449">
        <w:rPr>
          <w:rFonts w:ascii="Times New Roman" w:hAnsi="Times New Roman" w:cs="Times New Roman"/>
          <w:i/>
          <w:lang w:val="en-US"/>
        </w:rPr>
        <w:t>C</w:t>
      </w:r>
      <w:r w:rsidR="00FE2449" w:rsidRPr="003430AB">
        <w:rPr>
          <w:rFonts w:ascii="Times New Roman" w:hAnsi="Times New Roman" w:cs="Times New Roman"/>
          <w:i/>
          <w:lang w:val="en-US"/>
        </w:rPr>
        <w:t>ell</w:t>
      </w:r>
      <w:r w:rsidR="00FE2449">
        <w:rPr>
          <w:rFonts w:ascii="Times New Roman" w:hAnsi="Times New Roman" w:cs="Times New Roman"/>
          <w:i/>
          <w:lang w:val="en-US"/>
        </w:rPr>
        <w:t>C</w:t>
      </w:r>
      <w:r w:rsidR="00FE2449" w:rsidRPr="003430AB">
        <w:rPr>
          <w:rFonts w:ascii="Times New Roman" w:hAnsi="Times New Roman" w:cs="Times New Roman"/>
          <w:i/>
          <w:lang w:val="en-US"/>
        </w:rPr>
        <w:t>onfig</w:t>
      </w:r>
      <w:proofErr w:type="spellEnd"/>
      <w:r w:rsidR="00FE2449">
        <w:rPr>
          <w:rFonts w:ascii="Times New Roman" w:hAnsi="Times New Roman" w:cs="Times New Roman"/>
          <w:lang w:val="en-US"/>
        </w:rPr>
        <w:t xml:space="preserve">. </w:t>
      </w:r>
    </w:p>
    <w:p w14:paraId="3B2A948E" w14:textId="77777777" w:rsidR="00432FCE" w:rsidRDefault="00432FCE" w:rsidP="00B312A0">
      <w:pPr>
        <w:jc w:val="both"/>
        <w:rPr>
          <w:rFonts w:ascii="Times New Roman" w:hAnsi="Times New Roman" w:cs="Times New Roman"/>
          <w:lang w:val="en-US"/>
        </w:rPr>
      </w:pPr>
    </w:p>
    <w:p w14:paraId="4D14F1AA" w14:textId="59125617" w:rsidR="000D36DC" w:rsidRDefault="00C50D81" w:rsidP="00B312A0">
      <w:pPr>
        <w:jc w:val="both"/>
        <w:rPr>
          <w:rFonts w:ascii="Times New Roman" w:hAnsi="Times New Roman" w:cs="Times New Roman"/>
          <w:lang w:val="en-US"/>
        </w:rPr>
      </w:pPr>
      <w:r>
        <w:rPr>
          <w:rFonts w:ascii="Times New Roman" w:hAnsi="Times New Roman" w:cs="Times New Roman"/>
          <w:lang w:val="en-US"/>
        </w:rPr>
        <w:t>A</w:t>
      </w:r>
      <w:r w:rsidR="00A92273" w:rsidRPr="00C36D72">
        <w:rPr>
          <w:rFonts w:ascii="Times New Roman" w:hAnsi="Times New Roman" w:cs="Times New Roman"/>
          <w:lang w:val="en-US"/>
        </w:rPr>
        <w:t xml:space="preserve"> simple approach is </w:t>
      </w:r>
      <w:r w:rsidR="006F4CCA">
        <w:rPr>
          <w:rFonts w:ascii="Times New Roman" w:hAnsi="Times New Roman" w:cs="Times New Roman"/>
          <w:lang w:val="en-US"/>
        </w:rPr>
        <w:t xml:space="preserve">then </w:t>
      </w:r>
      <w:r w:rsidR="00A92273" w:rsidRPr="00C36D72">
        <w:rPr>
          <w:rFonts w:ascii="Times New Roman" w:hAnsi="Times New Roman" w:cs="Times New Roman"/>
          <w:lang w:val="en-US"/>
        </w:rPr>
        <w:t>that both PDSCH</w:t>
      </w:r>
      <w:r w:rsidR="0076252D">
        <w:rPr>
          <w:rFonts w:ascii="Times New Roman" w:hAnsi="Times New Roman" w:cs="Times New Roman"/>
          <w:lang w:val="en-US"/>
        </w:rPr>
        <w:t>s</w:t>
      </w:r>
      <w:r w:rsidR="002A7882" w:rsidRPr="00C36D72">
        <w:rPr>
          <w:rFonts w:ascii="Times New Roman" w:hAnsi="Times New Roman" w:cs="Times New Roman"/>
          <w:lang w:val="en-US"/>
        </w:rPr>
        <w:t xml:space="preserve"> in NC-JT are rate matched around the </w:t>
      </w:r>
      <w:r w:rsidR="00B4443D" w:rsidRPr="00C36D72">
        <w:rPr>
          <w:rFonts w:ascii="Times New Roman" w:hAnsi="Times New Roman" w:cs="Times New Roman"/>
          <w:lang w:val="en-US"/>
        </w:rPr>
        <w:t>resource elements indicated by the</w:t>
      </w:r>
      <w:r w:rsidR="00DB6DC6" w:rsidRPr="003430AB">
        <w:rPr>
          <w:lang w:val="en-US"/>
        </w:rPr>
        <w:t xml:space="preserve"> </w:t>
      </w:r>
      <w:r w:rsidR="00DB6DC6" w:rsidRPr="003430AB">
        <w:rPr>
          <w:i/>
          <w:lang w:val="en-US"/>
        </w:rPr>
        <w:t>RateMatchPattern</w:t>
      </w:r>
      <w:r w:rsidR="00DB6DC6" w:rsidRPr="003430AB">
        <w:rPr>
          <w:lang w:val="en-US"/>
        </w:rPr>
        <w:t xml:space="preserve"> i</w:t>
      </w:r>
      <w:r w:rsidR="00DB6DC6">
        <w:rPr>
          <w:lang w:val="en-US"/>
        </w:rPr>
        <w:t>n the</w:t>
      </w:r>
      <w:r w:rsidR="00B4443D" w:rsidRPr="00C36D72">
        <w:rPr>
          <w:rFonts w:ascii="Times New Roman" w:hAnsi="Times New Roman" w:cs="Times New Roman"/>
          <w:lang w:val="en-US"/>
        </w:rPr>
        <w:t xml:space="preserve"> </w:t>
      </w:r>
      <w:r w:rsidR="00DB6DC6" w:rsidRPr="00C21BFF">
        <w:rPr>
          <w:rFonts w:ascii="Times New Roman" w:eastAsia="SimSun" w:hAnsi="Times New Roman" w:cs="Times New Roman"/>
          <w:i/>
          <w:lang w:val="en-US"/>
        </w:rPr>
        <w:t>ServingCellConfigCommon</w:t>
      </w:r>
      <w:r w:rsidR="00B4443D" w:rsidRPr="00C36D72">
        <w:rPr>
          <w:rFonts w:ascii="Times New Roman" w:hAnsi="Times New Roman" w:cs="Times New Roman"/>
          <w:lang w:val="en-US"/>
        </w:rPr>
        <w:t xml:space="preserve">. </w:t>
      </w:r>
      <w:r w:rsidR="00535E9E" w:rsidRPr="00C36D72">
        <w:rPr>
          <w:rFonts w:ascii="Times New Roman" w:hAnsi="Times New Roman" w:cs="Times New Roman"/>
          <w:lang w:val="en-US"/>
        </w:rPr>
        <w:t>Th</w:t>
      </w:r>
      <w:r w:rsidR="00C67F02" w:rsidRPr="00C36D72">
        <w:rPr>
          <w:rFonts w:ascii="Times New Roman" w:hAnsi="Times New Roman" w:cs="Times New Roman"/>
          <w:lang w:val="en-US"/>
        </w:rPr>
        <w:t>ese can be used when RE</w:t>
      </w:r>
      <w:r w:rsidR="0090411A" w:rsidRPr="00C36D72">
        <w:rPr>
          <w:rFonts w:ascii="Times New Roman" w:hAnsi="Times New Roman" w:cs="Times New Roman"/>
          <w:lang w:val="en-US"/>
        </w:rPr>
        <w:t>s</w:t>
      </w:r>
      <w:r w:rsidR="00C67F02" w:rsidRPr="00C36D72">
        <w:rPr>
          <w:rFonts w:ascii="Times New Roman" w:hAnsi="Times New Roman" w:cs="Times New Roman"/>
          <w:lang w:val="en-US"/>
        </w:rPr>
        <w:t xml:space="preserve"> </w:t>
      </w:r>
      <w:r w:rsidR="006C4164" w:rsidRPr="00C36D72">
        <w:rPr>
          <w:rFonts w:ascii="Times New Roman" w:hAnsi="Times New Roman" w:cs="Times New Roman"/>
          <w:lang w:val="en-US"/>
        </w:rPr>
        <w:t>needs</w:t>
      </w:r>
      <w:r w:rsidR="00C67F02" w:rsidRPr="00C36D72">
        <w:rPr>
          <w:rFonts w:ascii="Times New Roman" w:hAnsi="Times New Roman" w:cs="Times New Roman"/>
          <w:lang w:val="en-US"/>
        </w:rPr>
        <w:t xml:space="preserve"> to be protected from any PDSCH transmission</w:t>
      </w:r>
      <w:r w:rsidR="00823CAD" w:rsidRPr="00C36D72">
        <w:rPr>
          <w:rFonts w:ascii="Times New Roman" w:hAnsi="Times New Roman" w:cs="Times New Roman"/>
          <w:lang w:val="en-US"/>
        </w:rPr>
        <w:t>.</w:t>
      </w:r>
      <w:r w:rsidR="00140421">
        <w:rPr>
          <w:rFonts w:ascii="Times New Roman" w:hAnsi="Times New Roman" w:cs="Times New Roman"/>
          <w:lang w:val="en-US"/>
        </w:rPr>
        <w:t xml:space="preserve"> </w:t>
      </w:r>
    </w:p>
    <w:p w14:paraId="7574E015" w14:textId="77777777" w:rsidR="000D36DC" w:rsidRDefault="000D36DC" w:rsidP="00B312A0">
      <w:pPr>
        <w:jc w:val="both"/>
        <w:rPr>
          <w:rFonts w:ascii="Times New Roman" w:hAnsi="Times New Roman" w:cs="Times New Roman"/>
          <w:lang w:val="en-US"/>
        </w:rPr>
      </w:pPr>
    </w:p>
    <w:p w14:paraId="1B37933A" w14:textId="77777777" w:rsidR="00DB6DC6" w:rsidRDefault="00140421" w:rsidP="00B312A0">
      <w:pPr>
        <w:jc w:val="both"/>
        <w:rPr>
          <w:rFonts w:ascii="Times New Roman" w:hAnsi="Times New Roman" w:cs="Times New Roman"/>
          <w:lang w:val="en-US"/>
        </w:rPr>
      </w:pPr>
      <w:r>
        <w:rPr>
          <w:rFonts w:ascii="Times New Roman" w:hAnsi="Times New Roman" w:cs="Times New Roman"/>
          <w:lang w:val="en-US"/>
        </w:rPr>
        <w:t xml:space="preserve">In addition, </w:t>
      </w:r>
      <w:r w:rsidR="00061385">
        <w:rPr>
          <w:rFonts w:ascii="Times New Roman" w:hAnsi="Times New Roman" w:cs="Times New Roman"/>
          <w:lang w:val="en-US"/>
        </w:rPr>
        <w:t xml:space="preserve">the Rel-16 TEI will introduce configuration of multiple such CRS patterns for dynamic spectrum sharing (DSS) enhancements, see the plenary endorsed TEI proposal in [11]. </w:t>
      </w:r>
    </w:p>
    <w:p w14:paraId="329DA363" w14:textId="77777777" w:rsidR="00DB6DC6" w:rsidRDefault="00DB6DC6" w:rsidP="00B312A0">
      <w:pPr>
        <w:jc w:val="both"/>
        <w:rPr>
          <w:rFonts w:ascii="Times New Roman" w:hAnsi="Times New Roman" w:cs="Times New Roman"/>
          <w:lang w:val="en-US"/>
        </w:rPr>
      </w:pPr>
    </w:p>
    <w:p w14:paraId="6929F212" w14:textId="3DECD0DC" w:rsidR="00471200" w:rsidRPr="00C36D72" w:rsidRDefault="00DB6DC6" w:rsidP="00B312A0">
      <w:pPr>
        <w:jc w:val="both"/>
        <w:rPr>
          <w:rFonts w:ascii="Times New Roman" w:hAnsi="Times New Roman" w:cs="Times New Roman"/>
          <w:lang w:val="en-US"/>
        </w:rPr>
      </w:pPr>
      <w:r>
        <w:rPr>
          <w:rFonts w:ascii="Times New Roman" w:hAnsi="Times New Roman" w:cs="Times New Roman"/>
          <w:lang w:val="en-US"/>
        </w:rPr>
        <w:t>Hence, due to the reason mentioned above,</w:t>
      </w:r>
      <w:r w:rsidR="002C6DC6">
        <w:rPr>
          <w:rFonts w:ascii="Times New Roman" w:hAnsi="Times New Roman" w:cs="Times New Roman"/>
          <w:lang w:val="en-US"/>
        </w:rPr>
        <w:t xml:space="preserve"> these </w:t>
      </w:r>
      <w:r>
        <w:rPr>
          <w:rFonts w:ascii="Times New Roman" w:hAnsi="Times New Roman" w:cs="Times New Roman"/>
          <w:lang w:val="en-US"/>
        </w:rPr>
        <w:t xml:space="preserve">are introduced </w:t>
      </w:r>
      <w:r w:rsidR="00204265">
        <w:rPr>
          <w:rFonts w:ascii="Times New Roman" w:hAnsi="Times New Roman" w:cs="Times New Roman"/>
          <w:lang w:val="en-US"/>
        </w:rPr>
        <w:t>as an additional list</w:t>
      </w:r>
      <w:r w:rsidR="009F5092">
        <w:rPr>
          <w:rFonts w:ascii="Times New Roman" w:hAnsi="Times New Roman" w:cs="Times New Roman"/>
          <w:lang w:val="en-US"/>
        </w:rPr>
        <w:t xml:space="preserve"> </w:t>
      </w:r>
      <w:r w:rsidR="00204265">
        <w:rPr>
          <w:rFonts w:ascii="Times New Roman" w:hAnsi="Times New Roman" w:cs="Times New Roman"/>
          <w:lang w:val="en-US"/>
        </w:rPr>
        <w:t xml:space="preserve">of LTE CRS patterns </w:t>
      </w:r>
      <w:r w:rsidR="002C6DC6">
        <w:rPr>
          <w:rFonts w:ascii="Times New Roman" w:hAnsi="Times New Roman" w:cs="Times New Roman"/>
          <w:lang w:val="en-US"/>
        </w:rPr>
        <w:t xml:space="preserve">within the </w:t>
      </w:r>
      <w:proofErr w:type="spellStart"/>
      <w:r w:rsidR="002C6DC6" w:rsidRPr="003430AB">
        <w:rPr>
          <w:rFonts w:ascii="Times New Roman" w:hAnsi="Times New Roman" w:cs="Times New Roman"/>
          <w:i/>
          <w:lang w:val="en-US"/>
        </w:rPr>
        <w:t>ServingCellConfig</w:t>
      </w:r>
      <w:proofErr w:type="spellEnd"/>
      <w:r w:rsidR="00C00992">
        <w:rPr>
          <w:rFonts w:ascii="Times New Roman" w:hAnsi="Times New Roman" w:cs="Times New Roman"/>
          <w:i/>
          <w:lang w:val="en-US"/>
        </w:rPr>
        <w:t xml:space="preserve"> </w:t>
      </w:r>
      <w:r w:rsidR="00C00992" w:rsidRPr="003430AB">
        <w:rPr>
          <w:rFonts w:ascii="Times New Roman" w:hAnsi="Times New Roman" w:cs="Times New Roman"/>
          <w:lang w:val="en-US"/>
        </w:rPr>
        <w:t>instead of</w:t>
      </w:r>
      <w:r w:rsidR="00C00992">
        <w:rPr>
          <w:rFonts w:ascii="Times New Roman" w:hAnsi="Times New Roman" w:cs="Times New Roman"/>
          <w:i/>
          <w:lang w:val="en-US"/>
        </w:rPr>
        <w:t xml:space="preserve"> </w:t>
      </w:r>
      <w:proofErr w:type="spellStart"/>
      <w:r w:rsidR="00C00992" w:rsidRPr="00734BC0">
        <w:rPr>
          <w:rFonts w:ascii="Times New Roman" w:hAnsi="Times New Roman" w:cs="Times New Roman"/>
          <w:i/>
          <w:lang w:val="en-US"/>
        </w:rPr>
        <w:t>ServingCell</w:t>
      </w:r>
      <w:r w:rsidR="00116A9A">
        <w:rPr>
          <w:rFonts w:ascii="Times New Roman" w:hAnsi="Times New Roman" w:cs="Times New Roman"/>
          <w:i/>
          <w:lang w:val="en-US"/>
        </w:rPr>
        <w:t>Common</w:t>
      </w:r>
      <w:r w:rsidR="00C00992" w:rsidRPr="00734BC0">
        <w:rPr>
          <w:rFonts w:ascii="Times New Roman" w:hAnsi="Times New Roman" w:cs="Times New Roman"/>
          <w:i/>
          <w:lang w:val="en-US"/>
        </w:rPr>
        <w:t>Config</w:t>
      </w:r>
      <w:proofErr w:type="spellEnd"/>
      <w:r w:rsidR="002C6DC6">
        <w:rPr>
          <w:rFonts w:ascii="Times New Roman" w:hAnsi="Times New Roman" w:cs="Times New Roman"/>
          <w:i/>
          <w:lang w:val="en-US"/>
        </w:rPr>
        <w:t xml:space="preserve">, </w:t>
      </w:r>
      <w:r w:rsidR="00E22EDA">
        <w:rPr>
          <w:rFonts w:ascii="Times New Roman" w:hAnsi="Times New Roman" w:cs="Times New Roman"/>
          <w:lang w:val="en-US"/>
        </w:rPr>
        <w:t>H</w:t>
      </w:r>
      <w:r w:rsidR="002C6DC6">
        <w:rPr>
          <w:rFonts w:ascii="Times New Roman" w:hAnsi="Times New Roman" w:cs="Times New Roman"/>
          <w:lang w:val="en-US"/>
        </w:rPr>
        <w:t>ence, each TRP</w:t>
      </w:r>
      <w:r w:rsidR="00E80D3D">
        <w:rPr>
          <w:rFonts w:ascii="Times New Roman" w:hAnsi="Times New Roman" w:cs="Times New Roman"/>
          <w:lang w:val="en-US"/>
        </w:rPr>
        <w:t xml:space="preserve"> (serving cell)</w:t>
      </w:r>
      <w:r w:rsidR="002C6DC6">
        <w:rPr>
          <w:rFonts w:ascii="Times New Roman" w:hAnsi="Times New Roman" w:cs="Times New Roman"/>
          <w:lang w:val="en-US"/>
        </w:rPr>
        <w:t xml:space="preserve"> in the multi-PDCCH case has </w:t>
      </w:r>
      <w:r w:rsidR="006268A9">
        <w:rPr>
          <w:rFonts w:ascii="Times New Roman" w:hAnsi="Times New Roman" w:cs="Times New Roman"/>
          <w:lang w:val="en-US"/>
        </w:rPr>
        <w:t>its</w:t>
      </w:r>
      <w:r w:rsidR="002C6DC6">
        <w:rPr>
          <w:rFonts w:ascii="Times New Roman" w:hAnsi="Times New Roman" w:cs="Times New Roman"/>
          <w:lang w:val="en-US"/>
        </w:rPr>
        <w:t xml:space="preserve"> own list of LTE-CRS patterns and perform </w:t>
      </w:r>
      <w:r w:rsidR="001564B9">
        <w:rPr>
          <w:rFonts w:ascii="Times New Roman" w:hAnsi="Times New Roman" w:cs="Times New Roman"/>
          <w:lang w:val="en-US"/>
        </w:rPr>
        <w:t xml:space="preserve">PDSCH </w:t>
      </w:r>
      <w:r w:rsidR="002C6DC6">
        <w:rPr>
          <w:rFonts w:ascii="Times New Roman" w:hAnsi="Times New Roman" w:cs="Times New Roman"/>
          <w:lang w:val="en-US"/>
        </w:rPr>
        <w:t>rate matching accordingly.</w:t>
      </w:r>
    </w:p>
    <w:p w14:paraId="3D4B753C" w14:textId="38748548" w:rsidR="006E268C" w:rsidRPr="00C36D72" w:rsidRDefault="00823CAD" w:rsidP="00B312A0">
      <w:pPr>
        <w:jc w:val="both"/>
        <w:rPr>
          <w:rFonts w:ascii="Times New Roman" w:hAnsi="Times New Roman" w:cs="Times New Roman"/>
          <w:lang w:val="en-US"/>
        </w:rPr>
      </w:pPr>
      <w:r w:rsidRPr="00C36D72">
        <w:rPr>
          <w:rFonts w:ascii="Times New Roman" w:hAnsi="Times New Roman" w:cs="Times New Roman"/>
          <w:lang w:val="en-US"/>
        </w:rPr>
        <w:t xml:space="preserve"> </w:t>
      </w:r>
    </w:p>
    <w:p w14:paraId="1C79561D" w14:textId="20FD00F2" w:rsidR="00FF75DC" w:rsidRPr="001A1FD4" w:rsidRDefault="002F3A47" w:rsidP="00B312A0">
      <w:pPr>
        <w:pStyle w:val="Proposal"/>
        <w:jc w:val="both"/>
        <w:rPr>
          <w:rFonts w:ascii="Times New Roman" w:eastAsia="SimSun" w:hAnsi="Times New Roman" w:cs="Times New Roman"/>
          <w:lang w:val="en-US"/>
        </w:rPr>
      </w:pPr>
      <w:bookmarkStart w:id="14" w:name="_Toc16846718"/>
      <w:r w:rsidRPr="00C36D72">
        <w:rPr>
          <w:rFonts w:ascii="Times New Roman" w:eastAsia="SimSun" w:hAnsi="Times New Roman" w:cs="Times New Roman"/>
          <w:lang w:val="en-US"/>
        </w:rPr>
        <w:t xml:space="preserve">The </w:t>
      </w:r>
      <w:r w:rsidR="00565399" w:rsidRPr="00C36D72">
        <w:rPr>
          <w:rFonts w:ascii="Times New Roman" w:eastAsia="SimSun" w:hAnsi="Times New Roman" w:cs="Times New Roman"/>
          <w:lang w:val="en-US"/>
        </w:rPr>
        <w:t xml:space="preserve">rate matching parameters </w:t>
      </w:r>
      <w:r w:rsidR="00D46709" w:rsidRPr="00C36D72">
        <w:rPr>
          <w:rFonts w:ascii="Times New Roman" w:eastAsia="SimSun" w:hAnsi="Times New Roman" w:cs="Times New Roman"/>
          <w:lang w:val="en-US"/>
        </w:rPr>
        <w:t xml:space="preserve">of </w:t>
      </w:r>
      <w:r w:rsidR="00D46709" w:rsidRPr="00C36D72">
        <w:rPr>
          <w:rFonts w:ascii="Times New Roman" w:hAnsi="Times New Roman" w:cs="Times New Roman"/>
          <w:i/>
          <w:lang w:val="en-US"/>
        </w:rPr>
        <w:t>RateMatchPattern</w:t>
      </w:r>
      <w:r w:rsidR="00565399" w:rsidRPr="00C36D72">
        <w:rPr>
          <w:rFonts w:ascii="Times New Roman" w:eastAsia="SimSun" w:hAnsi="Times New Roman" w:cs="Times New Roman"/>
          <w:lang w:val="en-US"/>
        </w:rPr>
        <w:t xml:space="preserve"> in the </w:t>
      </w:r>
      <w:r w:rsidRPr="00C36D72">
        <w:rPr>
          <w:rFonts w:ascii="Times New Roman" w:eastAsia="SimSun" w:hAnsi="Times New Roman" w:cs="Times New Roman"/>
          <w:lang w:val="en-US"/>
        </w:rPr>
        <w:t xml:space="preserve">configured </w:t>
      </w:r>
      <w:r w:rsidRPr="00C36D72">
        <w:rPr>
          <w:rFonts w:ascii="Times New Roman" w:eastAsia="SimSun" w:hAnsi="Times New Roman" w:cs="Times New Roman"/>
          <w:i/>
          <w:lang w:val="en-US"/>
        </w:rPr>
        <w:t>ServingCellConfigCommon</w:t>
      </w:r>
      <w:r w:rsidRPr="00C36D72">
        <w:rPr>
          <w:rFonts w:ascii="Times New Roman" w:eastAsia="SimSun" w:hAnsi="Times New Roman" w:cs="Times New Roman"/>
          <w:lang w:val="en-US"/>
        </w:rPr>
        <w:t xml:space="preserve"> </w:t>
      </w:r>
      <w:r w:rsidR="00565399" w:rsidRPr="00C36D72">
        <w:rPr>
          <w:rFonts w:ascii="Times New Roman" w:eastAsia="SimSun" w:hAnsi="Times New Roman" w:cs="Times New Roman"/>
          <w:lang w:val="en-US"/>
        </w:rPr>
        <w:t>are</w:t>
      </w:r>
      <w:r w:rsidRPr="00C36D72">
        <w:rPr>
          <w:rFonts w:ascii="Times New Roman" w:eastAsia="SimSun" w:hAnsi="Times New Roman" w:cs="Times New Roman"/>
          <w:lang w:val="en-US"/>
        </w:rPr>
        <w:t xml:space="preserve"> </w:t>
      </w:r>
      <w:r w:rsidR="00565399" w:rsidRPr="00C36D72">
        <w:rPr>
          <w:rFonts w:ascii="Times New Roman" w:eastAsia="SimSun" w:hAnsi="Times New Roman" w:cs="Times New Roman"/>
          <w:lang w:val="en-US"/>
        </w:rPr>
        <w:t>valid</w:t>
      </w:r>
      <w:r w:rsidRPr="00C36D72">
        <w:rPr>
          <w:rFonts w:ascii="Times New Roman" w:eastAsia="SimSun" w:hAnsi="Times New Roman" w:cs="Times New Roman"/>
          <w:lang w:val="en-US"/>
        </w:rPr>
        <w:t xml:space="preserve"> </w:t>
      </w:r>
      <w:r w:rsidR="00FF75DC" w:rsidRPr="00C36D72">
        <w:rPr>
          <w:rFonts w:ascii="Times New Roman" w:hAnsi="Times New Roman" w:cs="Times New Roman"/>
          <w:lang w:val="en-US"/>
        </w:rPr>
        <w:t xml:space="preserve">for </w:t>
      </w:r>
      <w:r w:rsidRPr="00C36D72">
        <w:rPr>
          <w:rFonts w:ascii="Times New Roman" w:hAnsi="Times New Roman" w:cs="Times New Roman"/>
          <w:lang w:val="en-US"/>
        </w:rPr>
        <w:t>both</w:t>
      </w:r>
      <w:r w:rsidR="00FF75DC" w:rsidRPr="00C36D72">
        <w:rPr>
          <w:rFonts w:ascii="Times New Roman" w:hAnsi="Times New Roman" w:cs="Times New Roman"/>
          <w:lang w:val="en-US"/>
        </w:rPr>
        <w:t xml:space="preserve"> of the two PDSCHs</w:t>
      </w:r>
      <w:r w:rsidR="00744326" w:rsidRPr="00C36D72">
        <w:rPr>
          <w:rFonts w:ascii="Times New Roman" w:hAnsi="Times New Roman" w:cs="Times New Roman"/>
          <w:lang w:val="en-US"/>
        </w:rPr>
        <w:t xml:space="preserve"> </w:t>
      </w:r>
      <w:r w:rsidR="00106A88" w:rsidRPr="00C36D72">
        <w:rPr>
          <w:rFonts w:ascii="Times New Roman" w:hAnsi="Times New Roman" w:cs="Times New Roman"/>
          <w:lang w:val="en-US"/>
        </w:rPr>
        <w:t>scheduled by the two PDCCHs</w:t>
      </w:r>
      <w:r w:rsidR="00744326" w:rsidRPr="00C36D72">
        <w:rPr>
          <w:rFonts w:ascii="Times New Roman" w:hAnsi="Times New Roman" w:cs="Times New Roman"/>
          <w:lang w:val="en-US"/>
        </w:rPr>
        <w:t>.</w:t>
      </w:r>
      <w:bookmarkEnd w:id="14"/>
      <w:r w:rsidR="00744326" w:rsidRPr="00C36D72">
        <w:rPr>
          <w:rFonts w:ascii="Times New Roman" w:hAnsi="Times New Roman" w:cs="Times New Roman"/>
          <w:lang w:val="en-US"/>
        </w:rPr>
        <w:t xml:space="preserve"> </w:t>
      </w:r>
      <w:r w:rsidR="00FF75DC" w:rsidRPr="00C36D72">
        <w:rPr>
          <w:rFonts w:ascii="Times New Roman" w:hAnsi="Times New Roman" w:cs="Times New Roman"/>
          <w:lang w:val="en-US"/>
        </w:rPr>
        <w:t xml:space="preserve">   </w:t>
      </w:r>
    </w:p>
    <w:p w14:paraId="5C77B6F2" w14:textId="77777777" w:rsidR="004874D7" w:rsidRPr="003430AB" w:rsidRDefault="004874D7" w:rsidP="003430AB">
      <w:pPr>
        <w:pStyle w:val="Proposal"/>
        <w:numPr>
          <w:ilvl w:val="0"/>
          <w:numId w:val="0"/>
        </w:numPr>
        <w:ind w:left="1701"/>
        <w:jc w:val="both"/>
        <w:rPr>
          <w:rFonts w:ascii="Times New Roman" w:eastAsia="SimSun" w:hAnsi="Times New Roman" w:cs="Times New Roman"/>
          <w:lang w:val="en-US"/>
        </w:rPr>
      </w:pPr>
    </w:p>
    <w:p w14:paraId="5838F3BA" w14:textId="32FEC7D4" w:rsidR="002C2276" w:rsidRPr="00C36D72" w:rsidRDefault="005D7E43" w:rsidP="00B312A0">
      <w:pPr>
        <w:pStyle w:val="Proposal"/>
        <w:jc w:val="both"/>
        <w:rPr>
          <w:rFonts w:ascii="Times New Roman" w:eastAsia="SimSun" w:hAnsi="Times New Roman" w:cs="Times New Roman"/>
          <w:lang w:val="en-US"/>
        </w:rPr>
      </w:pPr>
      <w:bookmarkStart w:id="15" w:name="_Toc16846719"/>
      <w:r>
        <w:rPr>
          <w:rFonts w:ascii="Times New Roman" w:eastAsia="SimSun" w:hAnsi="Times New Roman" w:cs="Times New Roman"/>
          <w:lang w:val="en-US"/>
        </w:rPr>
        <w:t xml:space="preserve">If a list of </w:t>
      </w:r>
      <w:proofErr w:type="spellStart"/>
      <w:r w:rsidRPr="00C36D72">
        <w:rPr>
          <w:rFonts w:ascii="Times New Roman" w:hAnsi="Times New Roman" w:cs="Times New Roman"/>
          <w:i/>
          <w:lang w:val="en-US"/>
        </w:rPr>
        <w:t>lte</w:t>
      </w:r>
      <w:proofErr w:type="spellEnd"/>
      <w:r w:rsidRPr="00C36D72">
        <w:rPr>
          <w:rFonts w:ascii="Times New Roman" w:hAnsi="Times New Roman" w:cs="Times New Roman"/>
          <w:i/>
          <w:lang w:val="en-US"/>
        </w:rPr>
        <w:t>-CRS-</w:t>
      </w:r>
      <w:proofErr w:type="spellStart"/>
      <w:r w:rsidRPr="00C36D72">
        <w:rPr>
          <w:rFonts w:ascii="Times New Roman" w:hAnsi="Times New Roman" w:cs="Times New Roman"/>
          <w:i/>
          <w:lang w:val="en-US"/>
        </w:rPr>
        <w:t>ToMatchAround</w:t>
      </w:r>
      <w:proofErr w:type="spellEnd"/>
      <w:r>
        <w:rPr>
          <w:rFonts w:ascii="Times New Roman" w:hAnsi="Times New Roman" w:cs="Times New Roman"/>
          <w:i/>
          <w:lang w:val="en-US"/>
        </w:rPr>
        <w:t xml:space="preserve"> </w:t>
      </w:r>
      <w:r>
        <w:rPr>
          <w:rFonts w:ascii="Times New Roman" w:hAnsi="Times New Roman" w:cs="Times New Roman"/>
          <w:lang w:val="en-US"/>
        </w:rPr>
        <w:t xml:space="preserve">is added to </w:t>
      </w:r>
      <w:proofErr w:type="spellStart"/>
      <w:r w:rsidRPr="003430AB">
        <w:rPr>
          <w:rFonts w:ascii="Times New Roman" w:hAnsi="Times New Roman" w:cs="Times New Roman"/>
          <w:i/>
          <w:lang w:val="en-US"/>
        </w:rPr>
        <w:t>ServingCellConfig</w:t>
      </w:r>
      <w:proofErr w:type="spellEnd"/>
      <w:r w:rsidR="00351E93">
        <w:rPr>
          <w:rFonts w:ascii="Times New Roman" w:hAnsi="Times New Roman" w:cs="Times New Roman"/>
          <w:i/>
          <w:lang w:val="en-US"/>
        </w:rPr>
        <w:t xml:space="preserve"> </w:t>
      </w:r>
      <w:r w:rsidR="00351E93" w:rsidRPr="003430AB">
        <w:rPr>
          <w:rFonts w:ascii="Times New Roman" w:hAnsi="Times New Roman" w:cs="Times New Roman"/>
          <w:lang w:val="en-US"/>
        </w:rPr>
        <w:t>in the TEI-16 work</w:t>
      </w:r>
      <w:r w:rsidR="00351E93">
        <w:rPr>
          <w:rFonts w:ascii="Times New Roman" w:hAnsi="Times New Roman" w:cs="Times New Roman"/>
          <w:lang w:val="en-US"/>
        </w:rPr>
        <w:t xml:space="preserve"> of DSS</w:t>
      </w:r>
      <w:r>
        <w:rPr>
          <w:rFonts w:ascii="Times New Roman" w:hAnsi="Times New Roman" w:cs="Times New Roman"/>
          <w:lang w:val="en-US"/>
        </w:rPr>
        <w:t xml:space="preserve">, then </w:t>
      </w:r>
      <w:r w:rsidR="00351E93">
        <w:rPr>
          <w:rFonts w:ascii="Times New Roman" w:hAnsi="Times New Roman" w:cs="Times New Roman"/>
          <w:lang w:val="en-US"/>
        </w:rPr>
        <w:t xml:space="preserve">PDSCH rate matching </w:t>
      </w:r>
      <w:r w:rsidR="00E6573B">
        <w:rPr>
          <w:rFonts w:ascii="Times New Roman" w:hAnsi="Times New Roman" w:cs="Times New Roman"/>
          <w:lang w:val="en-US"/>
        </w:rPr>
        <w:t>applies around the</w:t>
      </w:r>
      <w:r w:rsidR="0066496D">
        <w:rPr>
          <w:rFonts w:ascii="Times New Roman" w:hAnsi="Times New Roman" w:cs="Times New Roman"/>
          <w:lang w:val="en-US"/>
        </w:rPr>
        <w:t xml:space="preserve"> LTE CRS </w:t>
      </w:r>
      <w:r w:rsidR="00E6573B">
        <w:rPr>
          <w:rFonts w:ascii="Times New Roman" w:hAnsi="Times New Roman" w:cs="Times New Roman"/>
          <w:lang w:val="en-US"/>
        </w:rPr>
        <w:t>configured by the</w:t>
      </w:r>
      <w:r w:rsidR="0066496D">
        <w:rPr>
          <w:rFonts w:ascii="Times New Roman" w:hAnsi="Times New Roman" w:cs="Times New Roman"/>
          <w:lang w:val="en-US"/>
        </w:rPr>
        <w:t xml:space="preserve"> associated </w:t>
      </w:r>
      <w:proofErr w:type="spellStart"/>
      <w:r w:rsidR="00351E93" w:rsidRPr="003430AB">
        <w:rPr>
          <w:rFonts w:ascii="Times New Roman" w:hAnsi="Times New Roman" w:cs="Times New Roman"/>
          <w:i/>
          <w:lang w:val="en-US"/>
        </w:rPr>
        <w:t>ServingCellConfig</w:t>
      </w:r>
      <w:proofErr w:type="spellEnd"/>
      <w:r w:rsidR="00351E93">
        <w:rPr>
          <w:rFonts w:ascii="Times New Roman" w:hAnsi="Times New Roman" w:cs="Times New Roman"/>
          <w:lang w:val="en-US"/>
        </w:rPr>
        <w:t xml:space="preserve"> only.</w:t>
      </w:r>
      <w:bookmarkEnd w:id="15"/>
      <w:r w:rsidR="00351E93">
        <w:rPr>
          <w:rFonts w:ascii="Times New Roman" w:hAnsi="Times New Roman" w:cs="Times New Roman"/>
          <w:lang w:val="en-US"/>
        </w:rPr>
        <w:t xml:space="preserve"> </w:t>
      </w:r>
    </w:p>
    <w:p w14:paraId="5A2D0A5A" w14:textId="77777777" w:rsidR="00471200" w:rsidRPr="00C36D72" w:rsidDel="00695BC7" w:rsidRDefault="00471200" w:rsidP="00B312A0">
      <w:pPr>
        <w:jc w:val="both"/>
        <w:rPr>
          <w:rFonts w:ascii="Times New Roman" w:eastAsia="Batang" w:hAnsi="Times New Roman" w:cs="Times New Roman"/>
          <w:lang w:val="en-US"/>
        </w:rPr>
      </w:pPr>
    </w:p>
    <w:p w14:paraId="47C1156B" w14:textId="77777777" w:rsidR="00483DBD" w:rsidRPr="000B50C5" w:rsidRDefault="00483DBD" w:rsidP="00883FFE">
      <w:pPr>
        <w:jc w:val="both"/>
        <w:rPr>
          <w:rFonts w:ascii="Times New Roman" w:eastAsia="Batang" w:hAnsi="Times New Roman" w:cs="Times New Roman"/>
          <w:lang w:val="en-US"/>
        </w:rPr>
      </w:pPr>
    </w:p>
    <w:p w14:paraId="70D22B5C" w14:textId="506D5303" w:rsidR="00BF2940" w:rsidRPr="00C36D72" w:rsidRDefault="00BF2940">
      <w:pPr>
        <w:pStyle w:val="Observation"/>
        <w:numPr>
          <w:ilvl w:val="0"/>
          <w:numId w:val="0"/>
        </w:numPr>
        <w:jc w:val="both"/>
        <w:rPr>
          <w:rFonts w:ascii="Times New Roman" w:eastAsia="SimSun" w:hAnsi="Times New Roman" w:cs="Times New Roman"/>
          <w:lang w:val="en-US"/>
        </w:rPr>
      </w:pPr>
    </w:p>
    <w:p w14:paraId="6E185CF1" w14:textId="13D442B0" w:rsidR="00883FFE" w:rsidRPr="00C36D72" w:rsidRDefault="00BC1E1E" w:rsidP="00883FFE">
      <w:pPr>
        <w:jc w:val="both"/>
        <w:rPr>
          <w:rFonts w:ascii="Times New Roman" w:hAnsi="Times New Roman" w:cs="Times New Roman"/>
          <w:lang w:val="en-US"/>
        </w:rPr>
      </w:pPr>
      <w:r w:rsidRPr="00C36D72">
        <w:rPr>
          <w:rFonts w:ascii="Times New Roman" w:hAnsi="Times New Roman" w:cs="Times New Roman"/>
          <w:lang w:val="en-US"/>
        </w:rPr>
        <w:t xml:space="preserve">For DMRS, </w:t>
      </w:r>
      <w:r w:rsidR="00AF4287" w:rsidRPr="00C36D72">
        <w:rPr>
          <w:rFonts w:ascii="Times New Roman" w:hAnsi="Times New Roman" w:cs="Times New Roman"/>
          <w:lang w:val="en-US"/>
        </w:rPr>
        <w:t>different TCI states (i.e.</w:t>
      </w:r>
      <w:r w:rsidR="0090411A" w:rsidRPr="00C36D72">
        <w:rPr>
          <w:rFonts w:ascii="Times New Roman" w:hAnsi="Times New Roman" w:cs="Times New Roman"/>
          <w:lang w:val="en-US"/>
        </w:rPr>
        <w:t>,</w:t>
      </w:r>
      <w:r w:rsidR="00AF4287" w:rsidRPr="00C36D72">
        <w:rPr>
          <w:rFonts w:ascii="Times New Roman" w:hAnsi="Times New Roman" w:cs="Times New Roman"/>
          <w:lang w:val="en-US"/>
        </w:rPr>
        <w:t xml:space="preserve"> TRPs) use different CDM groups. Hence, it is reasonable to also </w:t>
      </w:r>
      <w:r w:rsidR="00CE467F" w:rsidRPr="00C36D72">
        <w:rPr>
          <w:rFonts w:ascii="Times New Roman" w:hAnsi="Times New Roman" w:cs="Times New Roman"/>
          <w:lang w:val="en-US"/>
        </w:rPr>
        <w:t xml:space="preserve">add the condition that PDSCH from one TRP is not </w:t>
      </w:r>
      <w:r w:rsidR="00F660F4">
        <w:rPr>
          <w:rFonts w:ascii="Times New Roman" w:hAnsi="Times New Roman" w:cs="Times New Roman"/>
          <w:lang w:val="en-US"/>
        </w:rPr>
        <w:t xml:space="preserve">simultaneously </w:t>
      </w:r>
      <w:r w:rsidR="00ED2A61" w:rsidRPr="00C36D72">
        <w:rPr>
          <w:rFonts w:ascii="Times New Roman" w:hAnsi="Times New Roman" w:cs="Times New Roman"/>
          <w:lang w:val="en-US"/>
        </w:rPr>
        <w:t xml:space="preserve">overlapping with DMRS </w:t>
      </w:r>
      <w:r w:rsidR="00F660F4">
        <w:rPr>
          <w:rFonts w:ascii="Times New Roman" w:hAnsi="Times New Roman" w:cs="Times New Roman"/>
          <w:lang w:val="en-US"/>
        </w:rPr>
        <w:t xml:space="preserve">transmitted </w:t>
      </w:r>
      <w:r w:rsidR="00ED2A61" w:rsidRPr="00C36D72">
        <w:rPr>
          <w:rFonts w:ascii="Times New Roman" w:hAnsi="Times New Roman" w:cs="Times New Roman"/>
          <w:lang w:val="en-US"/>
        </w:rPr>
        <w:t xml:space="preserve">from another TRP. </w:t>
      </w:r>
      <w:r w:rsidR="009A1D8F" w:rsidRPr="00C36D72">
        <w:rPr>
          <w:rFonts w:ascii="Times New Roman" w:hAnsi="Times New Roman" w:cs="Times New Roman"/>
          <w:lang w:val="en-US"/>
        </w:rPr>
        <w:t>Whether to map PDSCH to RE</w:t>
      </w:r>
      <w:r w:rsidR="00C46FE2" w:rsidRPr="00C36D72">
        <w:rPr>
          <w:rFonts w:ascii="Times New Roman" w:hAnsi="Times New Roman" w:cs="Times New Roman"/>
          <w:lang w:val="en-US"/>
        </w:rPr>
        <w:t>s</w:t>
      </w:r>
      <w:r w:rsidR="009A1D8F" w:rsidRPr="00C36D72">
        <w:rPr>
          <w:rFonts w:ascii="Times New Roman" w:hAnsi="Times New Roman" w:cs="Times New Roman"/>
          <w:lang w:val="en-US"/>
        </w:rPr>
        <w:t xml:space="preserve"> not used for DMRS is controlled by </w:t>
      </w:r>
      <w:r w:rsidR="00C1641E" w:rsidRPr="00C36D72">
        <w:rPr>
          <w:rFonts w:ascii="Times New Roman" w:hAnsi="Times New Roman" w:cs="Times New Roman"/>
          <w:lang w:val="en-US"/>
        </w:rPr>
        <w:t xml:space="preserve">selecting the corresponding row in </w:t>
      </w:r>
      <w:r w:rsidR="009A1D8F" w:rsidRPr="00C36D72">
        <w:rPr>
          <w:rFonts w:ascii="Times New Roman" w:hAnsi="Times New Roman" w:cs="Times New Roman"/>
          <w:lang w:val="en-US"/>
        </w:rPr>
        <w:t>the antenna port indication table</w:t>
      </w:r>
      <w:r w:rsidR="00471200" w:rsidRPr="00C36D72">
        <w:rPr>
          <w:rFonts w:ascii="Times New Roman" w:hAnsi="Times New Roman" w:cs="Times New Roman"/>
          <w:lang w:val="en-US"/>
        </w:rPr>
        <w:t>.</w:t>
      </w:r>
      <w:r w:rsidR="00DF20B2">
        <w:rPr>
          <w:rFonts w:ascii="Times New Roman" w:hAnsi="Times New Roman" w:cs="Times New Roman"/>
          <w:lang w:val="en-US"/>
        </w:rPr>
        <w:t xml:space="preserve"> </w:t>
      </w:r>
      <w:r w:rsidR="00ED2A61" w:rsidRPr="00C36D72">
        <w:rPr>
          <w:rFonts w:ascii="Times New Roman" w:hAnsi="Times New Roman" w:cs="Times New Roman"/>
          <w:lang w:val="en-US"/>
        </w:rPr>
        <w:t>Hence</w:t>
      </w:r>
      <w:r w:rsidR="00F454E0" w:rsidRPr="00C36D72">
        <w:rPr>
          <w:rFonts w:ascii="Times New Roman" w:hAnsi="Times New Roman" w:cs="Times New Roman"/>
          <w:lang w:val="en-US"/>
        </w:rPr>
        <w:t>, we propose</w:t>
      </w:r>
      <w:r w:rsidR="00BA28FB" w:rsidRPr="00C36D72">
        <w:rPr>
          <w:rFonts w:ascii="Times New Roman" w:hAnsi="Times New Roman" w:cs="Times New Roman"/>
          <w:lang w:val="en-US"/>
        </w:rPr>
        <w:t>:</w:t>
      </w:r>
    </w:p>
    <w:p w14:paraId="54189F52" w14:textId="77777777" w:rsidR="00471200" w:rsidRPr="00C36D72" w:rsidRDefault="00471200" w:rsidP="00B312A0">
      <w:pPr>
        <w:jc w:val="both"/>
        <w:rPr>
          <w:rFonts w:ascii="Times New Roman" w:hAnsi="Times New Roman" w:cs="Times New Roman"/>
          <w:lang w:val="en-US"/>
        </w:rPr>
      </w:pPr>
    </w:p>
    <w:p w14:paraId="37FF2535" w14:textId="240C041A" w:rsidR="00ED2A61" w:rsidRPr="00C36D72" w:rsidRDefault="002F18B7" w:rsidP="00B312A0">
      <w:pPr>
        <w:pStyle w:val="Proposal"/>
        <w:jc w:val="both"/>
        <w:rPr>
          <w:rFonts w:ascii="Times New Roman" w:hAnsi="Times New Roman" w:cs="Times New Roman"/>
          <w:lang w:val="en-US"/>
        </w:rPr>
      </w:pPr>
      <w:bookmarkStart w:id="16" w:name="_Toc4495548"/>
      <w:bookmarkStart w:id="17" w:name="_Toc16846720"/>
      <w:r w:rsidRPr="00C36D72">
        <w:rPr>
          <w:rFonts w:ascii="Times New Roman" w:hAnsi="Times New Roman" w:cs="Times New Roman"/>
          <w:lang w:val="en-US"/>
        </w:rPr>
        <w:t xml:space="preserve">A UE receiving </w:t>
      </w:r>
      <w:r w:rsidR="00F454E0" w:rsidRPr="00C36D72">
        <w:rPr>
          <w:rFonts w:ascii="Times New Roman" w:hAnsi="Times New Roman" w:cs="Times New Roman"/>
          <w:lang w:val="en-US"/>
        </w:rPr>
        <w:t xml:space="preserve">downlink </w:t>
      </w:r>
      <w:r w:rsidRPr="00C36D72">
        <w:rPr>
          <w:rFonts w:ascii="Times New Roman" w:hAnsi="Times New Roman" w:cs="Times New Roman"/>
          <w:lang w:val="en-US"/>
        </w:rPr>
        <w:t>NC-JT scheduling</w:t>
      </w:r>
      <w:r w:rsidR="00F454E0" w:rsidRPr="00C36D72">
        <w:rPr>
          <w:rFonts w:ascii="Times New Roman" w:hAnsi="Times New Roman" w:cs="Times New Roman"/>
          <w:lang w:val="en-US"/>
        </w:rPr>
        <w:t xml:space="preserve"> assignments</w:t>
      </w:r>
      <w:r w:rsidR="009B7342" w:rsidRPr="00C36D72">
        <w:rPr>
          <w:rFonts w:ascii="Times New Roman" w:hAnsi="Times New Roman" w:cs="Times New Roman"/>
          <w:lang w:val="en-US"/>
        </w:rPr>
        <w:t xml:space="preserve"> </w:t>
      </w:r>
      <w:r w:rsidR="002A6ABA" w:rsidRPr="00C36D72">
        <w:rPr>
          <w:rFonts w:ascii="Times New Roman" w:hAnsi="Times New Roman" w:cs="Times New Roman"/>
          <w:lang w:val="en-US"/>
        </w:rPr>
        <w:t>of two PDSCH</w:t>
      </w:r>
      <w:r w:rsidR="00F454E0" w:rsidRPr="00C36D72">
        <w:rPr>
          <w:rFonts w:ascii="Times New Roman" w:hAnsi="Times New Roman" w:cs="Times New Roman"/>
          <w:lang w:val="en-US"/>
        </w:rPr>
        <w:t>s</w:t>
      </w:r>
      <w:r w:rsidR="002A6ABA" w:rsidRPr="00C36D72">
        <w:rPr>
          <w:rFonts w:ascii="Times New Roman" w:hAnsi="Times New Roman" w:cs="Times New Roman"/>
          <w:lang w:val="en-US"/>
        </w:rPr>
        <w:t xml:space="preserve"> </w:t>
      </w:r>
      <w:r w:rsidRPr="00C36D72">
        <w:rPr>
          <w:rFonts w:ascii="Times New Roman" w:hAnsi="Times New Roman" w:cs="Times New Roman"/>
          <w:lang w:val="en-US"/>
        </w:rPr>
        <w:t xml:space="preserve">can ignore </w:t>
      </w:r>
      <w:r w:rsidR="00CF1978">
        <w:rPr>
          <w:rFonts w:ascii="Times New Roman" w:hAnsi="Times New Roman" w:cs="Times New Roman"/>
          <w:lang w:val="en-US"/>
        </w:rPr>
        <w:t>both</w:t>
      </w:r>
      <w:r w:rsidR="00CF1978" w:rsidRPr="00C36D72">
        <w:rPr>
          <w:rFonts w:ascii="Times New Roman" w:hAnsi="Times New Roman" w:cs="Times New Roman"/>
          <w:lang w:val="en-US"/>
        </w:rPr>
        <w:t xml:space="preserve"> </w:t>
      </w:r>
      <w:r w:rsidRPr="00C36D72">
        <w:rPr>
          <w:rFonts w:ascii="Times New Roman" w:hAnsi="Times New Roman" w:cs="Times New Roman"/>
          <w:lang w:val="en-US"/>
        </w:rPr>
        <w:t>scheduling</w:t>
      </w:r>
      <w:r w:rsidR="00CF1978">
        <w:rPr>
          <w:rFonts w:ascii="Times New Roman" w:hAnsi="Times New Roman" w:cs="Times New Roman"/>
          <w:lang w:val="en-US"/>
        </w:rPr>
        <w:t xml:space="preserve"> assignments</w:t>
      </w:r>
      <w:r w:rsidRPr="00C36D72">
        <w:rPr>
          <w:rFonts w:ascii="Times New Roman" w:hAnsi="Times New Roman" w:cs="Times New Roman"/>
          <w:lang w:val="en-US"/>
        </w:rPr>
        <w:t xml:space="preserve"> </w:t>
      </w:r>
      <w:r w:rsidR="00CF1978">
        <w:rPr>
          <w:rFonts w:ascii="Times New Roman" w:hAnsi="Times New Roman" w:cs="Times New Roman"/>
          <w:lang w:val="en-US"/>
        </w:rPr>
        <w:t>in case</w:t>
      </w:r>
      <w:r w:rsidR="00CF1978" w:rsidRPr="00C36D72">
        <w:rPr>
          <w:rFonts w:ascii="Times New Roman" w:hAnsi="Times New Roman" w:cs="Times New Roman"/>
          <w:lang w:val="en-US"/>
        </w:rPr>
        <w:t xml:space="preserve"> </w:t>
      </w:r>
      <w:r w:rsidR="00CF1978">
        <w:rPr>
          <w:rFonts w:ascii="Times New Roman" w:hAnsi="Times New Roman" w:cs="Times New Roman"/>
          <w:lang w:val="en-US"/>
        </w:rPr>
        <w:t>one of the</w:t>
      </w:r>
      <w:r w:rsidR="00F454E0" w:rsidRPr="00C36D72">
        <w:rPr>
          <w:rFonts w:ascii="Times New Roman" w:hAnsi="Times New Roman" w:cs="Times New Roman"/>
          <w:lang w:val="en-US"/>
        </w:rPr>
        <w:t xml:space="preserve"> </w:t>
      </w:r>
      <w:r w:rsidR="0065611F" w:rsidRPr="00C36D72">
        <w:rPr>
          <w:rFonts w:ascii="Times New Roman" w:hAnsi="Times New Roman" w:cs="Times New Roman"/>
          <w:lang w:val="en-US"/>
        </w:rPr>
        <w:t xml:space="preserve">scheduled </w:t>
      </w:r>
      <w:r w:rsidR="003E6745" w:rsidRPr="00C36D72">
        <w:rPr>
          <w:rFonts w:ascii="Times New Roman" w:hAnsi="Times New Roman" w:cs="Times New Roman"/>
          <w:lang w:val="en-US"/>
        </w:rPr>
        <w:t xml:space="preserve">PDSCH </w:t>
      </w:r>
      <w:r w:rsidR="002A6ABA" w:rsidRPr="00C36D72">
        <w:rPr>
          <w:rFonts w:ascii="Times New Roman" w:hAnsi="Times New Roman" w:cs="Times New Roman"/>
          <w:lang w:val="en-US"/>
        </w:rPr>
        <w:t>is mapped to RE</w:t>
      </w:r>
      <w:r w:rsidR="00E23823" w:rsidRPr="00C36D72">
        <w:rPr>
          <w:rFonts w:ascii="Times New Roman" w:hAnsi="Times New Roman" w:cs="Times New Roman"/>
          <w:lang w:val="en-US"/>
        </w:rPr>
        <w:t>s</w:t>
      </w:r>
      <w:r w:rsidR="002A6ABA" w:rsidRPr="00C36D72">
        <w:rPr>
          <w:rFonts w:ascii="Times New Roman" w:hAnsi="Times New Roman" w:cs="Times New Roman"/>
          <w:lang w:val="en-US"/>
        </w:rPr>
        <w:t xml:space="preserve"> used </w:t>
      </w:r>
      <w:r w:rsidR="00F454E0" w:rsidRPr="00C36D72">
        <w:rPr>
          <w:rFonts w:ascii="Times New Roman" w:hAnsi="Times New Roman" w:cs="Times New Roman"/>
          <w:lang w:val="en-US"/>
        </w:rPr>
        <w:t>for</w:t>
      </w:r>
      <w:r w:rsidR="002A6ABA" w:rsidRPr="00C36D72">
        <w:rPr>
          <w:rFonts w:ascii="Times New Roman" w:hAnsi="Times New Roman" w:cs="Times New Roman"/>
          <w:lang w:val="en-US"/>
        </w:rPr>
        <w:t xml:space="preserve"> DM</w:t>
      </w:r>
      <w:r w:rsidR="00F454E0" w:rsidRPr="00C36D72">
        <w:rPr>
          <w:rFonts w:ascii="Times New Roman" w:hAnsi="Times New Roman" w:cs="Times New Roman"/>
          <w:lang w:val="en-US"/>
        </w:rPr>
        <w:t>R</w:t>
      </w:r>
      <w:r w:rsidR="002A6ABA" w:rsidRPr="00C36D72">
        <w:rPr>
          <w:rFonts w:ascii="Times New Roman" w:hAnsi="Times New Roman" w:cs="Times New Roman"/>
          <w:lang w:val="en-US"/>
        </w:rPr>
        <w:t xml:space="preserve">S </w:t>
      </w:r>
      <w:r w:rsidR="00CF1978">
        <w:rPr>
          <w:rFonts w:ascii="Times New Roman" w:hAnsi="Times New Roman" w:cs="Times New Roman"/>
          <w:lang w:val="en-US"/>
        </w:rPr>
        <w:t>to the</w:t>
      </w:r>
      <w:r w:rsidR="00C37ABF" w:rsidRPr="00C36D72">
        <w:rPr>
          <w:rFonts w:ascii="Times New Roman" w:hAnsi="Times New Roman" w:cs="Times New Roman"/>
          <w:lang w:val="en-US"/>
        </w:rPr>
        <w:t xml:space="preserve"> other</w:t>
      </w:r>
      <w:r w:rsidR="002A6ABA" w:rsidRPr="00C36D72">
        <w:rPr>
          <w:rFonts w:ascii="Times New Roman" w:hAnsi="Times New Roman" w:cs="Times New Roman"/>
          <w:lang w:val="en-US"/>
        </w:rPr>
        <w:t xml:space="preserve"> </w:t>
      </w:r>
      <w:r w:rsidR="0065611F" w:rsidRPr="00C36D72">
        <w:rPr>
          <w:rFonts w:ascii="Times New Roman" w:hAnsi="Times New Roman" w:cs="Times New Roman"/>
          <w:lang w:val="en-US"/>
        </w:rPr>
        <w:t xml:space="preserve">scheduled </w:t>
      </w:r>
      <w:r w:rsidR="002A6ABA" w:rsidRPr="00C36D72">
        <w:rPr>
          <w:rFonts w:ascii="Times New Roman" w:hAnsi="Times New Roman" w:cs="Times New Roman"/>
          <w:lang w:val="en-US"/>
        </w:rPr>
        <w:t>PDSCH</w:t>
      </w:r>
      <w:r w:rsidR="0065611F" w:rsidRPr="00C36D72">
        <w:rPr>
          <w:rFonts w:ascii="Times New Roman" w:hAnsi="Times New Roman" w:cs="Times New Roman"/>
          <w:lang w:val="en-US"/>
        </w:rPr>
        <w:t xml:space="preserve"> to the same UE</w:t>
      </w:r>
      <w:bookmarkEnd w:id="16"/>
      <w:bookmarkEnd w:id="17"/>
    </w:p>
    <w:p w14:paraId="73DB55AD" w14:textId="1EC7807B" w:rsidR="00EF0BD3" w:rsidRDefault="00EF0BD3" w:rsidP="00B312A0">
      <w:pPr>
        <w:jc w:val="both"/>
        <w:rPr>
          <w:rFonts w:ascii="Times New Roman" w:hAnsi="Times New Roman" w:cs="Times New Roman"/>
          <w:lang w:val="en-US"/>
        </w:rPr>
      </w:pPr>
    </w:p>
    <w:p w14:paraId="6698BB68" w14:textId="76E98B26" w:rsidR="00CD778A" w:rsidRPr="00C36D72" w:rsidRDefault="00CD778A" w:rsidP="00B312A0">
      <w:pPr>
        <w:jc w:val="both"/>
        <w:rPr>
          <w:rFonts w:ascii="Times New Roman" w:hAnsi="Times New Roman" w:cs="Times New Roman"/>
          <w:lang w:val="en-US"/>
        </w:rPr>
      </w:pPr>
    </w:p>
    <w:p w14:paraId="5C170A8E" w14:textId="433EE24C" w:rsidR="00EF0BD3" w:rsidRPr="003430AB" w:rsidRDefault="00823CAD" w:rsidP="003430AB">
      <w:pPr>
        <w:pStyle w:val="Heading2"/>
      </w:pPr>
      <w:r w:rsidRPr="003430AB">
        <w:t>Issues r</w:t>
      </w:r>
      <w:r w:rsidR="00EF0BD3" w:rsidRPr="003430AB">
        <w:t>elated to</w:t>
      </w:r>
      <w:r w:rsidR="00EF0BD3" w:rsidRPr="003430AB" w:rsidDel="00AB1AF9">
        <w:t xml:space="preserve"> </w:t>
      </w:r>
      <w:r w:rsidR="007177B2" w:rsidRPr="003430AB">
        <w:t>PUCCH resource groups</w:t>
      </w:r>
    </w:p>
    <w:p w14:paraId="121E9367" w14:textId="47694D19" w:rsidR="000213E6" w:rsidRPr="00C36D72" w:rsidRDefault="00703493" w:rsidP="000213E6">
      <w:pPr>
        <w:jc w:val="both"/>
        <w:rPr>
          <w:rFonts w:ascii="Times New Roman" w:hAnsi="Times New Roman" w:cs="Times New Roman"/>
          <w:lang w:val="en-US"/>
        </w:rPr>
      </w:pPr>
      <w:r w:rsidRPr="00C36D72">
        <w:rPr>
          <w:rFonts w:ascii="Times New Roman" w:hAnsi="Times New Roman" w:cs="Times New Roman"/>
          <w:lang w:val="en-US"/>
        </w:rPr>
        <w:t xml:space="preserve">With regard to </w:t>
      </w:r>
      <w:r w:rsidR="001C76A2">
        <w:rPr>
          <w:rFonts w:ascii="Times New Roman" w:hAnsi="Times New Roman" w:cs="Times New Roman"/>
          <w:lang w:val="en-US"/>
        </w:rPr>
        <w:t xml:space="preserve">whether there is a need for </w:t>
      </w:r>
      <w:r w:rsidR="00AB1AF9" w:rsidRPr="00C36D72">
        <w:rPr>
          <w:rFonts w:ascii="Times New Roman" w:hAnsi="Times New Roman" w:cs="Times New Roman"/>
          <w:lang w:val="en-US"/>
        </w:rPr>
        <w:t>PUCCH resource groups</w:t>
      </w:r>
      <w:r w:rsidR="001C76A2">
        <w:rPr>
          <w:rFonts w:ascii="Times New Roman" w:hAnsi="Times New Roman" w:cs="Times New Roman"/>
          <w:lang w:val="en-US"/>
        </w:rPr>
        <w:t xml:space="preserve"> or not</w:t>
      </w:r>
      <w:r w:rsidRPr="00C36D72">
        <w:rPr>
          <w:rFonts w:ascii="Times New Roman" w:hAnsi="Times New Roman" w:cs="Times New Roman"/>
          <w:lang w:val="en-US"/>
        </w:rPr>
        <w:t xml:space="preserve">, the following </w:t>
      </w:r>
      <w:r w:rsidR="00CE0259">
        <w:rPr>
          <w:rFonts w:ascii="Times New Roman" w:hAnsi="Times New Roman" w:cs="Times New Roman"/>
          <w:lang w:val="en-US"/>
        </w:rPr>
        <w:t xml:space="preserve">FFS items remain </w:t>
      </w:r>
      <w:r w:rsidR="00330D96">
        <w:rPr>
          <w:rFonts w:ascii="Times New Roman" w:hAnsi="Times New Roman" w:cs="Times New Roman"/>
          <w:lang w:val="en-US"/>
        </w:rPr>
        <w:t xml:space="preserve">to be concluded from </w:t>
      </w:r>
      <w:r w:rsidR="000114F2" w:rsidRPr="00C36D72">
        <w:rPr>
          <w:rFonts w:ascii="Times New Roman" w:hAnsi="Times New Roman" w:cs="Times New Roman"/>
          <w:lang w:val="en-US"/>
        </w:rPr>
        <w:t xml:space="preserve">in </w:t>
      </w:r>
      <w:r w:rsidR="00D06686" w:rsidRPr="00C36D72">
        <w:rPr>
          <w:rFonts w:ascii="Times New Roman" w:hAnsi="Times New Roman" w:cs="Times New Roman"/>
          <w:lang w:val="en-US"/>
        </w:rPr>
        <w:t>previous meeting</w:t>
      </w:r>
      <w:r w:rsidR="000B5F2B">
        <w:rPr>
          <w:rFonts w:ascii="Times New Roman" w:hAnsi="Times New Roman" w:cs="Times New Roman"/>
          <w:lang w:val="en-US"/>
        </w:rPr>
        <w:t>s</w:t>
      </w:r>
      <w:r w:rsidR="001238F9" w:rsidRPr="00C36D72">
        <w:rPr>
          <w:rFonts w:ascii="Times New Roman" w:hAnsi="Times New Roman" w:cs="Times New Roman"/>
          <w:lang w:val="en-US"/>
        </w:rPr>
        <w:t>:</w:t>
      </w:r>
    </w:p>
    <w:p w14:paraId="5EA8AC11" w14:textId="77777777" w:rsidR="00D4541F" w:rsidRDefault="00D4541F" w:rsidP="000213E6">
      <w:pPr>
        <w:jc w:val="both"/>
        <w:rPr>
          <w:rFonts w:ascii="Times New Roman" w:hAnsi="Times New Roman" w:cs="Times New Roman"/>
          <w:lang w:val="en-US"/>
        </w:rPr>
      </w:pPr>
    </w:p>
    <w:p w14:paraId="2465D7FC" w14:textId="7D94AF9E" w:rsidR="00150A6D" w:rsidRPr="003430AB" w:rsidRDefault="00973C7F" w:rsidP="000213E6">
      <w:pPr>
        <w:jc w:val="both"/>
        <w:rPr>
          <w:rFonts w:ascii="Times New Roman" w:hAnsi="Times New Roman" w:cs="Times New Roman"/>
          <w:b/>
          <w:u w:val="single"/>
          <w:lang w:val="en-US"/>
        </w:rPr>
      </w:pPr>
      <w:r>
        <w:rPr>
          <w:rFonts w:ascii="Times New Roman" w:hAnsi="Times New Roman" w:cs="Times New Roman"/>
          <w:b/>
          <w:u w:val="single"/>
          <w:lang w:val="en-US"/>
        </w:rPr>
        <w:t>From RAN1</w:t>
      </w:r>
      <w:r w:rsidR="000D7E45">
        <w:rPr>
          <w:rFonts w:ascii="Times New Roman" w:hAnsi="Times New Roman" w:cs="Times New Roman"/>
          <w:b/>
          <w:u w:val="single"/>
          <w:lang w:val="en-US"/>
        </w:rPr>
        <w:t>#96bis:</w:t>
      </w:r>
    </w:p>
    <w:p w14:paraId="4EA5AA1E" w14:textId="77777777" w:rsidR="00CF3739" w:rsidRPr="00C36D72" w:rsidRDefault="00CF3739" w:rsidP="003430AB">
      <w:pPr>
        <w:pStyle w:val="ListParagraph"/>
        <w:tabs>
          <w:tab w:val="left" w:pos="720"/>
          <w:tab w:val="left" w:pos="2160"/>
        </w:tabs>
        <w:overflowPunct w:val="0"/>
        <w:autoSpaceDE w:val="0"/>
        <w:autoSpaceDN w:val="0"/>
        <w:adjustRightInd w:val="0"/>
        <w:spacing w:after="120"/>
        <w:ind w:left="0"/>
        <w:jc w:val="both"/>
        <w:textAlignment w:val="baseline"/>
        <w:rPr>
          <w:rFonts w:ascii="Times New Roman" w:hAnsi="Times New Roman" w:cs="Times New Roman"/>
          <w:i/>
          <w:lang w:val="en-US"/>
        </w:rPr>
      </w:pPr>
      <w:r w:rsidRPr="00C36D72">
        <w:rPr>
          <w:rFonts w:ascii="Times New Roman" w:hAnsi="Times New Roman" w:cs="Times New Roman"/>
          <w:i/>
          <w:lang w:val="en-US"/>
        </w:rPr>
        <w:t xml:space="preserve">For </w:t>
      </w:r>
      <w:proofErr w:type="spellStart"/>
      <w:r w:rsidRPr="00C36D72">
        <w:rPr>
          <w:rFonts w:ascii="Times New Roman" w:hAnsi="Times New Roman" w:cs="Times New Roman"/>
          <w:i/>
          <w:lang w:val="en-US"/>
        </w:rPr>
        <w:t>TDMed</w:t>
      </w:r>
      <w:proofErr w:type="spellEnd"/>
      <w:r w:rsidRPr="00C36D72">
        <w:rPr>
          <w:rFonts w:ascii="Times New Roman" w:hAnsi="Times New Roman" w:cs="Times New Roman"/>
          <w:i/>
          <w:lang w:val="en-US"/>
        </w:rPr>
        <w:t xml:space="preserve"> PUCCH transmission within a slot for separate ACK/NACK, study following alternatives for PUCCH resource configurations: </w:t>
      </w:r>
    </w:p>
    <w:p w14:paraId="447C32F0" w14:textId="77777777" w:rsidR="00CF3739" w:rsidRPr="00C36D72" w:rsidRDefault="00CF3739" w:rsidP="003430AB">
      <w:pPr>
        <w:numPr>
          <w:ilvl w:val="0"/>
          <w:numId w:val="42"/>
        </w:numPr>
        <w:tabs>
          <w:tab w:val="left" w:pos="720"/>
          <w:tab w:val="left" w:pos="2160"/>
        </w:tabs>
        <w:contextualSpacing/>
        <w:jc w:val="both"/>
        <w:rPr>
          <w:rFonts w:ascii="Times New Roman" w:eastAsia="SimSun" w:hAnsi="Times New Roman" w:cs="Times New Roman"/>
          <w:i/>
          <w:lang w:val="en-US"/>
        </w:rPr>
      </w:pPr>
      <w:r w:rsidRPr="00C36D72">
        <w:rPr>
          <w:rFonts w:ascii="Times New Roman" w:eastAsia="SimSun" w:hAnsi="Times New Roman" w:cs="Times New Roman"/>
          <w:i/>
          <w:lang w:val="en-US"/>
        </w:rPr>
        <w:t>Alt 1: PUCCH resource groups can be explicitly configured by the NW.</w:t>
      </w:r>
    </w:p>
    <w:p w14:paraId="6BBB0C8F" w14:textId="77777777" w:rsidR="00CF3739" w:rsidRPr="00C36D72" w:rsidRDefault="00CF3739" w:rsidP="003430AB">
      <w:pPr>
        <w:pStyle w:val="ListParagraph"/>
        <w:numPr>
          <w:ilvl w:val="2"/>
          <w:numId w:val="43"/>
        </w:numPr>
        <w:tabs>
          <w:tab w:val="left" w:pos="720"/>
          <w:tab w:val="left" w:pos="2160"/>
        </w:tabs>
        <w:overflowPunct w:val="0"/>
        <w:autoSpaceDE w:val="0"/>
        <w:autoSpaceDN w:val="0"/>
        <w:adjustRightInd w:val="0"/>
        <w:spacing w:after="120"/>
        <w:jc w:val="both"/>
        <w:textAlignment w:val="baseline"/>
        <w:rPr>
          <w:rFonts w:ascii="Times New Roman" w:hAnsi="Times New Roman" w:cs="Times New Roman"/>
          <w:i/>
          <w:lang w:val="en-US"/>
        </w:rPr>
      </w:pPr>
      <w:r w:rsidRPr="00C36D72">
        <w:rPr>
          <w:rFonts w:ascii="Times New Roman" w:hAnsi="Times New Roman" w:cs="Times New Roman"/>
          <w:i/>
          <w:lang w:val="en-US"/>
        </w:rPr>
        <w:t xml:space="preserve">All PUCCH resources configured within the first PUCCH resource group do not overlap in time with any PUCCH resources configured within the second PUCCH resource group, considering </w:t>
      </w:r>
    </w:p>
    <w:p w14:paraId="01DDAEF5" w14:textId="77777777" w:rsidR="00CF3739" w:rsidRPr="00C36D72" w:rsidRDefault="00CF3739" w:rsidP="003430AB">
      <w:pPr>
        <w:pStyle w:val="ListParagraph"/>
        <w:numPr>
          <w:ilvl w:val="2"/>
          <w:numId w:val="43"/>
        </w:numPr>
        <w:tabs>
          <w:tab w:val="left" w:pos="720"/>
          <w:tab w:val="left" w:pos="2160"/>
        </w:tabs>
        <w:overflowPunct w:val="0"/>
        <w:autoSpaceDE w:val="0"/>
        <w:autoSpaceDN w:val="0"/>
        <w:adjustRightInd w:val="0"/>
        <w:spacing w:after="120"/>
        <w:jc w:val="both"/>
        <w:textAlignment w:val="baseline"/>
        <w:rPr>
          <w:rFonts w:ascii="Times New Roman" w:hAnsi="Times New Roman" w:cs="Times New Roman"/>
          <w:i/>
          <w:lang w:val="en-US"/>
        </w:rPr>
      </w:pPr>
      <w:r w:rsidRPr="00C36D72">
        <w:rPr>
          <w:rFonts w:ascii="Times New Roman" w:hAnsi="Times New Roman" w:cs="Times New Roman"/>
          <w:i/>
          <w:lang w:val="en-US"/>
        </w:rPr>
        <w:t>how to support PUCCH resource groups composed with resources or resource sets</w:t>
      </w:r>
    </w:p>
    <w:p w14:paraId="308D9AC9" w14:textId="77777777" w:rsidR="00CF3739" w:rsidRPr="00C36D72" w:rsidRDefault="00CF3739" w:rsidP="003430AB">
      <w:pPr>
        <w:numPr>
          <w:ilvl w:val="0"/>
          <w:numId w:val="42"/>
        </w:numPr>
        <w:tabs>
          <w:tab w:val="left" w:pos="720"/>
          <w:tab w:val="left" w:pos="2160"/>
        </w:tabs>
        <w:contextualSpacing/>
        <w:jc w:val="both"/>
        <w:rPr>
          <w:rFonts w:ascii="Times New Roman" w:eastAsia="SimSun" w:hAnsi="Times New Roman" w:cs="Times New Roman"/>
          <w:i/>
          <w:lang w:val="en-US"/>
        </w:rPr>
      </w:pPr>
      <w:r w:rsidRPr="00C36D72">
        <w:rPr>
          <w:rFonts w:ascii="Times New Roman" w:eastAsia="SimSun" w:hAnsi="Times New Roman" w:cs="Times New Roman"/>
          <w:i/>
          <w:lang w:val="en-US"/>
        </w:rPr>
        <w:t xml:space="preserve">Alt 2: PUCCH resources can be configured by the NW to ensure TDM PUCCH resources among M-TRPs </w:t>
      </w:r>
    </w:p>
    <w:p w14:paraId="4377EA30" w14:textId="77777777" w:rsidR="00CF3739" w:rsidRPr="00C36D72" w:rsidRDefault="00CF3739" w:rsidP="003430AB">
      <w:pPr>
        <w:pStyle w:val="ListParagraph"/>
        <w:numPr>
          <w:ilvl w:val="2"/>
          <w:numId w:val="43"/>
        </w:numPr>
        <w:tabs>
          <w:tab w:val="left" w:pos="720"/>
          <w:tab w:val="left" w:pos="2160"/>
        </w:tabs>
        <w:overflowPunct w:val="0"/>
        <w:autoSpaceDE w:val="0"/>
        <w:autoSpaceDN w:val="0"/>
        <w:adjustRightInd w:val="0"/>
        <w:spacing w:after="120"/>
        <w:jc w:val="both"/>
        <w:textAlignment w:val="baseline"/>
        <w:rPr>
          <w:rFonts w:ascii="Times New Roman" w:hAnsi="Times New Roman" w:cs="Times New Roman"/>
          <w:i/>
          <w:lang w:val="en-US"/>
        </w:rPr>
      </w:pPr>
      <w:r w:rsidRPr="00C36D72">
        <w:rPr>
          <w:rFonts w:ascii="Times New Roman" w:hAnsi="Times New Roman" w:cs="Times New Roman"/>
          <w:i/>
          <w:lang w:val="en-US"/>
        </w:rPr>
        <w:t>PUCCH resource groups are not needed.</w:t>
      </w:r>
    </w:p>
    <w:p w14:paraId="6A6003C2" w14:textId="77777777" w:rsidR="00CF3739" w:rsidRPr="00C36D72" w:rsidRDefault="00CF3739" w:rsidP="003430AB">
      <w:pPr>
        <w:numPr>
          <w:ilvl w:val="0"/>
          <w:numId w:val="42"/>
        </w:numPr>
        <w:tabs>
          <w:tab w:val="left" w:pos="720"/>
          <w:tab w:val="left" w:pos="2160"/>
        </w:tabs>
        <w:contextualSpacing/>
        <w:jc w:val="both"/>
        <w:rPr>
          <w:rFonts w:ascii="Times New Roman" w:eastAsia="SimSun" w:hAnsi="Times New Roman" w:cs="Times New Roman"/>
          <w:lang w:val="en-US"/>
        </w:rPr>
      </w:pPr>
      <w:r w:rsidRPr="00C36D72">
        <w:rPr>
          <w:rFonts w:ascii="Times New Roman" w:eastAsia="SimSun" w:hAnsi="Times New Roman" w:cs="Times New Roman"/>
          <w:i/>
          <w:lang w:val="en-US"/>
        </w:rPr>
        <w:t xml:space="preserve">Alt 3: PUCCH resources configured by the NW may be overlapped among M-TRPs. </w:t>
      </w:r>
    </w:p>
    <w:p w14:paraId="431BC347" w14:textId="77777777" w:rsidR="006B426E" w:rsidRDefault="006B426E" w:rsidP="000213E6">
      <w:pPr>
        <w:jc w:val="both"/>
        <w:rPr>
          <w:rFonts w:ascii="Times New Roman" w:hAnsi="Times New Roman" w:cs="Times New Roman"/>
          <w:lang w:val="en-US"/>
        </w:rPr>
      </w:pPr>
    </w:p>
    <w:p w14:paraId="5A59E8A5" w14:textId="3E02F12A" w:rsidR="003A092D" w:rsidRDefault="003A092D" w:rsidP="000213E6">
      <w:pPr>
        <w:jc w:val="both"/>
        <w:rPr>
          <w:rFonts w:ascii="Times New Roman" w:hAnsi="Times New Roman" w:cs="Times New Roman"/>
          <w:lang w:val="en-US"/>
        </w:rPr>
      </w:pPr>
      <w:r>
        <w:rPr>
          <w:rFonts w:ascii="Times New Roman" w:hAnsi="Times New Roman" w:cs="Times New Roman"/>
          <w:b/>
          <w:u w:val="single"/>
          <w:lang w:val="en-US"/>
        </w:rPr>
        <w:t>From RAN1#97:</w:t>
      </w:r>
    </w:p>
    <w:p w14:paraId="694541D1" w14:textId="77777777" w:rsidR="00D4541F" w:rsidRPr="00C36D72" w:rsidRDefault="00D4541F" w:rsidP="000213E6">
      <w:pPr>
        <w:jc w:val="both"/>
        <w:rPr>
          <w:rFonts w:ascii="Times New Roman" w:hAnsi="Times New Roman" w:cs="Times New Roman"/>
          <w:lang w:val="en-US"/>
        </w:rPr>
      </w:pPr>
    </w:p>
    <w:p w14:paraId="3317EC5A" w14:textId="77777777" w:rsidR="00285498" w:rsidRPr="003430AB" w:rsidRDefault="00285498" w:rsidP="00285498">
      <w:pPr>
        <w:pStyle w:val="ListParagraph"/>
        <w:numPr>
          <w:ilvl w:val="0"/>
          <w:numId w:val="53"/>
        </w:numPr>
        <w:overflowPunct w:val="0"/>
        <w:autoSpaceDE w:val="0"/>
        <w:autoSpaceDN w:val="0"/>
        <w:adjustRightInd w:val="0"/>
        <w:ind w:left="475" w:hanging="475"/>
        <w:textAlignment w:val="baseline"/>
        <w:rPr>
          <w:i/>
          <w:color w:val="000000"/>
          <w:lang w:val="en-US" w:eastAsia="ko-KR"/>
        </w:rPr>
      </w:pPr>
      <w:r w:rsidRPr="003430AB">
        <w:rPr>
          <w:i/>
          <w:color w:val="000000"/>
          <w:lang w:val="en-US" w:eastAsia="ko-KR"/>
        </w:rPr>
        <w:t xml:space="preserve">FFS whether/how to associate PUCCH resource groups and configured higher layer signaling indices of CORESETs (to be concluded in RAN1 98) </w:t>
      </w:r>
    </w:p>
    <w:p w14:paraId="120CD3E3" w14:textId="1A9A4E17" w:rsidR="009F175D" w:rsidRPr="003430AB" w:rsidRDefault="009F175D" w:rsidP="00B312A0">
      <w:pPr>
        <w:jc w:val="both"/>
        <w:rPr>
          <w:rFonts w:ascii="Times New Roman" w:hAnsi="Times New Roman" w:cs="Times New Roman"/>
          <w:color w:val="000000"/>
          <w:lang w:val="en-US" w:eastAsia="ko-KR"/>
        </w:rPr>
      </w:pPr>
      <w:r w:rsidRPr="003430AB">
        <w:rPr>
          <w:rFonts w:ascii="Times New Roman" w:hAnsi="Times New Roman" w:cs="Times New Roman"/>
          <w:color w:val="000000"/>
          <w:lang w:val="en-US" w:eastAsia="ko-KR"/>
        </w:rPr>
        <w:t xml:space="preserve">As </w:t>
      </w:r>
      <w:r w:rsidR="00E8719C">
        <w:rPr>
          <w:rFonts w:ascii="Times New Roman" w:hAnsi="Times New Roman" w:cs="Times New Roman"/>
          <w:color w:val="000000"/>
          <w:lang w:val="en-US" w:eastAsia="ko-KR"/>
        </w:rPr>
        <w:t xml:space="preserve">discussed above in </w:t>
      </w:r>
      <w:r w:rsidR="00E8719C">
        <w:rPr>
          <w:rFonts w:ascii="Times New Roman" w:hAnsi="Times New Roman" w:cs="Times New Roman"/>
          <w:color w:val="000000"/>
          <w:lang w:val="en-US" w:eastAsia="ko-KR"/>
        </w:rPr>
        <w:fldChar w:fldCharType="begin"/>
      </w:r>
      <w:r w:rsidR="00E8719C">
        <w:rPr>
          <w:rFonts w:ascii="Times New Roman" w:hAnsi="Times New Roman" w:cs="Times New Roman"/>
          <w:color w:val="000000"/>
          <w:lang w:val="en-US" w:eastAsia="ko-KR"/>
        </w:rPr>
        <w:instrText xml:space="preserve"> REF _Ref16598910 \r \h </w:instrText>
      </w:r>
      <w:r w:rsidR="00E8719C">
        <w:rPr>
          <w:rFonts w:ascii="Times New Roman" w:hAnsi="Times New Roman" w:cs="Times New Roman"/>
          <w:color w:val="000000"/>
          <w:lang w:val="en-US" w:eastAsia="ko-KR"/>
        </w:rPr>
      </w:r>
      <w:r w:rsidR="00E8719C">
        <w:rPr>
          <w:rFonts w:ascii="Times New Roman" w:hAnsi="Times New Roman" w:cs="Times New Roman"/>
          <w:color w:val="000000"/>
          <w:lang w:val="en-US" w:eastAsia="ko-KR"/>
        </w:rPr>
        <w:fldChar w:fldCharType="separate"/>
      </w:r>
      <w:r w:rsidR="00E91C4B">
        <w:rPr>
          <w:rFonts w:ascii="Times New Roman" w:hAnsi="Times New Roman" w:cs="Times New Roman"/>
          <w:color w:val="000000"/>
          <w:lang w:val="en-US" w:eastAsia="ko-KR"/>
        </w:rPr>
        <w:t>Observation 6</w:t>
      </w:r>
      <w:r w:rsidR="00E8719C">
        <w:rPr>
          <w:rFonts w:ascii="Times New Roman" w:hAnsi="Times New Roman" w:cs="Times New Roman"/>
          <w:color w:val="000000"/>
          <w:lang w:val="en-US" w:eastAsia="ko-KR"/>
        </w:rPr>
        <w:fldChar w:fldCharType="end"/>
      </w:r>
      <w:r w:rsidR="00E8719C">
        <w:rPr>
          <w:rFonts w:ascii="Times New Roman" w:hAnsi="Times New Roman" w:cs="Times New Roman"/>
          <w:color w:val="000000"/>
          <w:lang w:val="en-US" w:eastAsia="ko-KR"/>
        </w:rPr>
        <w:t xml:space="preserve">, </w:t>
      </w:r>
      <w:r w:rsidR="001356AB">
        <w:rPr>
          <w:rFonts w:ascii="Times New Roman" w:hAnsi="Times New Roman" w:cs="Times New Roman"/>
          <w:color w:val="000000"/>
          <w:lang w:val="en-US" w:eastAsia="ko-KR"/>
        </w:rPr>
        <w:t xml:space="preserve">the </w:t>
      </w:r>
      <w:r w:rsidR="00B25C9F">
        <w:rPr>
          <w:rFonts w:ascii="Times New Roman" w:hAnsi="Times New Roman" w:cs="Times New Roman"/>
          <w:color w:val="000000"/>
          <w:lang w:val="en-US" w:eastAsia="ko-KR"/>
        </w:rPr>
        <w:t xml:space="preserve">PUCCH-Config </w:t>
      </w:r>
      <w:r w:rsidR="00F75362">
        <w:rPr>
          <w:rFonts w:ascii="Times New Roman" w:hAnsi="Times New Roman" w:cs="Times New Roman"/>
          <w:color w:val="000000"/>
          <w:lang w:val="en-US" w:eastAsia="ko-KR"/>
        </w:rPr>
        <w:t xml:space="preserve">in the existing Rel-15 </w:t>
      </w:r>
      <w:r w:rsidR="00F74F50">
        <w:rPr>
          <w:rFonts w:ascii="Times New Roman" w:hAnsi="Times New Roman" w:cs="Times New Roman"/>
          <w:color w:val="000000"/>
          <w:lang w:val="en-US" w:eastAsia="ko-KR"/>
        </w:rPr>
        <w:t xml:space="preserve">CA </w:t>
      </w:r>
      <w:r w:rsidR="00F75362">
        <w:rPr>
          <w:rFonts w:ascii="Times New Roman" w:hAnsi="Times New Roman" w:cs="Times New Roman"/>
          <w:color w:val="000000"/>
          <w:lang w:val="en-US" w:eastAsia="ko-KR"/>
        </w:rPr>
        <w:t xml:space="preserve">framework </w:t>
      </w:r>
      <w:r w:rsidR="001A14A0">
        <w:rPr>
          <w:rFonts w:ascii="Times New Roman" w:hAnsi="Times New Roman" w:cs="Times New Roman"/>
          <w:color w:val="000000"/>
          <w:lang w:val="en-US" w:eastAsia="ko-KR"/>
        </w:rPr>
        <w:t>can already support se</w:t>
      </w:r>
      <w:r w:rsidR="00F631C2">
        <w:rPr>
          <w:rFonts w:ascii="Times New Roman" w:hAnsi="Times New Roman" w:cs="Times New Roman"/>
          <w:color w:val="000000"/>
          <w:lang w:val="en-US" w:eastAsia="ko-KR"/>
        </w:rPr>
        <w:t xml:space="preserve">parate </w:t>
      </w:r>
      <w:r w:rsidR="0026343F">
        <w:rPr>
          <w:rFonts w:ascii="Times New Roman" w:hAnsi="Times New Roman" w:cs="Times New Roman"/>
          <w:color w:val="000000"/>
          <w:lang w:val="en-US" w:eastAsia="ko-KR"/>
        </w:rPr>
        <w:t xml:space="preserve">or joint </w:t>
      </w:r>
      <w:r w:rsidR="00F911AE">
        <w:rPr>
          <w:rFonts w:ascii="Times New Roman" w:hAnsi="Times New Roman" w:cs="Times New Roman"/>
          <w:color w:val="000000"/>
          <w:lang w:val="en-US" w:eastAsia="ko-KR"/>
        </w:rPr>
        <w:t xml:space="preserve">ACK/NACK feedback. </w:t>
      </w:r>
      <w:r w:rsidR="00C5639D">
        <w:rPr>
          <w:rFonts w:ascii="Times New Roman" w:hAnsi="Times New Roman" w:cs="Times New Roman"/>
          <w:color w:val="000000"/>
          <w:lang w:val="en-US" w:eastAsia="ko-KR"/>
        </w:rPr>
        <w:t>Since PUCCH-Confi</w:t>
      </w:r>
      <w:r w:rsidR="00767D7C">
        <w:rPr>
          <w:rFonts w:ascii="Times New Roman" w:hAnsi="Times New Roman" w:cs="Times New Roman"/>
          <w:color w:val="000000"/>
          <w:lang w:val="en-US" w:eastAsia="ko-KR"/>
        </w:rPr>
        <w:t xml:space="preserve">gs are provided in two ServingCell </w:t>
      </w:r>
      <w:r w:rsidR="00A75BBF">
        <w:rPr>
          <w:rFonts w:ascii="Times New Roman" w:hAnsi="Times New Roman" w:cs="Times New Roman"/>
          <w:color w:val="000000"/>
          <w:lang w:val="en-US" w:eastAsia="ko-KR"/>
        </w:rPr>
        <w:t>configuration</w:t>
      </w:r>
      <w:r w:rsidR="00767D7C">
        <w:rPr>
          <w:rFonts w:ascii="Times New Roman" w:hAnsi="Times New Roman" w:cs="Times New Roman"/>
          <w:color w:val="000000"/>
          <w:lang w:val="en-US" w:eastAsia="ko-KR"/>
        </w:rPr>
        <w:t>s</w:t>
      </w:r>
      <w:r w:rsidR="002825E0">
        <w:rPr>
          <w:rFonts w:ascii="Times New Roman" w:hAnsi="Times New Roman" w:cs="Times New Roman"/>
          <w:color w:val="000000"/>
          <w:lang w:val="en-US" w:eastAsia="ko-KR"/>
        </w:rPr>
        <w:t xml:space="preserve"> </w:t>
      </w:r>
      <w:r w:rsidR="0026343F">
        <w:rPr>
          <w:rFonts w:ascii="Times New Roman" w:hAnsi="Times New Roman" w:cs="Times New Roman"/>
          <w:color w:val="000000"/>
          <w:lang w:val="en-US" w:eastAsia="ko-KR"/>
        </w:rPr>
        <w:t xml:space="preserve">(two objects) </w:t>
      </w:r>
      <w:r w:rsidR="002825E0">
        <w:rPr>
          <w:rFonts w:ascii="Times New Roman" w:hAnsi="Times New Roman" w:cs="Times New Roman"/>
          <w:color w:val="000000"/>
          <w:lang w:val="en-US" w:eastAsia="ko-KR"/>
        </w:rPr>
        <w:t>correspond</w:t>
      </w:r>
      <w:r w:rsidR="0026343F">
        <w:rPr>
          <w:rFonts w:ascii="Times New Roman" w:hAnsi="Times New Roman" w:cs="Times New Roman"/>
          <w:color w:val="000000"/>
          <w:lang w:val="en-US" w:eastAsia="ko-KR"/>
        </w:rPr>
        <w:t>s</w:t>
      </w:r>
      <w:r w:rsidR="002825E0">
        <w:rPr>
          <w:rFonts w:ascii="Times New Roman" w:hAnsi="Times New Roman" w:cs="Times New Roman"/>
          <w:color w:val="000000"/>
          <w:lang w:val="en-US" w:eastAsia="ko-KR"/>
        </w:rPr>
        <w:t xml:space="preserve"> to the two TRPs, </w:t>
      </w:r>
      <w:r w:rsidR="00F65072">
        <w:rPr>
          <w:rFonts w:ascii="Times New Roman" w:hAnsi="Times New Roman" w:cs="Times New Roman"/>
          <w:color w:val="000000"/>
          <w:lang w:val="en-US" w:eastAsia="ko-KR"/>
        </w:rPr>
        <w:t xml:space="preserve">the PUCCH resources corresponding to the two TRPs can be defined </w:t>
      </w:r>
      <w:r w:rsidR="006A159C">
        <w:rPr>
          <w:rFonts w:ascii="Times New Roman" w:hAnsi="Times New Roman" w:cs="Times New Roman"/>
          <w:color w:val="000000"/>
          <w:lang w:val="en-US" w:eastAsia="ko-KR"/>
        </w:rPr>
        <w:t xml:space="preserve">within the respective PUCCH-Configs in the two ServingCell configurations.  </w:t>
      </w:r>
      <w:r w:rsidR="00782A7D">
        <w:rPr>
          <w:rFonts w:ascii="Times New Roman" w:hAnsi="Times New Roman" w:cs="Times New Roman"/>
          <w:color w:val="000000"/>
          <w:lang w:val="en-US" w:eastAsia="ko-KR"/>
        </w:rPr>
        <w:t>Hence, there is no need to</w:t>
      </w:r>
      <w:r w:rsidR="00F54D85">
        <w:rPr>
          <w:rFonts w:ascii="Times New Roman" w:hAnsi="Times New Roman" w:cs="Times New Roman"/>
          <w:color w:val="000000"/>
          <w:lang w:val="en-US" w:eastAsia="ko-KR"/>
        </w:rPr>
        <w:t xml:space="preserve"> </w:t>
      </w:r>
      <w:r w:rsidR="00093687">
        <w:rPr>
          <w:rFonts w:ascii="Times New Roman" w:hAnsi="Times New Roman" w:cs="Times New Roman"/>
          <w:color w:val="000000"/>
          <w:lang w:val="en-US" w:eastAsia="ko-KR"/>
        </w:rPr>
        <w:t>introduce</w:t>
      </w:r>
      <w:r w:rsidR="00CA0B04">
        <w:rPr>
          <w:rFonts w:ascii="Times New Roman" w:hAnsi="Times New Roman" w:cs="Times New Roman"/>
          <w:color w:val="000000"/>
          <w:lang w:val="en-US" w:eastAsia="ko-KR"/>
        </w:rPr>
        <w:t xml:space="preserve"> PUCCH resource groups for the purpose of multi-PDCCH with separate ACK/NACK feedback.</w:t>
      </w:r>
    </w:p>
    <w:p w14:paraId="1E5FD0E2" w14:textId="77777777" w:rsidR="00EA2B7E" w:rsidRPr="003430AB" w:rsidRDefault="00EA2B7E" w:rsidP="003430AB">
      <w:pPr>
        <w:overflowPunct w:val="0"/>
        <w:autoSpaceDE w:val="0"/>
        <w:autoSpaceDN w:val="0"/>
        <w:adjustRightInd w:val="0"/>
        <w:textAlignment w:val="baseline"/>
        <w:rPr>
          <w:color w:val="000000"/>
          <w:lang w:val="en-US" w:eastAsia="ko-KR"/>
        </w:rPr>
      </w:pPr>
    </w:p>
    <w:p w14:paraId="49607C7E" w14:textId="00930016" w:rsidR="004F5D30" w:rsidRPr="00C36D72" w:rsidRDefault="00D06686" w:rsidP="00B312A0">
      <w:pPr>
        <w:pStyle w:val="Observation"/>
        <w:jc w:val="both"/>
        <w:rPr>
          <w:rFonts w:ascii="Times New Roman" w:hAnsi="Times New Roman" w:cs="Times New Roman"/>
          <w:lang w:val="en-US"/>
        </w:rPr>
      </w:pPr>
      <w:r w:rsidDel="00285498">
        <w:rPr>
          <w:rFonts w:ascii="Times New Roman" w:hAnsi="Times New Roman" w:cs="Times New Roman"/>
          <w:lang w:val="en-US"/>
        </w:rPr>
        <w:t xml:space="preserve">PUCCH resource groups </w:t>
      </w:r>
      <w:r w:rsidR="000E1BB4">
        <w:rPr>
          <w:rFonts w:ascii="Times New Roman" w:hAnsi="Times New Roman" w:cs="Times New Roman"/>
          <w:lang w:val="en-US"/>
        </w:rPr>
        <w:t xml:space="preserve">for the purpose of multi-PDCCH with separate ACK/NACK feedback is not needed </w:t>
      </w:r>
      <w:r w:rsidR="00A74EE3">
        <w:rPr>
          <w:rFonts w:ascii="Times New Roman" w:hAnsi="Times New Roman" w:cs="Times New Roman"/>
          <w:lang w:val="en-US"/>
        </w:rPr>
        <w:t xml:space="preserve">given existing Rel-15 CA framework can </w:t>
      </w:r>
      <w:r w:rsidR="00234023">
        <w:rPr>
          <w:rFonts w:ascii="Times New Roman" w:hAnsi="Times New Roman" w:cs="Times New Roman"/>
          <w:lang w:val="en-US"/>
        </w:rPr>
        <w:t xml:space="preserve">readily </w:t>
      </w:r>
      <w:r w:rsidR="00456CCE">
        <w:rPr>
          <w:rFonts w:ascii="Times New Roman" w:hAnsi="Times New Roman" w:cs="Times New Roman"/>
          <w:lang w:val="en-US"/>
        </w:rPr>
        <w:t xml:space="preserve">be </w:t>
      </w:r>
      <w:r w:rsidR="00234023">
        <w:rPr>
          <w:rFonts w:ascii="Times New Roman" w:hAnsi="Times New Roman" w:cs="Times New Roman"/>
          <w:lang w:val="en-US"/>
        </w:rPr>
        <w:t>adopted to</w:t>
      </w:r>
      <w:r w:rsidR="00A74EE3">
        <w:rPr>
          <w:rFonts w:ascii="Times New Roman" w:hAnsi="Times New Roman" w:cs="Times New Roman"/>
          <w:lang w:val="en-US"/>
        </w:rPr>
        <w:t xml:space="preserve"> </w:t>
      </w:r>
      <w:r w:rsidR="00647DDF">
        <w:rPr>
          <w:rFonts w:ascii="Times New Roman" w:hAnsi="Times New Roman" w:cs="Times New Roman"/>
          <w:lang w:val="en-US"/>
        </w:rPr>
        <w:t xml:space="preserve">support </w:t>
      </w:r>
      <w:r w:rsidR="00F15C3B">
        <w:rPr>
          <w:rFonts w:ascii="Times New Roman" w:hAnsi="Times New Roman" w:cs="Times New Roman"/>
          <w:lang w:val="en-US"/>
        </w:rPr>
        <w:t>separate ACK/NACK feedback for multi-PDCCH</w:t>
      </w:r>
      <w:r w:rsidR="004F5D30" w:rsidRPr="00C36D72">
        <w:rPr>
          <w:rFonts w:ascii="Times New Roman" w:hAnsi="Times New Roman" w:cs="Times New Roman"/>
          <w:lang w:val="en-US"/>
        </w:rPr>
        <w:t>.</w:t>
      </w:r>
    </w:p>
    <w:p w14:paraId="7AA0AFB1" w14:textId="62EDB810" w:rsidR="0089602E" w:rsidRPr="00C36D72" w:rsidRDefault="00C505BC" w:rsidP="003430AB">
      <w:pPr>
        <w:pStyle w:val="Heading2"/>
      </w:pPr>
      <w:r w:rsidRPr="00C36D72">
        <w:t xml:space="preserve">Issue related to </w:t>
      </w:r>
      <w:r w:rsidR="0018263E" w:rsidRPr="00C36D72">
        <w:t>PDSCH scrambling</w:t>
      </w:r>
    </w:p>
    <w:p w14:paraId="01EE70BF" w14:textId="40C25A75" w:rsidR="00C505BC" w:rsidRPr="00C36D72" w:rsidRDefault="0018263E" w:rsidP="00B312A0">
      <w:pPr>
        <w:pStyle w:val="BodyText"/>
        <w:jc w:val="both"/>
        <w:rPr>
          <w:rFonts w:cs="Times New Roman"/>
          <w:lang w:val="en-US"/>
        </w:rPr>
      </w:pPr>
      <w:r w:rsidRPr="00C36D72">
        <w:rPr>
          <w:rFonts w:cs="Times New Roman"/>
          <w:lang w:val="en-US"/>
        </w:rPr>
        <w:t>On PDSCH scrambling, the following agreement was made:</w:t>
      </w:r>
    </w:p>
    <w:p w14:paraId="7B1520C7" w14:textId="1FAC7254" w:rsidR="0018263E" w:rsidRPr="00C36D72" w:rsidRDefault="0018263E" w:rsidP="00B312A0">
      <w:pPr>
        <w:pStyle w:val="BodyText"/>
        <w:jc w:val="both"/>
        <w:rPr>
          <w:rFonts w:cs="Times New Roman"/>
          <w:lang w:val="en-US"/>
        </w:rPr>
      </w:pPr>
    </w:p>
    <w:p w14:paraId="41522D32" w14:textId="77777777" w:rsidR="00A4492B" w:rsidRPr="003430AB" w:rsidRDefault="00A4492B" w:rsidP="00A4492B">
      <w:pPr>
        <w:pStyle w:val="ListParagraph"/>
        <w:ind w:left="0"/>
        <w:jc w:val="both"/>
        <w:rPr>
          <w:rFonts w:cs="Times"/>
          <w:b/>
          <w:szCs w:val="20"/>
          <w:highlight w:val="green"/>
          <w:lang w:val="en-US"/>
        </w:rPr>
      </w:pPr>
      <w:r w:rsidRPr="003430AB">
        <w:rPr>
          <w:rFonts w:cs="Times"/>
          <w:b/>
          <w:szCs w:val="20"/>
          <w:highlight w:val="green"/>
          <w:lang w:val="en-US"/>
        </w:rPr>
        <w:t>Agreement</w:t>
      </w:r>
    </w:p>
    <w:p w14:paraId="089CB2BB" w14:textId="77777777" w:rsidR="00A4492B" w:rsidRPr="00861FC3" w:rsidRDefault="00A4492B" w:rsidP="00A4492B">
      <w:pPr>
        <w:overflowPunct w:val="0"/>
        <w:autoSpaceDE w:val="0"/>
        <w:autoSpaceDN w:val="0"/>
        <w:adjustRightInd w:val="0"/>
        <w:contextualSpacing/>
        <w:jc w:val="both"/>
        <w:textAlignment w:val="baseline"/>
        <w:rPr>
          <w:rFonts w:eastAsia="SimSun" w:cs="Times"/>
          <w:szCs w:val="20"/>
          <w:lang w:val="en-US" w:eastAsia="zh-CN"/>
        </w:rPr>
      </w:pPr>
      <w:r w:rsidRPr="00861FC3">
        <w:rPr>
          <w:rFonts w:eastAsia="SimSun" w:cs="Times"/>
          <w:szCs w:val="20"/>
          <w:lang w:val="en-US" w:eastAsia="zh-CN"/>
        </w:rPr>
        <w:t>At least for eMBB with M</w:t>
      </w:r>
      <w:r w:rsidRPr="00861FC3">
        <w:rPr>
          <w:rFonts w:cs="Times"/>
          <w:szCs w:val="20"/>
          <w:lang w:val="en-US" w:eastAsia="zh-CN"/>
        </w:rPr>
        <w:t>-DCI NCJT</w:t>
      </w:r>
      <w:r w:rsidRPr="00861FC3">
        <w:rPr>
          <w:rFonts w:eastAsia="SimSun" w:cs="Times"/>
          <w:szCs w:val="20"/>
          <w:lang w:val="en-US" w:eastAsia="zh-CN"/>
        </w:rPr>
        <w:t xml:space="preserve"> in order to generate different PDSCH scrambling sequences, support enhancing RRC configuration to configure multiple </w:t>
      </w:r>
      <w:r w:rsidRPr="00861FC3">
        <w:rPr>
          <w:rFonts w:eastAsia="Malgun Gothic" w:cs="Times"/>
          <w:szCs w:val="20"/>
          <w:lang w:val="en-US" w:eastAsia="ko-KR"/>
        </w:rPr>
        <w:t>dataScramblingIdentityPDSCH</w:t>
      </w:r>
    </w:p>
    <w:p w14:paraId="7E81620F" w14:textId="77777777" w:rsidR="00A4492B" w:rsidRPr="00861FC3" w:rsidRDefault="00A4492B" w:rsidP="00A4492B">
      <w:pPr>
        <w:numPr>
          <w:ilvl w:val="0"/>
          <w:numId w:val="44"/>
        </w:numPr>
        <w:overflowPunct w:val="0"/>
        <w:autoSpaceDE w:val="0"/>
        <w:autoSpaceDN w:val="0"/>
        <w:adjustRightInd w:val="0"/>
        <w:contextualSpacing/>
        <w:jc w:val="both"/>
        <w:textAlignment w:val="baseline"/>
        <w:rPr>
          <w:rFonts w:eastAsia="SimSun" w:cs="Times"/>
          <w:szCs w:val="20"/>
          <w:lang w:val="en-US" w:eastAsia="zh-CN"/>
        </w:rPr>
      </w:pPr>
      <w:r w:rsidRPr="00861FC3">
        <w:rPr>
          <w:rFonts w:eastAsia="Malgun Gothic" w:cs="Times"/>
          <w:szCs w:val="20"/>
          <w:lang w:val="en-US" w:eastAsia="ko-KR"/>
        </w:rPr>
        <w:t>FFS details including how to associate dataScramblingIdentityPDSCH with TRPs</w:t>
      </w:r>
    </w:p>
    <w:p w14:paraId="400763DC" w14:textId="77777777" w:rsidR="00A4492B" w:rsidRDefault="00A4492B" w:rsidP="00B312A0">
      <w:pPr>
        <w:pStyle w:val="BodyText"/>
        <w:jc w:val="both"/>
        <w:rPr>
          <w:rFonts w:cs="Times New Roman"/>
          <w:lang w:val="en-US"/>
        </w:rPr>
      </w:pPr>
    </w:p>
    <w:p w14:paraId="5EE99050" w14:textId="77777777" w:rsidR="00A4492B" w:rsidRPr="00C36D72" w:rsidRDefault="00A4492B" w:rsidP="00B312A0">
      <w:pPr>
        <w:pStyle w:val="BodyText"/>
        <w:jc w:val="both"/>
        <w:rPr>
          <w:rFonts w:cs="Times New Roman"/>
          <w:lang w:val="en-US"/>
        </w:rPr>
      </w:pPr>
    </w:p>
    <w:p w14:paraId="35AAC6B9" w14:textId="14B205A1" w:rsidR="00AA31FD" w:rsidRPr="00C36D72" w:rsidRDefault="001F5F4B" w:rsidP="00B312A0">
      <w:pPr>
        <w:pStyle w:val="BodyText"/>
        <w:jc w:val="both"/>
        <w:rPr>
          <w:rFonts w:cs="Times New Roman"/>
          <w:lang w:val="en-US"/>
        </w:rPr>
      </w:pPr>
      <w:r>
        <w:rPr>
          <w:rFonts w:cs="Times New Roman"/>
          <w:lang w:val="en-US"/>
        </w:rPr>
        <w:t xml:space="preserve">As there are two </w:t>
      </w:r>
      <w:proofErr w:type="spellStart"/>
      <w:r w:rsidRPr="003430AB">
        <w:rPr>
          <w:rFonts w:cs="Times New Roman"/>
          <w:i/>
          <w:lang w:val="en-US"/>
        </w:rPr>
        <w:t>PDSCH_Config</w:t>
      </w:r>
      <w:r w:rsidR="00A849BF">
        <w:rPr>
          <w:rFonts w:cs="Times New Roman"/>
          <w:i/>
          <w:lang w:val="en-US"/>
        </w:rPr>
        <w:t>s</w:t>
      </w:r>
      <w:proofErr w:type="spellEnd"/>
      <w:r w:rsidRPr="003430AB">
        <w:rPr>
          <w:rFonts w:cs="Times New Roman"/>
          <w:i/>
          <w:lang w:val="en-US"/>
        </w:rPr>
        <w:t>,</w:t>
      </w:r>
      <w:r>
        <w:rPr>
          <w:rFonts w:cs="Times New Roman"/>
          <w:lang w:val="en-US"/>
        </w:rPr>
        <w:t xml:space="preserve"> one per configured </w:t>
      </w:r>
      <w:r w:rsidRPr="003430AB">
        <w:rPr>
          <w:rFonts w:cs="Times New Roman"/>
          <w:i/>
          <w:lang w:val="en-US"/>
        </w:rPr>
        <w:t>S</w:t>
      </w:r>
      <w:r w:rsidR="006139D6" w:rsidRPr="003430AB">
        <w:rPr>
          <w:rFonts w:cs="Times New Roman"/>
          <w:i/>
          <w:lang w:val="en-US"/>
        </w:rPr>
        <w:t>e</w:t>
      </w:r>
      <w:r w:rsidRPr="003430AB">
        <w:rPr>
          <w:rFonts w:cs="Times New Roman"/>
          <w:i/>
          <w:lang w:val="en-US"/>
        </w:rPr>
        <w:t>rvingCell</w:t>
      </w:r>
      <w:r w:rsidR="009A7F20">
        <w:rPr>
          <w:rFonts w:cs="Times New Roman"/>
          <w:i/>
          <w:lang w:val="en-US"/>
        </w:rPr>
        <w:t xml:space="preserve"> </w:t>
      </w:r>
      <w:r w:rsidR="009A7F20" w:rsidRPr="003430AB">
        <w:rPr>
          <w:rFonts w:cs="Times New Roman"/>
          <w:lang w:val="en-US"/>
        </w:rPr>
        <w:t>object</w:t>
      </w:r>
      <w:r w:rsidRPr="003430AB">
        <w:rPr>
          <w:rFonts w:cs="Times New Roman"/>
          <w:i/>
          <w:lang w:val="en-US"/>
        </w:rPr>
        <w:t>,</w:t>
      </w:r>
      <w:r>
        <w:rPr>
          <w:rFonts w:cs="Times New Roman"/>
          <w:lang w:val="en-US"/>
        </w:rPr>
        <w:t xml:space="preserve"> there </w:t>
      </w:r>
      <w:r w:rsidR="006139D6">
        <w:rPr>
          <w:rFonts w:cs="Times New Roman"/>
          <w:lang w:val="en-US"/>
        </w:rPr>
        <w:t xml:space="preserve">are automatically two </w:t>
      </w:r>
      <w:r w:rsidR="006139D6" w:rsidRPr="00C36D72">
        <w:rPr>
          <w:rFonts w:eastAsia="Malgun Gothic" w:cs="Times New Roman"/>
          <w:i/>
          <w:lang w:val="en-US" w:eastAsia="ko-KR"/>
        </w:rPr>
        <w:t>dataScramblingIdentityPDSCH</w:t>
      </w:r>
      <w:r w:rsidR="006139D6">
        <w:rPr>
          <w:rFonts w:eastAsia="Malgun Gothic" w:cs="Times New Roman"/>
          <w:i/>
          <w:lang w:val="en-US" w:eastAsia="ko-KR"/>
        </w:rPr>
        <w:t xml:space="preserve"> </w:t>
      </w:r>
      <w:r w:rsidR="006139D6">
        <w:rPr>
          <w:rFonts w:eastAsia="Malgun Gothic" w:cs="Times New Roman"/>
          <w:lang w:val="en-US" w:eastAsia="ko-KR"/>
        </w:rPr>
        <w:t>configured to the UE by RRC</w:t>
      </w:r>
      <w:r w:rsidR="004F203D" w:rsidRPr="00C36D72">
        <w:rPr>
          <w:rFonts w:cs="Times New Roman"/>
          <w:lang w:val="en-US"/>
        </w:rPr>
        <w:t xml:space="preserve">. Hence, </w:t>
      </w:r>
      <w:r w:rsidR="00B76BDE">
        <w:rPr>
          <w:rFonts w:cs="Times New Roman"/>
          <w:lang w:val="en-US"/>
        </w:rPr>
        <w:t xml:space="preserve">the RAN1 functionality in the above </w:t>
      </w:r>
      <w:r w:rsidR="00B76BDE">
        <w:rPr>
          <w:rFonts w:cs="Times New Roman"/>
          <w:lang w:val="en-US"/>
        </w:rPr>
        <w:lastRenderedPageBreak/>
        <w:t>agreement</w:t>
      </w:r>
      <w:r w:rsidR="006139D6">
        <w:rPr>
          <w:rFonts w:cs="Times New Roman"/>
          <w:lang w:val="en-US"/>
        </w:rPr>
        <w:t xml:space="preserve"> is automatically fulfilled by adopting the CA framework to </w:t>
      </w:r>
      <w:proofErr w:type="spellStart"/>
      <w:r w:rsidR="006139D6">
        <w:rPr>
          <w:rFonts w:cs="Times New Roman"/>
          <w:lang w:val="en-US"/>
        </w:rPr>
        <w:t>multi-TRP</w:t>
      </w:r>
      <w:proofErr w:type="spellEnd"/>
      <w:r w:rsidR="00D9121B">
        <w:rPr>
          <w:rFonts w:cs="Times New Roman"/>
          <w:lang w:val="en-US"/>
        </w:rPr>
        <w:t xml:space="preserve">, and no further </w:t>
      </w:r>
      <w:r w:rsidR="000C0B1C">
        <w:rPr>
          <w:rFonts w:cs="Times New Roman"/>
          <w:lang w:val="en-US"/>
        </w:rPr>
        <w:t>enhancements to RRC are needed</w:t>
      </w:r>
      <w:r w:rsidR="002139AD" w:rsidRPr="00C36D72">
        <w:rPr>
          <w:rFonts w:cs="Times New Roman"/>
          <w:lang w:val="en-US"/>
        </w:rPr>
        <w:t>.</w:t>
      </w:r>
    </w:p>
    <w:p w14:paraId="6A75749D" w14:textId="77777777" w:rsidR="00782244" w:rsidRPr="00C36D72" w:rsidRDefault="00782244" w:rsidP="00B312A0">
      <w:pPr>
        <w:pStyle w:val="BodyText"/>
        <w:jc w:val="both"/>
        <w:rPr>
          <w:rFonts w:cs="Times New Roman"/>
          <w:lang w:val="en-US"/>
        </w:rPr>
      </w:pPr>
    </w:p>
    <w:p w14:paraId="7500615E" w14:textId="751D961C" w:rsidR="002139AD" w:rsidRPr="00C36D72" w:rsidRDefault="00144DC0" w:rsidP="003430AB">
      <w:pPr>
        <w:pStyle w:val="Observation"/>
        <w:rPr>
          <w:lang w:val="en-US"/>
        </w:rPr>
      </w:pPr>
      <w:r>
        <w:rPr>
          <w:lang w:val="en-US"/>
        </w:rPr>
        <w:t>Two different PDSCH scrambling identities</w:t>
      </w:r>
      <w:r w:rsidR="006139D6">
        <w:rPr>
          <w:lang w:val="en-US"/>
        </w:rPr>
        <w:t xml:space="preserve"> is automatically supported </w:t>
      </w:r>
      <w:r w:rsidR="00234065">
        <w:rPr>
          <w:lang w:val="en-US"/>
        </w:rPr>
        <w:t xml:space="preserve">due to the reuse of the CA framework </w:t>
      </w:r>
      <w:r w:rsidR="00F453EA">
        <w:rPr>
          <w:lang w:val="en-US"/>
        </w:rPr>
        <w:t>for multi-</w:t>
      </w:r>
      <w:r>
        <w:rPr>
          <w:lang w:val="en-US"/>
        </w:rPr>
        <w:t>DCI based NCJT</w:t>
      </w:r>
      <w:r w:rsidR="00F453EA">
        <w:rPr>
          <w:lang w:val="en-US"/>
        </w:rPr>
        <w:t xml:space="preserve"> where two</w:t>
      </w:r>
      <w:r w:rsidR="00F453EA" w:rsidRPr="003430AB">
        <w:rPr>
          <w:i/>
          <w:lang w:val="en-US"/>
        </w:rPr>
        <w:t xml:space="preserve"> </w:t>
      </w:r>
      <w:proofErr w:type="spellStart"/>
      <w:r w:rsidR="00F453EA" w:rsidRPr="003430AB">
        <w:rPr>
          <w:i/>
          <w:lang w:val="en-US"/>
        </w:rPr>
        <w:t>ServingCellConfig</w:t>
      </w:r>
      <w:r w:rsidR="00037B17">
        <w:rPr>
          <w:i/>
          <w:lang w:val="en-US"/>
        </w:rPr>
        <w:t>s</w:t>
      </w:r>
      <w:proofErr w:type="spellEnd"/>
      <w:r w:rsidR="00F453EA">
        <w:rPr>
          <w:lang w:val="en-US"/>
        </w:rPr>
        <w:t xml:space="preserve"> </w:t>
      </w:r>
      <w:r w:rsidR="00037B17">
        <w:rPr>
          <w:lang w:val="en-US"/>
        </w:rPr>
        <w:t>are</w:t>
      </w:r>
      <w:r w:rsidR="00F453EA">
        <w:rPr>
          <w:lang w:val="en-US"/>
        </w:rPr>
        <w:t xml:space="preserve"> used wi</w:t>
      </w:r>
      <w:r w:rsidR="00037B17">
        <w:rPr>
          <w:lang w:val="en-US"/>
        </w:rPr>
        <w:t>t</w:t>
      </w:r>
      <w:r w:rsidR="00F453EA">
        <w:rPr>
          <w:lang w:val="en-US"/>
        </w:rPr>
        <w:t>h each hav</w:t>
      </w:r>
      <w:r w:rsidR="00037B17">
        <w:rPr>
          <w:lang w:val="en-US"/>
        </w:rPr>
        <w:t>ing</w:t>
      </w:r>
      <w:r w:rsidR="00F453EA">
        <w:rPr>
          <w:lang w:val="en-US"/>
        </w:rPr>
        <w:t xml:space="preserve"> a </w:t>
      </w:r>
      <w:r w:rsidR="00F453EA" w:rsidRPr="003430AB">
        <w:rPr>
          <w:i/>
          <w:lang w:val="en-US"/>
        </w:rPr>
        <w:t>PDSCH-Config</w:t>
      </w:r>
      <w:r w:rsidR="00F453EA">
        <w:rPr>
          <w:lang w:val="en-US"/>
        </w:rPr>
        <w:t xml:space="preserve">, that contains the </w:t>
      </w:r>
      <w:r w:rsidR="00F453EA" w:rsidRPr="00C36D72">
        <w:rPr>
          <w:rFonts w:ascii="Times New Roman" w:eastAsia="Malgun Gothic" w:hAnsi="Times New Roman" w:cs="Times New Roman"/>
          <w:i/>
          <w:lang w:val="en-US" w:eastAsia="ko-KR"/>
        </w:rPr>
        <w:t>dataScramblingIdentityPDSCH</w:t>
      </w:r>
    </w:p>
    <w:p w14:paraId="3C2CD9CD" w14:textId="77777777" w:rsidR="00AA31FD" w:rsidRPr="00C36D72" w:rsidRDefault="00AA31FD" w:rsidP="00B312A0">
      <w:pPr>
        <w:pStyle w:val="BodyText"/>
        <w:jc w:val="both"/>
        <w:rPr>
          <w:rFonts w:cs="Times New Roman"/>
          <w:lang w:val="en-US"/>
        </w:rPr>
      </w:pPr>
    </w:p>
    <w:p w14:paraId="46325F46" w14:textId="0B14AB22" w:rsidR="00431E89" w:rsidRPr="00C36D72" w:rsidRDefault="00431E89" w:rsidP="003430AB">
      <w:pPr>
        <w:pStyle w:val="Heading2"/>
      </w:pPr>
      <w:r w:rsidRPr="00C36D72">
        <w:t xml:space="preserve">Issue related to </w:t>
      </w:r>
      <w:r w:rsidR="009F61B8">
        <w:t>DCI format 1</w:t>
      </w:r>
      <w:r w:rsidR="00B206CA">
        <w:t>_</w:t>
      </w:r>
      <w:r w:rsidR="009F61B8">
        <w:t>0</w:t>
      </w:r>
    </w:p>
    <w:p w14:paraId="53EFC937" w14:textId="1F10E033" w:rsidR="00431E89" w:rsidRDefault="00791A33" w:rsidP="00B312A0">
      <w:pPr>
        <w:pStyle w:val="BodyText"/>
        <w:jc w:val="both"/>
        <w:rPr>
          <w:rFonts w:cs="Times New Roman"/>
          <w:lang w:val="en-US"/>
        </w:rPr>
      </w:pPr>
      <w:r>
        <w:rPr>
          <w:rFonts w:cs="Times New Roman"/>
          <w:lang w:val="en-US"/>
        </w:rPr>
        <w:t>In RAN1#96, the following agreement was made:</w:t>
      </w:r>
    </w:p>
    <w:p w14:paraId="7C15860E" w14:textId="77777777" w:rsidR="00791A33" w:rsidRDefault="00791A33" w:rsidP="00B312A0">
      <w:pPr>
        <w:pStyle w:val="BodyText"/>
        <w:jc w:val="both"/>
        <w:rPr>
          <w:rFonts w:cs="Times New Roman"/>
          <w:lang w:val="en-US"/>
        </w:rPr>
      </w:pPr>
    </w:p>
    <w:p w14:paraId="4E9094D1" w14:textId="77777777" w:rsidR="00B23986" w:rsidRPr="003430AB" w:rsidRDefault="00B23986" w:rsidP="00B23986">
      <w:pPr>
        <w:jc w:val="both"/>
        <w:rPr>
          <w:rFonts w:ascii="Times New Roman" w:hAnsi="Times New Roman"/>
          <w:b/>
          <w:highlight w:val="green"/>
          <w:lang w:val="en-US"/>
        </w:rPr>
      </w:pPr>
      <w:r w:rsidRPr="003430AB">
        <w:rPr>
          <w:rFonts w:ascii="Times New Roman" w:hAnsi="Times New Roman"/>
          <w:b/>
          <w:highlight w:val="green"/>
          <w:lang w:val="en-US"/>
        </w:rPr>
        <w:t>Agreement</w:t>
      </w:r>
    </w:p>
    <w:p w14:paraId="1BA9F0BE" w14:textId="77777777" w:rsidR="00B23986" w:rsidRPr="003430AB" w:rsidRDefault="00B23986" w:rsidP="00B23986">
      <w:pPr>
        <w:jc w:val="both"/>
        <w:rPr>
          <w:rFonts w:ascii="Times New Roman" w:hAnsi="Times New Roman"/>
          <w:lang w:val="en-US"/>
        </w:rPr>
      </w:pPr>
      <w:r w:rsidRPr="003430AB">
        <w:rPr>
          <w:rFonts w:ascii="Times New Roman" w:hAnsi="Times New Roman"/>
          <w:lang w:val="en-US"/>
        </w:rPr>
        <w:t xml:space="preserve">For a UE supporting multiple-PDCCH based </w:t>
      </w:r>
      <w:proofErr w:type="spellStart"/>
      <w:r w:rsidRPr="003430AB">
        <w:rPr>
          <w:rFonts w:ascii="Times New Roman" w:hAnsi="Times New Roman"/>
          <w:lang w:val="en-US"/>
        </w:rPr>
        <w:t>multi-TRP</w:t>
      </w:r>
      <w:proofErr w:type="spellEnd"/>
      <w:r w:rsidRPr="003430AB">
        <w:rPr>
          <w:rFonts w:ascii="Times New Roman" w:hAnsi="Times New Roman"/>
          <w:lang w:val="en-US"/>
        </w:rPr>
        <w:t xml:space="preserve">/panel transmission and each PDCCH schedules one PDSCH, at least for eMBB with non-ideal backhaul, support following restrictions: </w:t>
      </w:r>
    </w:p>
    <w:p w14:paraId="61856231" w14:textId="77777777" w:rsidR="00B23986" w:rsidRPr="003430AB" w:rsidRDefault="00B23986" w:rsidP="00B23986">
      <w:pPr>
        <w:numPr>
          <w:ilvl w:val="0"/>
          <w:numId w:val="16"/>
        </w:numPr>
        <w:contextualSpacing/>
        <w:jc w:val="both"/>
        <w:rPr>
          <w:rFonts w:ascii="Times New Roman" w:eastAsia="SimSun" w:hAnsi="Times New Roman"/>
          <w:lang w:val="en-US"/>
        </w:rPr>
      </w:pPr>
      <w:r w:rsidRPr="003430AB">
        <w:rPr>
          <w:rFonts w:ascii="Times New Roman" w:eastAsia="SimSun" w:hAnsi="Times New Roman"/>
          <w:lang w:val="en-US"/>
        </w:rPr>
        <w:t>The UE may be scheduled with fully/partially/non-overlapped PDSCHs at time and frequency domain by multiple PDCCHs with following restrictions:</w:t>
      </w:r>
    </w:p>
    <w:p w14:paraId="5514E258" w14:textId="007437CF" w:rsidR="00B23986" w:rsidRPr="00AA7C51" w:rsidRDefault="00B95080" w:rsidP="00B23986">
      <w:pPr>
        <w:numPr>
          <w:ilvl w:val="1"/>
          <w:numId w:val="16"/>
        </w:numPr>
        <w:contextualSpacing/>
        <w:jc w:val="both"/>
        <w:rPr>
          <w:rFonts w:ascii="Times New Roman" w:eastAsia="SimSun" w:hAnsi="Times New Roman"/>
        </w:rPr>
      </w:pPr>
      <w:r>
        <w:rPr>
          <w:rFonts w:ascii="Times New Roman" w:eastAsia="SimSun" w:hAnsi="Times New Roman"/>
        </w:rPr>
        <w:t>...</w:t>
      </w:r>
    </w:p>
    <w:p w14:paraId="1D3C1D11" w14:textId="77777777" w:rsidR="00B23986" w:rsidRPr="003430AB" w:rsidRDefault="00B23986" w:rsidP="00B23986">
      <w:pPr>
        <w:numPr>
          <w:ilvl w:val="1"/>
          <w:numId w:val="16"/>
        </w:numPr>
        <w:contextualSpacing/>
        <w:jc w:val="both"/>
        <w:rPr>
          <w:rFonts w:ascii="Times New Roman" w:eastAsia="SimSun" w:hAnsi="Times New Roman"/>
          <w:highlight w:val="yellow"/>
          <w:lang w:val="en-US"/>
        </w:rPr>
      </w:pPr>
      <w:r w:rsidRPr="003430AB">
        <w:rPr>
          <w:rFonts w:ascii="Times New Roman" w:eastAsia="SimSun" w:hAnsi="Times New Roman"/>
          <w:highlight w:val="yellow"/>
          <w:lang w:val="en-US"/>
        </w:rPr>
        <w:t xml:space="preserve">The UE is not expected to have more than one TCI index with DMRS ports within the same CDM group for fully/partially overlapped PDSCHs </w:t>
      </w:r>
    </w:p>
    <w:p w14:paraId="2A212F47" w14:textId="70EED556" w:rsidR="00B95080" w:rsidRPr="00AA7C51" w:rsidRDefault="008925E1" w:rsidP="00B23986">
      <w:pPr>
        <w:numPr>
          <w:ilvl w:val="1"/>
          <w:numId w:val="16"/>
        </w:numPr>
        <w:contextualSpacing/>
        <w:jc w:val="both"/>
        <w:rPr>
          <w:rFonts w:ascii="Times New Roman" w:eastAsia="SimSun" w:hAnsi="Times New Roman"/>
        </w:rPr>
      </w:pPr>
      <w:r>
        <w:rPr>
          <w:rFonts w:ascii="Times New Roman" w:eastAsia="SimSun" w:hAnsi="Times New Roman"/>
        </w:rPr>
        <w:t>....</w:t>
      </w:r>
    </w:p>
    <w:p w14:paraId="2B329526" w14:textId="77777777" w:rsidR="00B23986" w:rsidRDefault="00B23986" w:rsidP="00B312A0">
      <w:pPr>
        <w:pStyle w:val="BodyText"/>
        <w:jc w:val="both"/>
        <w:rPr>
          <w:rFonts w:cs="Times New Roman"/>
          <w:lang w:val="en-US"/>
        </w:rPr>
      </w:pPr>
    </w:p>
    <w:p w14:paraId="4A094026" w14:textId="77777777" w:rsidR="00D40FC8" w:rsidRPr="003430AB" w:rsidRDefault="00601C60" w:rsidP="00B312A0">
      <w:pPr>
        <w:pStyle w:val="BodyText"/>
        <w:jc w:val="both"/>
        <w:rPr>
          <w:rFonts w:cs="Arial"/>
          <w:lang w:val="en-US"/>
        </w:rPr>
      </w:pPr>
      <w:r w:rsidRPr="003430AB">
        <w:rPr>
          <w:rFonts w:eastAsia="SimSun" w:cs="Arial"/>
          <w:lang w:val="en-US"/>
        </w:rPr>
        <w:t>T</w:t>
      </w:r>
      <w:r w:rsidR="009D17F8" w:rsidRPr="003430AB">
        <w:rPr>
          <w:rFonts w:cs="Arial"/>
          <w:lang w:val="en-US"/>
        </w:rPr>
        <w:t xml:space="preserve">he PDSCHs transmitted from different TRPs will have different TCI states associated with them.  </w:t>
      </w:r>
      <w:r w:rsidR="00CB3610" w:rsidRPr="003430AB">
        <w:rPr>
          <w:rFonts w:cs="Arial"/>
          <w:lang w:val="en-US"/>
        </w:rPr>
        <w:t>Therefore, a</w:t>
      </w:r>
      <w:r w:rsidR="00916BC0" w:rsidRPr="003430AB">
        <w:rPr>
          <w:rFonts w:cs="Arial"/>
          <w:lang w:val="en-US"/>
        </w:rPr>
        <w:t xml:space="preserve">ccording </w:t>
      </w:r>
      <w:r w:rsidR="00CB3610" w:rsidRPr="003430AB">
        <w:rPr>
          <w:rFonts w:cs="Arial"/>
          <w:lang w:val="en-US"/>
        </w:rPr>
        <w:t>to the above agreement</w:t>
      </w:r>
      <w:r w:rsidR="009D17F8" w:rsidRPr="003430AB">
        <w:rPr>
          <w:rFonts w:cs="Arial"/>
          <w:lang w:val="en-US"/>
        </w:rPr>
        <w:t>, the PDSCH DM-RSs from the different TRPs need to belong to different DM-RS CDM groups according to this restriction.</w:t>
      </w:r>
      <w:r w:rsidR="00534791" w:rsidRPr="003430AB">
        <w:rPr>
          <w:rFonts w:cs="Arial"/>
          <w:lang w:val="en-US"/>
        </w:rPr>
        <w:t xml:space="preserve">  </w:t>
      </w:r>
    </w:p>
    <w:p w14:paraId="666651DA" w14:textId="77777777" w:rsidR="00D40FC8" w:rsidRPr="003430AB" w:rsidRDefault="00D40FC8" w:rsidP="00B312A0">
      <w:pPr>
        <w:pStyle w:val="BodyText"/>
        <w:jc w:val="both"/>
        <w:rPr>
          <w:rFonts w:cs="Arial"/>
          <w:lang w:val="en-US"/>
        </w:rPr>
      </w:pPr>
    </w:p>
    <w:p w14:paraId="5CE3A5A7" w14:textId="5FEEC772" w:rsidR="00431E89" w:rsidRPr="003430AB" w:rsidRDefault="00534791" w:rsidP="00B312A0">
      <w:pPr>
        <w:pStyle w:val="BodyText"/>
        <w:jc w:val="both"/>
        <w:rPr>
          <w:rFonts w:cs="Arial"/>
          <w:lang w:val="en-US"/>
        </w:rPr>
      </w:pPr>
      <w:r w:rsidRPr="003430AB">
        <w:rPr>
          <w:rFonts w:cs="Arial"/>
          <w:lang w:val="en-US"/>
        </w:rPr>
        <w:t xml:space="preserve">In the case </w:t>
      </w:r>
      <w:r w:rsidR="00C36890" w:rsidRPr="003430AB">
        <w:rPr>
          <w:rFonts w:cs="Arial"/>
          <w:lang w:val="en-US"/>
        </w:rPr>
        <w:t xml:space="preserve">when </w:t>
      </w:r>
      <w:r w:rsidR="009839D1" w:rsidRPr="003430AB">
        <w:rPr>
          <w:rFonts w:cs="Arial"/>
          <w:lang w:val="en-US"/>
        </w:rPr>
        <w:t>the PDSCHs are scheduled</w:t>
      </w:r>
      <w:r w:rsidR="000758C9" w:rsidRPr="003430AB">
        <w:rPr>
          <w:rFonts w:cs="Arial"/>
          <w:lang w:val="en-US"/>
        </w:rPr>
        <w:t xml:space="preserve"> via DCI format 1-1, </w:t>
      </w:r>
      <w:r w:rsidR="00282DB8" w:rsidRPr="003430AB">
        <w:rPr>
          <w:rFonts w:cs="Arial"/>
          <w:lang w:val="en-US"/>
        </w:rPr>
        <w:t xml:space="preserve">the </w:t>
      </w:r>
      <w:r w:rsidR="00282DB8" w:rsidRPr="003430AB">
        <w:rPr>
          <w:rFonts w:cs="Arial"/>
          <w:i/>
          <w:lang w:val="en-US"/>
        </w:rPr>
        <w:t>Antenna ports</w:t>
      </w:r>
      <w:r w:rsidR="00871E9A" w:rsidRPr="003430AB">
        <w:rPr>
          <w:rFonts w:cs="Arial"/>
          <w:lang w:val="en-US"/>
        </w:rPr>
        <w:t xml:space="preserve"> field in the DCI </w:t>
      </w:r>
      <w:r w:rsidR="00D5277C" w:rsidRPr="003430AB">
        <w:rPr>
          <w:rFonts w:cs="Arial"/>
          <w:lang w:val="en-US"/>
        </w:rPr>
        <w:t xml:space="preserve">indicates the </w:t>
      </w:r>
      <w:r w:rsidR="00BF4193" w:rsidRPr="003430AB">
        <w:rPr>
          <w:rFonts w:cs="Arial"/>
          <w:lang w:val="en-US"/>
        </w:rPr>
        <w:t xml:space="preserve">PDSCH </w:t>
      </w:r>
      <w:r w:rsidR="00D5277C" w:rsidRPr="003430AB">
        <w:rPr>
          <w:rFonts w:cs="Arial"/>
          <w:lang w:val="en-US"/>
        </w:rPr>
        <w:t>DMRS ports</w:t>
      </w:r>
      <w:r w:rsidR="00BF4193" w:rsidRPr="003430AB">
        <w:rPr>
          <w:rFonts w:cs="Arial"/>
          <w:lang w:val="en-US"/>
        </w:rPr>
        <w:t xml:space="preserve">.  Hence, </w:t>
      </w:r>
      <w:r w:rsidR="00795742" w:rsidRPr="003430AB">
        <w:rPr>
          <w:rFonts w:cs="Arial"/>
          <w:lang w:val="en-US"/>
        </w:rPr>
        <w:t xml:space="preserve">in the case of DCI format 1-1, </w:t>
      </w:r>
      <w:r w:rsidR="00BF4193" w:rsidRPr="003430AB">
        <w:rPr>
          <w:rFonts w:cs="Arial"/>
          <w:lang w:val="en-US"/>
        </w:rPr>
        <w:t xml:space="preserve">it can be </w:t>
      </w:r>
      <w:r w:rsidR="001F68ED" w:rsidRPr="003430AB">
        <w:rPr>
          <w:rFonts w:cs="Arial"/>
          <w:lang w:val="en-US"/>
        </w:rPr>
        <w:t xml:space="preserve">easily ensured </w:t>
      </w:r>
      <w:r w:rsidR="00327647" w:rsidRPr="003430AB">
        <w:rPr>
          <w:rFonts w:cs="Arial"/>
          <w:lang w:val="en-US"/>
        </w:rPr>
        <w:t>by proper indication of the PDSCH DMRS ports</w:t>
      </w:r>
      <w:r w:rsidR="007D2E44" w:rsidRPr="003430AB">
        <w:rPr>
          <w:rFonts w:cs="Arial"/>
          <w:lang w:val="en-US"/>
        </w:rPr>
        <w:t xml:space="preserve"> that the </w:t>
      </w:r>
      <w:r w:rsidR="00AE6E79" w:rsidRPr="003430AB">
        <w:rPr>
          <w:rFonts w:cs="Arial"/>
          <w:lang w:val="en-US"/>
        </w:rPr>
        <w:t>two PDSCH</w:t>
      </w:r>
      <w:r w:rsidR="00664A06" w:rsidRPr="003430AB">
        <w:rPr>
          <w:rFonts w:cs="Arial"/>
          <w:lang w:val="en-US"/>
        </w:rPr>
        <w:t xml:space="preserve"> DM-RSs from the two TRPs belong to different DM-RS CDM groups.  </w:t>
      </w:r>
    </w:p>
    <w:p w14:paraId="2070A2DC" w14:textId="77777777" w:rsidR="003126B1" w:rsidRPr="003430AB" w:rsidRDefault="003126B1" w:rsidP="00B312A0">
      <w:pPr>
        <w:pStyle w:val="BodyText"/>
        <w:jc w:val="both"/>
        <w:rPr>
          <w:rFonts w:cs="Arial"/>
          <w:lang w:val="en-US"/>
        </w:rPr>
      </w:pPr>
    </w:p>
    <w:p w14:paraId="40A2A5C7" w14:textId="3B8A21DA" w:rsidR="003126B1" w:rsidRPr="003430AB" w:rsidRDefault="0067603C" w:rsidP="00B312A0">
      <w:pPr>
        <w:pStyle w:val="BodyText"/>
        <w:jc w:val="both"/>
        <w:rPr>
          <w:rFonts w:cs="Arial"/>
          <w:lang w:val="en-US"/>
        </w:rPr>
      </w:pPr>
      <w:r w:rsidRPr="003430AB">
        <w:rPr>
          <w:rFonts w:cs="Arial"/>
          <w:lang w:val="en-US"/>
        </w:rPr>
        <w:t xml:space="preserve">However, the case when </w:t>
      </w:r>
      <w:r w:rsidR="000D6CB7" w:rsidRPr="003430AB">
        <w:rPr>
          <w:rFonts w:cs="Arial"/>
          <w:lang w:val="en-US"/>
        </w:rPr>
        <w:t>the PDSCHs are scheduled via</w:t>
      </w:r>
      <w:r w:rsidR="009F5174" w:rsidRPr="003430AB">
        <w:rPr>
          <w:rFonts w:cs="Arial"/>
          <w:lang w:val="en-US"/>
        </w:rPr>
        <w:t xml:space="preserve"> DCI format 1-0 is problematic </w:t>
      </w:r>
      <w:r w:rsidR="0022353A" w:rsidRPr="003430AB">
        <w:rPr>
          <w:rFonts w:cs="Arial"/>
          <w:lang w:val="en-US"/>
        </w:rPr>
        <w:t xml:space="preserve">for multi-PDCCH based NC-JT </w:t>
      </w:r>
      <w:r w:rsidR="009F5174" w:rsidRPr="003430AB">
        <w:rPr>
          <w:rFonts w:cs="Arial"/>
          <w:lang w:val="en-US"/>
        </w:rPr>
        <w:t>a</w:t>
      </w:r>
      <w:r w:rsidR="003126B1" w:rsidRPr="003430AB">
        <w:rPr>
          <w:rFonts w:cs="Arial"/>
          <w:lang w:val="en-US"/>
        </w:rPr>
        <w:t xml:space="preserve">s there is no </w:t>
      </w:r>
      <w:r w:rsidR="003126B1" w:rsidRPr="003430AB">
        <w:rPr>
          <w:rFonts w:cs="Arial"/>
          <w:i/>
          <w:lang w:val="en-US"/>
        </w:rPr>
        <w:t>Antenna ports</w:t>
      </w:r>
      <w:r w:rsidR="003126B1" w:rsidRPr="003430AB">
        <w:rPr>
          <w:rFonts w:cs="Arial"/>
          <w:lang w:val="en-US"/>
        </w:rPr>
        <w:t xml:space="preserve"> field in DCI format 1-0</w:t>
      </w:r>
      <w:r w:rsidR="0022353A" w:rsidRPr="003430AB">
        <w:rPr>
          <w:rFonts w:cs="Arial"/>
          <w:lang w:val="en-US"/>
        </w:rPr>
        <w:t xml:space="preserve">.  </w:t>
      </w:r>
      <w:r w:rsidR="005F5CB3" w:rsidRPr="003430AB">
        <w:rPr>
          <w:rFonts w:cs="Arial"/>
          <w:lang w:val="en-US"/>
        </w:rPr>
        <w:t>In the case of DCI format 1-0, the PDSCH D</w:t>
      </w:r>
      <w:r w:rsidR="00DF792E" w:rsidRPr="003430AB">
        <w:rPr>
          <w:rFonts w:cs="Arial"/>
          <w:lang w:val="en-US"/>
        </w:rPr>
        <w:t xml:space="preserve">M-RS is assumed to use </w:t>
      </w:r>
      <w:r w:rsidR="005B7473" w:rsidRPr="003430AB">
        <w:rPr>
          <w:rFonts w:cs="Arial"/>
          <w:lang w:val="en-US"/>
        </w:rPr>
        <w:t xml:space="preserve">DM-RS port 0 which corresponds to CDM group 0.  </w:t>
      </w:r>
      <w:r w:rsidR="00E60A93" w:rsidRPr="003430AB">
        <w:rPr>
          <w:rFonts w:cs="Arial"/>
          <w:lang w:val="en-US"/>
        </w:rPr>
        <w:t xml:space="preserve">Hence, in the scenario when one or both </w:t>
      </w:r>
      <w:r w:rsidR="005F2FE5" w:rsidRPr="003430AB">
        <w:rPr>
          <w:rFonts w:cs="Arial"/>
          <w:lang w:val="en-US"/>
        </w:rPr>
        <w:t>TRPs are scheduling PDSCH using DCI format 1-0</w:t>
      </w:r>
      <w:r w:rsidR="00CC379C" w:rsidRPr="003430AB">
        <w:rPr>
          <w:rFonts w:cs="Arial"/>
          <w:lang w:val="en-US"/>
        </w:rPr>
        <w:t xml:space="preserve">, then there is a </w:t>
      </w:r>
      <w:r w:rsidR="00931D0D" w:rsidRPr="003430AB">
        <w:rPr>
          <w:rFonts w:cs="Arial"/>
          <w:lang w:val="en-US"/>
        </w:rPr>
        <w:t>strong possibility that both TRPs’ PDSCH DMRS end up in CDM group 0</w:t>
      </w:r>
      <w:r w:rsidR="00752E0C" w:rsidRPr="003430AB">
        <w:rPr>
          <w:rFonts w:cs="Arial"/>
          <w:lang w:val="en-US"/>
        </w:rPr>
        <w:t xml:space="preserve">.  </w:t>
      </w:r>
      <w:r w:rsidR="00A57801" w:rsidRPr="003430AB">
        <w:rPr>
          <w:rFonts w:cs="Arial"/>
          <w:lang w:val="en-US"/>
        </w:rPr>
        <w:t>For Multi-PDCCH based NC-JT, t</w:t>
      </w:r>
      <w:r w:rsidR="00752E0C" w:rsidRPr="003430AB">
        <w:rPr>
          <w:rFonts w:cs="Arial"/>
          <w:lang w:val="en-US"/>
        </w:rPr>
        <w:t xml:space="preserve">his violates the restriction of having </w:t>
      </w:r>
      <w:r w:rsidR="00BF7528" w:rsidRPr="003430AB">
        <w:rPr>
          <w:rFonts w:cs="Arial"/>
          <w:lang w:val="en-US"/>
        </w:rPr>
        <w:t>different TRPs</w:t>
      </w:r>
      <w:r w:rsidR="00232E51" w:rsidRPr="003430AB">
        <w:rPr>
          <w:rFonts w:cs="Arial"/>
          <w:lang w:val="en-US"/>
        </w:rPr>
        <w:t xml:space="preserve">’ PDSCH DM-RS in different </w:t>
      </w:r>
      <w:r w:rsidR="002B3E5D" w:rsidRPr="003430AB">
        <w:rPr>
          <w:rFonts w:cs="Arial"/>
          <w:lang w:val="en-US"/>
        </w:rPr>
        <w:t xml:space="preserve">DM-RS CDM groups.  Hence, a solution </w:t>
      </w:r>
      <w:r w:rsidR="007C2E2A" w:rsidRPr="003430AB">
        <w:rPr>
          <w:rFonts w:cs="Arial"/>
          <w:lang w:val="en-US"/>
        </w:rPr>
        <w:t xml:space="preserve">should be studied </w:t>
      </w:r>
      <w:r w:rsidR="00043EC5" w:rsidRPr="003430AB">
        <w:rPr>
          <w:rFonts w:cs="Arial"/>
          <w:lang w:val="en-US"/>
        </w:rPr>
        <w:t xml:space="preserve">on how to </w:t>
      </w:r>
      <w:r w:rsidR="0043719E" w:rsidRPr="003430AB">
        <w:rPr>
          <w:rFonts w:cs="Arial"/>
          <w:lang w:val="en-US"/>
        </w:rPr>
        <w:t>ensure th</w:t>
      </w:r>
      <w:r w:rsidR="00950A7F" w:rsidRPr="003430AB">
        <w:rPr>
          <w:rFonts w:cs="Arial"/>
          <w:lang w:val="en-US"/>
        </w:rPr>
        <w:t xml:space="preserve">e above agreed restriction is satisfied when </w:t>
      </w:r>
      <w:r w:rsidR="00EA5A57" w:rsidRPr="003430AB">
        <w:rPr>
          <w:rFonts w:cs="Arial"/>
          <w:lang w:val="en-US"/>
        </w:rPr>
        <w:t>multi-PDCCH based NC-JT sc</w:t>
      </w:r>
      <w:r w:rsidR="00167FD5" w:rsidRPr="003430AB">
        <w:rPr>
          <w:rFonts w:cs="Arial"/>
          <w:lang w:val="en-US"/>
        </w:rPr>
        <w:t>heduling involves DCI format 1-0.</w:t>
      </w:r>
    </w:p>
    <w:p w14:paraId="7F4A351E" w14:textId="77777777" w:rsidR="00BF62B8" w:rsidRPr="003430AB" w:rsidRDefault="00BF62B8" w:rsidP="00B312A0">
      <w:pPr>
        <w:pStyle w:val="BodyText"/>
        <w:jc w:val="both"/>
        <w:rPr>
          <w:rFonts w:cs="Arial"/>
          <w:lang w:val="en-US"/>
        </w:rPr>
      </w:pPr>
    </w:p>
    <w:p w14:paraId="6C979790" w14:textId="77777777" w:rsidR="002B1E1C" w:rsidRPr="00C36D72" w:rsidRDefault="002B1E1C" w:rsidP="002B1E1C">
      <w:pPr>
        <w:pStyle w:val="BodyText"/>
        <w:jc w:val="both"/>
        <w:rPr>
          <w:rFonts w:cs="Times New Roman"/>
          <w:lang w:val="en-US"/>
        </w:rPr>
      </w:pPr>
    </w:p>
    <w:p w14:paraId="0E9E4DBA" w14:textId="6B8440E2" w:rsidR="002B1E1C" w:rsidRPr="003430AB" w:rsidRDefault="00305B53" w:rsidP="003430AB">
      <w:pPr>
        <w:pStyle w:val="Observation"/>
        <w:jc w:val="both"/>
        <w:rPr>
          <w:rFonts w:ascii="Times New Roman" w:hAnsi="Times New Roman" w:cs="Times New Roman"/>
          <w:lang w:val="en-US"/>
        </w:rPr>
      </w:pPr>
      <w:r w:rsidRPr="003430AB">
        <w:rPr>
          <w:rFonts w:ascii="Times New Roman" w:hAnsi="Times New Roman" w:cs="Times New Roman"/>
          <w:lang w:val="en-US"/>
        </w:rPr>
        <w:t xml:space="preserve">For Multi-PDCCH based NC-JT, </w:t>
      </w:r>
      <w:r w:rsidR="007D5E73" w:rsidRPr="003430AB">
        <w:rPr>
          <w:rFonts w:ascii="Times New Roman" w:hAnsi="Times New Roman" w:cs="Times New Roman"/>
          <w:lang w:val="en-US"/>
        </w:rPr>
        <w:t>scheduling PD</w:t>
      </w:r>
      <w:r w:rsidR="00190CD3" w:rsidRPr="003430AB">
        <w:rPr>
          <w:rFonts w:ascii="Times New Roman" w:hAnsi="Times New Roman" w:cs="Times New Roman"/>
          <w:lang w:val="en-US"/>
        </w:rPr>
        <w:t>SCH using DCI format 1</w:t>
      </w:r>
      <w:r w:rsidR="004907E9">
        <w:rPr>
          <w:rFonts w:ascii="Times New Roman" w:hAnsi="Times New Roman" w:cs="Times New Roman"/>
          <w:lang w:val="en-US"/>
        </w:rPr>
        <w:t>_</w:t>
      </w:r>
      <w:r w:rsidR="00190CD3" w:rsidRPr="003430AB">
        <w:rPr>
          <w:rFonts w:ascii="Times New Roman" w:hAnsi="Times New Roman" w:cs="Times New Roman"/>
          <w:lang w:val="en-US"/>
        </w:rPr>
        <w:t xml:space="preserve">0 </w:t>
      </w:r>
      <w:r w:rsidR="00D93F40" w:rsidRPr="003430AB">
        <w:rPr>
          <w:rFonts w:ascii="Times New Roman" w:hAnsi="Times New Roman" w:cs="Times New Roman"/>
          <w:lang w:val="en-US"/>
        </w:rPr>
        <w:t>from one or both TRPs</w:t>
      </w:r>
      <w:r w:rsidRPr="003430AB">
        <w:rPr>
          <w:rFonts w:ascii="Times New Roman" w:hAnsi="Times New Roman" w:cs="Times New Roman"/>
          <w:lang w:val="en-US"/>
        </w:rPr>
        <w:t xml:space="preserve"> violates the restriction of having different TRPs’ PDSCH DM-RS in different DM-RS CDM groups.</w:t>
      </w:r>
    </w:p>
    <w:p w14:paraId="4DB9020E" w14:textId="77777777" w:rsidR="00BF62B8" w:rsidRPr="003430AB" w:rsidRDefault="00BF62B8" w:rsidP="00B312A0">
      <w:pPr>
        <w:pStyle w:val="BodyText"/>
        <w:jc w:val="both"/>
        <w:rPr>
          <w:rFonts w:cs="Arial"/>
          <w:lang w:val="en-US"/>
        </w:rPr>
      </w:pPr>
    </w:p>
    <w:p w14:paraId="38430A87" w14:textId="15962CF3" w:rsidR="006D4007" w:rsidRPr="00C36D72" w:rsidRDefault="00A4170A" w:rsidP="006D4007">
      <w:pPr>
        <w:pStyle w:val="BodyText"/>
        <w:jc w:val="both"/>
        <w:rPr>
          <w:rFonts w:cs="Times New Roman"/>
          <w:lang w:val="en-US"/>
        </w:rPr>
      </w:pPr>
      <w:r>
        <w:rPr>
          <w:rFonts w:cs="Times New Roman"/>
          <w:lang w:val="en-US"/>
        </w:rPr>
        <w:t>Hence, some solution to handle this issue should be discussed in RAN1.</w:t>
      </w:r>
    </w:p>
    <w:p w14:paraId="009D08DD" w14:textId="77777777" w:rsidR="007E09A3" w:rsidRPr="00C36D72" w:rsidRDefault="00EF4EE2" w:rsidP="003430AB">
      <w:pPr>
        <w:pStyle w:val="Heading1"/>
      </w:pPr>
      <w:r w:rsidRPr="00C36D72">
        <w:lastRenderedPageBreak/>
        <w:t xml:space="preserve">Single PDCCH based </w:t>
      </w:r>
      <w:proofErr w:type="spellStart"/>
      <w:r w:rsidR="00D44FEA" w:rsidRPr="00C36D72">
        <w:t>multi-TRP</w:t>
      </w:r>
      <w:proofErr w:type="spellEnd"/>
      <w:r w:rsidR="00D44FEA" w:rsidRPr="00C36D72">
        <w:t xml:space="preserve"> scheduling</w:t>
      </w:r>
    </w:p>
    <w:p w14:paraId="0E5ADF01" w14:textId="73FF602C" w:rsidR="007604D0" w:rsidRPr="00C36D72" w:rsidRDefault="007604D0" w:rsidP="003430AB">
      <w:pPr>
        <w:pStyle w:val="Heading2"/>
      </w:pPr>
      <w:r w:rsidRPr="00C36D72">
        <w:t>Extended TCI states</w:t>
      </w:r>
    </w:p>
    <w:p w14:paraId="3FD13FC4" w14:textId="2033F01A" w:rsidR="005E7F57" w:rsidRPr="00C36D72" w:rsidRDefault="005E7F57" w:rsidP="00B312A0">
      <w:pPr>
        <w:jc w:val="both"/>
        <w:rPr>
          <w:rFonts w:ascii="Times New Roman" w:hAnsi="Times New Roman" w:cs="Times New Roman"/>
          <w:lang w:val="en-US"/>
        </w:rPr>
      </w:pPr>
      <w:r w:rsidRPr="00C36D72">
        <w:rPr>
          <w:rFonts w:ascii="Times New Roman" w:hAnsi="Times New Roman" w:cs="Times New Roman"/>
          <w:lang w:val="en-US"/>
        </w:rPr>
        <w:t>At RAN1 AH 1901, the following was agreed</w:t>
      </w:r>
    </w:p>
    <w:p w14:paraId="198502FA" w14:textId="77777777" w:rsidR="005E7F57" w:rsidRPr="00C36D72" w:rsidRDefault="005E7F57" w:rsidP="00B312A0">
      <w:pPr>
        <w:ind w:left="567"/>
        <w:jc w:val="both"/>
        <w:rPr>
          <w:rFonts w:ascii="Times New Roman" w:hAnsi="Times New Roman" w:cs="Times New Roman"/>
          <w:i/>
          <w:lang w:val="en-US"/>
        </w:rPr>
      </w:pPr>
      <w:r w:rsidRPr="00C36D72">
        <w:rPr>
          <w:rFonts w:ascii="Times New Roman" w:hAnsi="Times New Roman" w:cs="Times New Roman"/>
          <w:i/>
          <w:lang w:val="en-US"/>
        </w:rPr>
        <w:t xml:space="preserve">TCI indication framework shall be enhanced in Rel-16 at least for eMBB: </w:t>
      </w:r>
    </w:p>
    <w:p w14:paraId="1ECFE4E6" w14:textId="77777777" w:rsidR="005E7F57" w:rsidRPr="00C36D72" w:rsidRDefault="005E7F57" w:rsidP="00B312A0">
      <w:pPr>
        <w:numPr>
          <w:ilvl w:val="0"/>
          <w:numId w:val="17"/>
        </w:numPr>
        <w:ind w:left="1287"/>
        <w:contextualSpacing/>
        <w:jc w:val="both"/>
        <w:rPr>
          <w:rFonts w:ascii="Times New Roman" w:hAnsi="Times New Roman" w:cs="Times New Roman"/>
          <w:i/>
          <w:lang w:val="en-US"/>
        </w:rPr>
      </w:pPr>
      <w:r w:rsidRPr="00C36D72">
        <w:rPr>
          <w:rFonts w:ascii="Times New Roman" w:hAnsi="Times New Roman" w:cs="Times New Roman"/>
          <w:i/>
          <w:lang w:val="en-US"/>
        </w:rPr>
        <w:t xml:space="preserve">Each TCI code point in a DCI can correspond to 1 or 2 TCI states </w:t>
      </w:r>
    </w:p>
    <w:p w14:paraId="288D0840" w14:textId="77777777" w:rsidR="005E7F57" w:rsidRPr="00C36D72" w:rsidRDefault="005E7F57" w:rsidP="00B312A0">
      <w:pPr>
        <w:numPr>
          <w:ilvl w:val="1"/>
          <w:numId w:val="17"/>
        </w:numPr>
        <w:ind w:left="2007"/>
        <w:contextualSpacing/>
        <w:jc w:val="both"/>
        <w:rPr>
          <w:rFonts w:ascii="Times New Roman" w:hAnsi="Times New Roman" w:cs="Times New Roman"/>
          <w:i/>
          <w:lang w:val="en-US"/>
        </w:rPr>
      </w:pPr>
      <w:r w:rsidRPr="00C36D72">
        <w:rPr>
          <w:rFonts w:ascii="Times New Roman" w:hAnsi="Times New Roman" w:cs="Times New Roman"/>
          <w:i/>
          <w:lang w:val="en-US"/>
        </w:rPr>
        <w:t xml:space="preserve">When 2 TCI states are activated within a TCI code point, each TCI state corresponds to one CDM group, at least for DMRS type 1 </w:t>
      </w:r>
    </w:p>
    <w:p w14:paraId="458237AC" w14:textId="77777777" w:rsidR="005E7F57" w:rsidRPr="00C36D72" w:rsidRDefault="005E7F57" w:rsidP="00B312A0">
      <w:pPr>
        <w:numPr>
          <w:ilvl w:val="2"/>
          <w:numId w:val="17"/>
        </w:numPr>
        <w:ind w:left="2727"/>
        <w:contextualSpacing/>
        <w:jc w:val="both"/>
        <w:rPr>
          <w:rFonts w:ascii="Times New Roman" w:hAnsi="Times New Roman" w:cs="Times New Roman"/>
          <w:i/>
          <w:lang w:val="en-US"/>
        </w:rPr>
      </w:pPr>
      <w:r w:rsidRPr="00C36D72">
        <w:rPr>
          <w:rFonts w:ascii="Times New Roman" w:hAnsi="Times New Roman" w:cs="Times New Roman"/>
          <w:i/>
          <w:lang w:val="en-US"/>
        </w:rPr>
        <w:t>FFS design for DMRS type 2</w:t>
      </w:r>
    </w:p>
    <w:p w14:paraId="2F9E92B5" w14:textId="77777777" w:rsidR="005E7F57" w:rsidRPr="00C36D72" w:rsidRDefault="005E7F57" w:rsidP="00B312A0">
      <w:pPr>
        <w:numPr>
          <w:ilvl w:val="1"/>
          <w:numId w:val="17"/>
        </w:numPr>
        <w:ind w:left="2007"/>
        <w:contextualSpacing/>
        <w:jc w:val="both"/>
        <w:rPr>
          <w:rFonts w:ascii="Times New Roman" w:hAnsi="Times New Roman" w:cs="Times New Roman"/>
          <w:i/>
          <w:lang w:val="en-US"/>
        </w:rPr>
      </w:pPr>
      <w:r w:rsidRPr="00C36D72">
        <w:rPr>
          <w:rFonts w:ascii="Times New Roman" w:hAnsi="Times New Roman" w:cs="Times New Roman"/>
          <w:i/>
          <w:lang w:val="en-US"/>
        </w:rPr>
        <w:t>FFS: TCI field in DCI, and associated MAC-CE signaling impact</w:t>
      </w:r>
    </w:p>
    <w:p w14:paraId="038ED4C4" w14:textId="77777777" w:rsidR="005E7F57" w:rsidRPr="00C36D72" w:rsidRDefault="005E7F57" w:rsidP="00B312A0">
      <w:pPr>
        <w:jc w:val="both"/>
        <w:rPr>
          <w:rFonts w:ascii="Times New Roman" w:hAnsi="Times New Roman" w:cs="Times New Roman"/>
          <w:lang w:val="en-US"/>
        </w:rPr>
      </w:pPr>
    </w:p>
    <w:p w14:paraId="7A725B51" w14:textId="27FA7AC7" w:rsidR="005C1AFC" w:rsidRPr="00C36D72" w:rsidRDefault="005E7F57" w:rsidP="00B312A0">
      <w:pPr>
        <w:jc w:val="both"/>
        <w:rPr>
          <w:rFonts w:ascii="Times New Roman" w:hAnsi="Times New Roman" w:cs="Times New Roman"/>
        </w:rPr>
      </w:pPr>
      <w:r w:rsidRPr="00C36D72">
        <w:rPr>
          <w:rFonts w:ascii="Times New Roman" w:hAnsi="Times New Roman" w:cs="Times New Roman"/>
          <w:lang w:val="en-US"/>
        </w:rPr>
        <w:t xml:space="preserve">A first remaining issue is the design for DMRS type 2. </w:t>
      </w:r>
      <w:r w:rsidR="00EF64CE" w:rsidRPr="00C36D72">
        <w:rPr>
          <w:rFonts w:ascii="Times New Roman" w:hAnsi="Times New Roman" w:cs="Times New Roman"/>
          <w:lang w:val="en-US"/>
        </w:rPr>
        <w:t xml:space="preserve">As there are three CDM groups for DMRS Type 2, </w:t>
      </w:r>
      <w:r w:rsidR="005C1AFC" w:rsidRPr="00C36D72">
        <w:rPr>
          <w:rFonts w:ascii="Times New Roman" w:hAnsi="Times New Roman" w:cs="Times New Roman"/>
          <w:lang w:val="en-US"/>
        </w:rPr>
        <w:t xml:space="preserve">but the agreement states only two TCI states can be configured to a code point, at most two TRPs can be used in the transmission of PDSCH to the UE. It is thus sufficient that the two first CDM groups are used by the PDSCH in a </w:t>
      </w:r>
      <w:proofErr w:type="spellStart"/>
      <w:r w:rsidR="005C1AFC" w:rsidRPr="00C36D72">
        <w:rPr>
          <w:rFonts w:ascii="Times New Roman" w:hAnsi="Times New Roman" w:cs="Times New Roman"/>
          <w:lang w:val="en-US"/>
        </w:rPr>
        <w:t>multi-TRP</w:t>
      </w:r>
      <w:proofErr w:type="spellEnd"/>
      <w:r w:rsidR="005C1AFC" w:rsidRPr="00C36D72">
        <w:rPr>
          <w:rFonts w:ascii="Times New Roman" w:hAnsi="Times New Roman" w:cs="Times New Roman"/>
          <w:lang w:val="en-US"/>
        </w:rPr>
        <w:t xml:space="preserve"> transmission. </w:t>
      </w:r>
      <w:r w:rsidR="005C1AFC" w:rsidRPr="00C36D72">
        <w:rPr>
          <w:rFonts w:ascii="Times New Roman" w:hAnsi="Times New Roman" w:cs="Times New Roman"/>
        </w:rPr>
        <w:t>Hence,</w:t>
      </w:r>
    </w:p>
    <w:p w14:paraId="4F44E601" w14:textId="77777777" w:rsidR="00C20464" w:rsidRPr="00C36D72" w:rsidRDefault="00C20464" w:rsidP="00B312A0">
      <w:pPr>
        <w:jc w:val="both"/>
        <w:rPr>
          <w:rFonts w:ascii="Times New Roman" w:hAnsi="Times New Roman" w:cs="Times New Roman"/>
        </w:rPr>
      </w:pPr>
    </w:p>
    <w:p w14:paraId="258DAF82" w14:textId="74A730DF" w:rsidR="005C1AFC" w:rsidRPr="00C36D72" w:rsidRDefault="005C1AFC" w:rsidP="00B312A0">
      <w:pPr>
        <w:pStyle w:val="Proposal"/>
        <w:jc w:val="both"/>
        <w:rPr>
          <w:rFonts w:ascii="Times New Roman" w:hAnsi="Times New Roman" w:cs="Times New Roman"/>
          <w:lang w:val="en-US"/>
        </w:rPr>
      </w:pPr>
      <w:bookmarkStart w:id="18" w:name="_Toc4495555"/>
      <w:bookmarkStart w:id="19" w:name="_Toc16846721"/>
      <w:r w:rsidRPr="00C36D72">
        <w:rPr>
          <w:rFonts w:ascii="Times New Roman" w:hAnsi="Times New Roman" w:cs="Times New Roman"/>
          <w:lang w:val="en-US"/>
        </w:rPr>
        <w:t xml:space="preserve">When DMRS Type </w:t>
      </w:r>
      <w:r w:rsidR="00FE6F94" w:rsidRPr="00C36D72">
        <w:rPr>
          <w:rFonts w:ascii="Times New Roman" w:hAnsi="Times New Roman" w:cs="Times New Roman"/>
          <w:lang w:val="en-US"/>
        </w:rPr>
        <w:t xml:space="preserve">1 or Type </w:t>
      </w:r>
      <w:r w:rsidRPr="00C36D72">
        <w:rPr>
          <w:rFonts w:ascii="Times New Roman" w:hAnsi="Times New Roman" w:cs="Times New Roman"/>
          <w:lang w:val="en-US"/>
        </w:rPr>
        <w:t xml:space="preserve">2 is configured, </w:t>
      </w:r>
      <w:r w:rsidR="003F26F9" w:rsidRPr="00C36D72">
        <w:rPr>
          <w:rFonts w:ascii="Times New Roman" w:hAnsi="Times New Roman" w:cs="Times New Roman"/>
          <w:lang w:val="en-US"/>
        </w:rPr>
        <w:t xml:space="preserve">and when 2 TCI states are </w:t>
      </w:r>
      <w:r w:rsidR="00C20464">
        <w:rPr>
          <w:rFonts w:ascii="Times New Roman" w:hAnsi="Times New Roman" w:cs="Times New Roman"/>
          <w:lang w:val="en-US"/>
        </w:rPr>
        <w:t>indicated</w:t>
      </w:r>
      <w:r w:rsidR="00C20464" w:rsidRPr="00C36D72">
        <w:rPr>
          <w:rFonts w:ascii="Times New Roman" w:hAnsi="Times New Roman" w:cs="Times New Roman"/>
          <w:lang w:val="en-US"/>
        </w:rPr>
        <w:t xml:space="preserve"> </w:t>
      </w:r>
      <w:r w:rsidR="00C20464">
        <w:rPr>
          <w:rFonts w:ascii="Times New Roman" w:hAnsi="Times New Roman" w:cs="Times New Roman"/>
          <w:lang w:val="en-US"/>
        </w:rPr>
        <w:t>by</w:t>
      </w:r>
      <w:r w:rsidR="003F26F9" w:rsidRPr="00C36D72">
        <w:rPr>
          <w:rFonts w:ascii="Times New Roman" w:hAnsi="Times New Roman" w:cs="Times New Roman"/>
          <w:lang w:val="en-US"/>
        </w:rPr>
        <w:t xml:space="preserve"> a TCI code point, </w:t>
      </w:r>
      <w:r w:rsidR="00FE6F94" w:rsidRPr="00C36D72">
        <w:rPr>
          <w:rFonts w:ascii="Times New Roman" w:hAnsi="Times New Roman" w:cs="Times New Roman"/>
          <w:lang w:val="en-US"/>
        </w:rPr>
        <w:t>the first and second TCI</w:t>
      </w:r>
      <w:r w:rsidR="003F26F9" w:rsidRPr="00C36D72">
        <w:rPr>
          <w:rFonts w:ascii="Times New Roman" w:hAnsi="Times New Roman" w:cs="Times New Roman"/>
          <w:lang w:val="en-US"/>
        </w:rPr>
        <w:t xml:space="preserve"> state corresponds to CDM group </w:t>
      </w:r>
      <w:r w:rsidR="003F26F9" w:rsidRPr="00C36D72">
        <w:rPr>
          <w:rFonts w:ascii="Times New Roman" w:hAnsi="Times New Roman" w:cs="Times New Roman"/>
        </w:rPr>
        <w:t>λ</w:t>
      </w:r>
      <w:r w:rsidR="003F26F9" w:rsidRPr="00C36D72">
        <w:rPr>
          <w:rFonts w:ascii="Times New Roman" w:hAnsi="Times New Roman" w:cs="Times New Roman"/>
          <w:lang w:val="en-US"/>
        </w:rPr>
        <w:t>=0,1 respectively.</w:t>
      </w:r>
      <w:bookmarkEnd w:id="18"/>
      <w:bookmarkEnd w:id="19"/>
      <w:r w:rsidR="003F26F9" w:rsidRPr="00C36D72">
        <w:rPr>
          <w:rFonts w:ascii="Times New Roman" w:hAnsi="Times New Roman" w:cs="Times New Roman"/>
          <w:lang w:val="en-US"/>
        </w:rPr>
        <w:t xml:space="preserve"> </w:t>
      </w:r>
    </w:p>
    <w:p w14:paraId="57462DA0" w14:textId="77777777" w:rsidR="00A952F3" w:rsidRPr="00C36D72" w:rsidRDefault="00A952F3" w:rsidP="00B312A0">
      <w:pPr>
        <w:pStyle w:val="BodyText"/>
        <w:jc w:val="both"/>
        <w:rPr>
          <w:rFonts w:cs="Times New Roman"/>
          <w:lang w:val="en-US"/>
        </w:rPr>
      </w:pPr>
      <w:bookmarkStart w:id="20" w:name="_Toc534913460"/>
    </w:p>
    <w:p w14:paraId="502EB27B" w14:textId="5D7E7472" w:rsidR="00F955CC" w:rsidRPr="00C36D72" w:rsidRDefault="003F26F9" w:rsidP="00F955CC">
      <w:pPr>
        <w:pStyle w:val="BodyText"/>
        <w:jc w:val="both"/>
        <w:rPr>
          <w:rFonts w:cs="Times New Roman"/>
          <w:lang w:val="en-US"/>
        </w:rPr>
      </w:pPr>
      <w:r w:rsidRPr="00C36D72">
        <w:rPr>
          <w:rFonts w:cs="Times New Roman"/>
          <w:lang w:val="en-US"/>
        </w:rPr>
        <w:t>In the code point configuration,</w:t>
      </w:r>
      <w:r w:rsidR="00176BB2" w:rsidRPr="00C36D72">
        <w:rPr>
          <w:rFonts w:cs="Times New Roman"/>
          <w:lang w:val="en-US"/>
        </w:rPr>
        <w:t xml:space="preserve"> some TCI</w:t>
      </w:r>
      <w:r w:rsidR="00FD3E21" w:rsidRPr="00C36D72">
        <w:rPr>
          <w:rFonts w:cs="Times New Roman"/>
          <w:lang w:val="en-US"/>
        </w:rPr>
        <w:t xml:space="preserve"> codepoints</w:t>
      </w:r>
      <w:r w:rsidR="00176BB2" w:rsidRPr="00C36D72">
        <w:rPr>
          <w:rFonts w:cs="Times New Roman"/>
          <w:lang w:val="en-US"/>
        </w:rPr>
        <w:t xml:space="preserve"> </w:t>
      </w:r>
      <w:r w:rsidR="00FD3E21" w:rsidRPr="00C36D72">
        <w:rPr>
          <w:rFonts w:cs="Times New Roman"/>
          <w:lang w:val="en-US"/>
        </w:rPr>
        <w:t xml:space="preserve">can be associated with </w:t>
      </w:r>
      <w:r w:rsidR="00176BB2" w:rsidRPr="00C36D72">
        <w:rPr>
          <w:rFonts w:cs="Times New Roman"/>
          <w:lang w:val="en-US"/>
        </w:rPr>
        <w:t xml:space="preserve">a single </w:t>
      </w:r>
      <w:r w:rsidR="00FD3E21" w:rsidRPr="00C36D72">
        <w:rPr>
          <w:rFonts w:cs="Times New Roman"/>
          <w:lang w:val="en-US"/>
        </w:rPr>
        <w:t xml:space="preserve">TCI </w:t>
      </w:r>
      <w:r w:rsidR="00D609F8" w:rsidRPr="00C36D72">
        <w:rPr>
          <w:rFonts w:cs="Times New Roman"/>
          <w:lang w:val="en-US"/>
        </w:rPr>
        <w:t>s</w:t>
      </w:r>
      <w:r w:rsidR="00FD3E21" w:rsidRPr="00C36D72">
        <w:rPr>
          <w:rFonts w:cs="Times New Roman"/>
          <w:lang w:val="en-US"/>
        </w:rPr>
        <w:t>tate</w:t>
      </w:r>
      <w:r w:rsidR="00176BB2" w:rsidRPr="00C36D72">
        <w:rPr>
          <w:rFonts w:cs="Times New Roman"/>
          <w:lang w:val="en-US"/>
        </w:rPr>
        <w:t xml:space="preserve"> as in Rel-15 </w:t>
      </w:r>
      <w:r w:rsidRPr="00C36D72">
        <w:rPr>
          <w:rFonts w:cs="Times New Roman"/>
          <w:lang w:val="en-US"/>
        </w:rPr>
        <w:t>and</w:t>
      </w:r>
      <w:r w:rsidR="00176BB2" w:rsidRPr="00C36D72">
        <w:rPr>
          <w:rFonts w:cs="Times New Roman"/>
          <w:lang w:val="en-US"/>
        </w:rPr>
        <w:t xml:space="preserve"> are used for DPS while some other</w:t>
      </w:r>
      <w:r w:rsidR="00FD3E21" w:rsidRPr="00C36D72">
        <w:rPr>
          <w:rFonts w:cs="Times New Roman"/>
          <w:lang w:val="en-US"/>
        </w:rPr>
        <w:t xml:space="preserve"> codepoint</w:t>
      </w:r>
      <w:r w:rsidR="00176BB2" w:rsidRPr="00C36D72">
        <w:rPr>
          <w:rFonts w:cs="Times New Roman"/>
          <w:lang w:val="en-US"/>
        </w:rPr>
        <w:t xml:space="preserve">s </w:t>
      </w:r>
      <w:r w:rsidR="00FD3E21" w:rsidRPr="00C36D72">
        <w:rPr>
          <w:rFonts w:cs="Times New Roman"/>
          <w:lang w:val="en-US"/>
        </w:rPr>
        <w:t>can be associated with</w:t>
      </w:r>
      <w:r w:rsidR="00176BB2" w:rsidRPr="00C36D72">
        <w:rPr>
          <w:rFonts w:cs="Times New Roman"/>
          <w:lang w:val="en-US"/>
        </w:rPr>
        <w:t xml:space="preserve"> two </w:t>
      </w:r>
      <w:r w:rsidR="00FD3E21" w:rsidRPr="00C36D72">
        <w:rPr>
          <w:rFonts w:cs="Times New Roman"/>
          <w:lang w:val="en-US"/>
        </w:rPr>
        <w:t xml:space="preserve">TCI </w:t>
      </w:r>
      <w:r w:rsidR="00D609F8" w:rsidRPr="00C36D72">
        <w:rPr>
          <w:rFonts w:cs="Times New Roman"/>
          <w:lang w:val="en-US"/>
        </w:rPr>
        <w:t>s</w:t>
      </w:r>
      <w:r w:rsidR="00FD3E21" w:rsidRPr="00C36D72">
        <w:rPr>
          <w:rFonts w:cs="Times New Roman"/>
          <w:lang w:val="en-US"/>
        </w:rPr>
        <w:t>tates</w:t>
      </w:r>
      <w:r w:rsidR="00176BB2" w:rsidRPr="00C36D72">
        <w:rPr>
          <w:rFonts w:cs="Times New Roman"/>
          <w:lang w:val="en-US"/>
        </w:rPr>
        <w:t xml:space="preserve"> and are used for NC-JT scheduling.</w:t>
      </w:r>
      <w:bookmarkEnd w:id="20"/>
      <w:r w:rsidRPr="00C36D72">
        <w:rPr>
          <w:rFonts w:cs="Times New Roman"/>
          <w:lang w:val="en-US"/>
        </w:rPr>
        <w:t xml:space="preserve">  If DRMS ports within a single CDM group</w:t>
      </w:r>
      <w:r w:rsidR="007C3AB9" w:rsidRPr="00C36D72">
        <w:rPr>
          <w:rFonts w:cs="Times New Roman"/>
          <w:lang w:val="en-US"/>
        </w:rPr>
        <w:t xml:space="preserve"> is indicated while</w:t>
      </w:r>
      <w:r w:rsidRPr="00C36D72">
        <w:rPr>
          <w:rFonts w:cs="Times New Roman"/>
          <w:lang w:val="en-US"/>
        </w:rPr>
        <w:t xml:space="preserve"> a TCI code point with two TCI states</w:t>
      </w:r>
      <w:r w:rsidR="006602A9" w:rsidRPr="00C36D72">
        <w:rPr>
          <w:rFonts w:cs="Times New Roman"/>
          <w:lang w:val="en-US"/>
        </w:rPr>
        <w:t xml:space="preserve"> is signaled</w:t>
      </w:r>
      <w:r w:rsidR="00507EAC" w:rsidRPr="00C36D72">
        <w:rPr>
          <w:rFonts w:cs="Times New Roman"/>
          <w:lang w:val="en-US"/>
        </w:rPr>
        <w:t xml:space="preserve"> in the same DCI</w:t>
      </w:r>
      <w:r w:rsidRPr="00C36D72">
        <w:rPr>
          <w:rFonts w:cs="Times New Roman"/>
          <w:lang w:val="en-US"/>
        </w:rPr>
        <w:t xml:space="preserve">, a simple rule can be </w:t>
      </w:r>
      <w:r w:rsidR="00507EAC" w:rsidRPr="00C36D72">
        <w:rPr>
          <w:rFonts w:cs="Times New Roman"/>
          <w:lang w:val="en-US"/>
        </w:rPr>
        <w:t xml:space="preserve">used </w:t>
      </w:r>
      <w:r w:rsidR="00BB0EB7" w:rsidRPr="00C36D72">
        <w:rPr>
          <w:rFonts w:cs="Times New Roman"/>
          <w:lang w:val="en-US"/>
        </w:rPr>
        <w:t xml:space="preserve">such </w:t>
      </w:r>
      <w:r w:rsidRPr="00C36D72">
        <w:rPr>
          <w:rFonts w:cs="Times New Roman"/>
          <w:lang w:val="en-US"/>
        </w:rPr>
        <w:t>that the first TCI state is used. This will enable re-use of code points with two TCI states also for single-TRP scheduling.</w:t>
      </w:r>
    </w:p>
    <w:p w14:paraId="2E07A0AF" w14:textId="77777777" w:rsidR="00A952F3" w:rsidRPr="00C36D72" w:rsidRDefault="00A952F3" w:rsidP="00B312A0">
      <w:pPr>
        <w:pStyle w:val="BodyText"/>
        <w:jc w:val="both"/>
        <w:rPr>
          <w:rFonts w:cs="Times New Roman"/>
          <w:lang w:val="en-US"/>
        </w:rPr>
      </w:pPr>
    </w:p>
    <w:p w14:paraId="7440BF7C" w14:textId="4D7BA240" w:rsidR="003F26F9" w:rsidRPr="00C36D72" w:rsidRDefault="003F26F9" w:rsidP="00B312A0">
      <w:pPr>
        <w:pStyle w:val="Proposal"/>
        <w:jc w:val="both"/>
        <w:rPr>
          <w:rFonts w:ascii="Times New Roman" w:hAnsi="Times New Roman" w:cs="Times New Roman"/>
          <w:lang w:val="en-US"/>
        </w:rPr>
      </w:pPr>
      <w:bookmarkStart w:id="21" w:name="_Toc4495556"/>
      <w:bookmarkStart w:id="22" w:name="_Toc16846722"/>
      <w:r w:rsidRPr="00C36D72">
        <w:rPr>
          <w:rFonts w:ascii="Times New Roman" w:hAnsi="Times New Roman" w:cs="Times New Roman"/>
          <w:lang w:val="en-US"/>
        </w:rPr>
        <w:t>When a single DMRS CDM group is indicated</w:t>
      </w:r>
      <w:r w:rsidR="00FE6F94" w:rsidRPr="00C36D72">
        <w:rPr>
          <w:rFonts w:ascii="Times New Roman" w:hAnsi="Times New Roman" w:cs="Times New Roman"/>
          <w:lang w:val="en-US"/>
        </w:rPr>
        <w:t xml:space="preserve"> by antenna port indication table</w:t>
      </w:r>
      <w:r w:rsidRPr="00C36D72">
        <w:rPr>
          <w:rFonts w:ascii="Times New Roman" w:hAnsi="Times New Roman" w:cs="Times New Roman"/>
          <w:lang w:val="en-US"/>
        </w:rPr>
        <w:t>, the first TCI state in a code point with two TCI states is used for the scheduled PDSCH</w:t>
      </w:r>
      <w:bookmarkEnd w:id="21"/>
      <w:r w:rsidR="00B414DE">
        <w:rPr>
          <w:rFonts w:ascii="Times New Roman" w:hAnsi="Times New Roman" w:cs="Times New Roman"/>
          <w:lang w:val="en-US"/>
        </w:rPr>
        <w:t>.</w:t>
      </w:r>
      <w:bookmarkEnd w:id="22"/>
      <w:r w:rsidRPr="00C36D72">
        <w:rPr>
          <w:rFonts w:ascii="Times New Roman" w:hAnsi="Times New Roman" w:cs="Times New Roman"/>
          <w:lang w:val="en-US"/>
        </w:rPr>
        <w:t xml:space="preserve"> </w:t>
      </w:r>
    </w:p>
    <w:p w14:paraId="17590B9E" w14:textId="60FEE193" w:rsidR="00F955CC" w:rsidRPr="00C36D72" w:rsidRDefault="00FE6F94" w:rsidP="00F955CC">
      <w:pPr>
        <w:pStyle w:val="BodyText"/>
        <w:jc w:val="both"/>
        <w:rPr>
          <w:rFonts w:cs="Times New Roman"/>
          <w:lang w:val="en-US"/>
        </w:rPr>
      </w:pPr>
      <w:r w:rsidRPr="00C36D72">
        <w:rPr>
          <w:rFonts w:cs="Times New Roman"/>
          <w:lang w:val="en-US"/>
        </w:rPr>
        <w:t xml:space="preserve">For DMRS type 2, it may also happen that a code point </w:t>
      </w:r>
      <w:r w:rsidR="0053268F" w:rsidRPr="00C36D72">
        <w:rPr>
          <w:rFonts w:cs="Times New Roman"/>
          <w:lang w:val="en-US"/>
        </w:rPr>
        <w:t xml:space="preserve">has </w:t>
      </w:r>
      <w:r w:rsidRPr="00C36D72">
        <w:rPr>
          <w:rFonts w:cs="Times New Roman"/>
          <w:lang w:val="en-US"/>
        </w:rPr>
        <w:t>two TCI states and all three CDM groups are indicated</w:t>
      </w:r>
      <w:r w:rsidR="00C55CF9" w:rsidRPr="00C36D72">
        <w:rPr>
          <w:rFonts w:cs="Times New Roman"/>
          <w:lang w:val="en-US"/>
        </w:rPr>
        <w:t xml:space="preserve"> by antenna port</w:t>
      </w:r>
      <w:r w:rsidR="00DB619E" w:rsidRPr="00C36D72">
        <w:rPr>
          <w:rFonts w:cs="Times New Roman"/>
          <w:lang w:val="en-US"/>
        </w:rPr>
        <w:t xml:space="preserve"> indication</w:t>
      </w:r>
      <w:r w:rsidR="00C941E5" w:rsidRPr="00C36D72">
        <w:rPr>
          <w:rFonts w:cs="Times New Roman"/>
          <w:lang w:val="en-US"/>
        </w:rPr>
        <w:t xml:space="preserve"> in a DCI</w:t>
      </w:r>
      <w:r w:rsidRPr="00C36D72">
        <w:rPr>
          <w:rFonts w:cs="Times New Roman"/>
          <w:lang w:val="en-US"/>
        </w:rPr>
        <w:t xml:space="preserve">, but this can be seen as a gNB error case that UE does not need to handle. </w:t>
      </w:r>
    </w:p>
    <w:p w14:paraId="3EC721A6" w14:textId="77777777" w:rsidR="00A952F3" w:rsidRPr="00C36D72" w:rsidRDefault="00A952F3" w:rsidP="00B312A0">
      <w:pPr>
        <w:pStyle w:val="BodyText"/>
        <w:jc w:val="both"/>
        <w:rPr>
          <w:rFonts w:cs="Times New Roman"/>
          <w:lang w:val="en-US"/>
        </w:rPr>
      </w:pPr>
    </w:p>
    <w:p w14:paraId="2BA7F435" w14:textId="7C1E2031" w:rsidR="00727106" w:rsidRPr="00C36D72" w:rsidRDefault="00A4677F" w:rsidP="00B312A0">
      <w:pPr>
        <w:pStyle w:val="Proposal"/>
        <w:jc w:val="both"/>
        <w:rPr>
          <w:rFonts w:ascii="Times New Roman" w:hAnsi="Times New Roman" w:cs="Times New Roman"/>
          <w:lang w:val="en-US"/>
        </w:rPr>
      </w:pPr>
      <w:bookmarkStart w:id="23" w:name="_Toc534913461"/>
      <w:bookmarkStart w:id="24" w:name="_Toc16846723"/>
      <w:r w:rsidRPr="00C36D72">
        <w:rPr>
          <w:rFonts w:ascii="Times New Roman" w:hAnsi="Times New Roman" w:cs="Times New Roman"/>
          <w:lang w:val="en-US"/>
        </w:rPr>
        <w:t>When three DMRS CDM group is indicated by antenna port indication table, and the indicated TCI code point has two TCI states, then the UE can ignore the DCI</w:t>
      </w:r>
      <w:bookmarkEnd w:id="24"/>
    </w:p>
    <w:p w14:paraId="36D1628A" w14:textId="77777777" w:rsidR="00A952F3" w:rsidRPr="00C36D72" w:rsidRDefault="00A952F3" w:rsidP="00B312A0">
      <w:pPr>
        <w:pStyle w:val="BodyText"/>
        <w:jc w:val="both"/>
        <w:rPr>
          <w:rFonts w:cs="Times New Roman"/>
          <w:bCs/>
          <w:lang w:val="en-US"/>
        </w:rPr>
      </w:pPr>
    </w:p>
    <w:bookmarkEnd w:id="23"/>
    <w:p w14:paraId="2419D59D" w14:textId="0ADE5476" w:rsidR="007604D0" w:rsidRPr="00C36D72" w:rsidRDefault="007604D0" w:rsidP="003430AB">
      <w:pPr>
        <w:pStyle w:val="Heading2"/>
      </w:pPr>
      <w:r w:rsidRPr="00C36D72">
        <w:t>Antenna port indication tables</w:t>
      </w:r>
    </w:p>
    <w:p w14:paraId="71E898C9" w14:textId="5C9523FA" w:rsidR="009929F2" w:rsidRPr="00126982" w:rsidRDefault="009929F2" w:rsidP="009929F2">
      <w:pPr>
        <w:rPr>
          <w:rFonts w:ascii="Times New Roman" w:hAnsi="Times New Roman" w:cs="Times New Roman"/>
          <w:lang w:val="en-GB" w:eastAsia="zh-CN"/>
        </w:rPr>
      </w:pPr>
      <w:r w:rsidRPr="00126982">
        <w:rPr>
          <w:rFonts w:ascii="Times New Roman" w:hAnsi="Times New Roman" w:cs="Times New Roman"/>
          <w:lang w:val="en-GB" w:eastAsia="zh-CN"/>
        </w:rPr>
        <w:t xml:space="preserve">In the last RAN1 meeting, the following agreement was reached on </w:t>
      </w:r>
      <w:r w:rsidR="00A92599" w:rsidRPr="00126982">
        <w:rPr>
          <w:rFonts w:ascii="Times New Roman" w:hAnsi="Times New Roman" w:cs="Times New Roman"/>
          <w:lang w:val="en-GB" w:eastAsia="zh-CN"/>
        </w:rPr>
        <w:t>DMRS port indication:</w:t>
      </w:r>
    </w:p>
    <w:p w14:paraId="609208C8" w14:textId="77777777" w:rsidR="00126982" w:rsidRDefault="00126982" w:rsidP="009929F2">
      <w:pPr>
        <w:rPr>
          <w:lang w:val="en-GB" w:eastAsia="zh-CN"/>
        </w:rPr>
      </w:pPr>
    </w:p>
    <w:p w14:paraId="45E54FA1" w14:textId="77777777" w:rsidR="009929F2" w:rsidRPr="003430AB" w:rsidRDefault="009929F2" w:rsidP="003430AB">
      <w:pPr>
        <w:pStyle w:val="ListParagraph"/>
        <w:ind w:left="567"/>
        <w:jc w:val="both"/>
        <w:rPr>
          <w:rFonts w:ascii="Times New Roman" w:hAnsi="Times New Roman"/>
          <w:b/>
          <w:szCs w:val="28"/>
          <w:highlight w:val="green"/>
          <w:lang w:val="en-US"/>
        </w:rPr>
      </w:pPr>
      <w:r w:rsidRPr="003430AB">
        <w:rPr>
          <w:rFonts w:ascii="Times New Roman" w:hAnsi="Times New Roman"/>
          <w:b/>
          <w:szCs w:val="28"/>
          <w:highlight w:val="green"/>
          <w:lang w:val="en-US"/>
        </w:rPr>
        <w:t xml:space="preserve">Agreement </w:t>
      </w:r>
    </w:p>
    <w:p w14:paraId="092CBEDE" w14:textId="77777777" w:rsidR="009929F2" w:rsidRPr="00102743" w:rsidRDefault="009929F2" w:rsidP="003430AB">
      <w:pPr>
        <w:pStyle w:val="ListParagraph"/>
        <w:ind w:left="567"/>
        <w:rPr>
          <w:rFonts w:ascii="Times New Roman" w:hAnsi="Times New Roman"/>
          <w:szCs w:val="22"/>
          <w:lang w:val="en-US"/>
        </w:rPr>
      </w:pPr>
      <w:r w:rsidRPr="00102743">
        <w:rPr>
          <w:rFonts w:ascii="Times New Roman" w:hAnsi="Times New Roman"/>
          <w:szCs w:val="22"/>
          <w:lang w:val="en-US"/>
        </w:rPr>
        <w:t xml:space="preserve">Support following principles for DMRS port indication design for NCJT transmission based on single-PDCCH </w:t>
      </w:r>
      <w:proofErr w:type="spellStart"/>
      <w:r w:rsidRPr="00102743">
        <w:rPr>
          <w:rFonts w:ascii="Times New Roman" w:hAnsi="Times New Roman"/>
          <w:szCs w:val="22"/>
          <w:lang w:val="en-US"/>
        </w:rPr>
        <w:t>multi-TRP</w:t>
      </w:r>
      <w:proofErr w:type="spellEnd"/>
      <w:r w:rsidRPr="00102743">
        <w:rPr>
          <w:rFonts w:ascii="Times New Roman" w:hAnsi="Times New Roman"/>
          <w:szCs w:val="22"/>
          <w:lang w:val="en-US"/>
        </w:rPr>
        <w:t>, at least for single front-load symbol and eMBB</w:t>
      </w:r>
    </w:p>
    <w:p w14:paraId="14A2EE64" w14:textId="77777777" w:rsidR="009929F2" w:rsidRPr="003430AB" w:rsidRDefault="009929F2" w:rsidP="003430AB">
      <w:pPr>
        <w:pStyle w:val="ListParagraph"/>
        <w:numPr>
          <w:ilvl w:val="0"/>
          <w:numId w:val="57"/>
        </w:numPr>
        <w:spacing w:after="0"/>
        <w:ind w:left="1287"/>
        <w:jc w:val="both"/>
        <w:rPr>
          <w:rFonts w:ascii="Times New Roman" w:hAnsi="Times New Roman"/>
          <w:szCs w:val="28"/>
          <w:lang w:val="en-US"/>
        </w:rPr>
      </w:pPr>
      <w:r w:rsidRPr="003430AB">
        <w:rPr>
          <w:rFonts w:ascii="Times New Roman" w:hAnsi="Times New Roman"/>
          <w:szCs w:val="28"/>
          <w:lang w:val="en-US"/>
        </w:rPr>
        <w:t>Antenna port field size is the same as Rel-15, at least for DCI format 1-1</w:t>
      </w:r>
    </w:p>
    <w:p w14:paraId="49A03E74" w14:textId="77777777" w:rsidR="009929F2" w:rsidRPr="003430AB" w:rsidRDefault="009929F2" w:rsidP="003430AB">
      <w:pPr>
        <w:pStyle w:val="ListParagraph"/>
        <w:numPr>
          <w:ilvl w:val="0"/>
          <w:numId w:val="57"/>
        </w:numPr>
        <w:spacing w:after="0"/>
        <w:ind w:left="1287"/>
        <w:jc w:val="both"/>
        <w:rPr>
          <w:rFonts w:ascii="Times New Roman" w:hAnsi="Times New Roman"/>
          <w:szCs w:val="28"/>
          <w:lang w:val="en-US"/>
        </w:rPr>
      </w:pPr>
      <w:r w:rsidRPr="003430AB">
        <w:rPr>
          <w:rFonts w:ascii="Times New Roman" w:hAnsi="Times New Roman"/>
          <w:szCs w:val="28"/>
          <w:lang w:val="en-US"/>
        </w:rPr>
        <w:t>At least support following layer combinations from two TRPs indicated by antenna port field:</w:t>
      </w:r>
    </w:p>
    <w:p w14:paraId="2388D6F6" w14:textId="77777777" w:rsidR="009929F2" w:rsidRPr="008049EF" w:rsidRDefault="009929F2" w:rsidP="003430AB">
      <w:pPr>
        <w:pStyle w:val="ListParagraph"/>
        <w:numPr>
          <w:ilvl w:val="1"/>
          <w:numId w:val="58"/>
        </w:numPr>
        <w:spacing w:after="0"/>
        <w:ind w:left="1647"/>
        <w:contextualSpacing w:val="0"/>
        <w:rPr>
          <w:rFonts w:ascii="Times New Roman" w:hAnsi="Times New Roman"/>
          <w:szCs w:val="22"/>
          <w:lang w:val="en-US"/>
        </w:rPr>
      </w:pPr>
      <w:r w:rsidRPr="008049EF">
        <w:rPr>
          <w:rFonts w:ascii="Times New Roman" w:hAnsi="Times New Roman"/>
          <w:szCs w:val="22"/>
          <w:lang w:val="en-US"/>
        </w:rPr>
        <w:t>1+1, 1+2, 2+1, 2+2 for single CW and SU, at least for DCI format 1-1</w:t>
      </w:r>
    </w:p>
    <w:p w14:paraId="53AB67A5" w14:textId="77777777" w:rsidR="009929F2" w:rsidRPr="008049EF" w:rsidRDefault="009929F2" w:rsidP="003430AB">
      <w:pPr>
        <w:pStyle w:val="ListParagraph"/>
        <w:numPr>
          <w:ilvl w:val="1"/>
          <w:numId w:val="58"/>
        </w:numPr>
        <w:spacing w:after="0"/>
        <w:ind w:left="1647"/>
        <w:contextualSpacing w:val="0"/>
        <w:rPr>
          <w:rFonts w:ascii="Times New Roman" w:hAnsi="Times New Roman"/>
          <w:szCs w:val="22"/>
          <w:lang w:val="en-US"/>
        </w:rPr>
      </w:pPr>
      <w:r w:rsidRPr="008049EF">
        <w:rPr>
          <w:rFonts w:ascii="Times New Roman" w:hAnsi="Times New Roman"/>
          <w:szCs w:val="22"/>
          <w:lang w:val="en-US"/>
        </w:rPr>
        <w:lastRenderedPageBreak/>
        <w:t xml:space="preserve">To be evaluated to determine whether introducing following design principles for DMRS entries in RAN1#98: </w:t>
      </w:r>
    </w:p>
    <w:p w14:paraId="71B3FB55" w14:textId="77777777" w:rsidR="009929F2" w:rsidRPr="008049EF" w:rsidRDefault="009929F2" w:rsidP="003430AB">
      <w:pPr>
        <w:pStyle w:val="ListParagraph"/>
        <w:numPr>
          <w:ilvl w:val="2"/>
          <w:numId w:val="58"/>
        </w:numPr>
        <w:spacing w:after="0"/>
        <w:ind w:left="2727"/>
        <w:contextualSpacing w:val="0"/>
        <w:rPr>
          <w:rFonts w:ascii="Times New Roman" w:hAnsi="Times New Roman"/>
          <w:szCs w:val="22"/>
          <w:lang w:val="en-US"/>
        </w:rPr>
      </w:pPr>
      <w:r w:rsidRPr="008049EF">
        <w:rPr>
          <w:rFonts w:ascii="Times New Roman" w:hAnsi="Times New Roman"/>
          <w:szCs w:val="22"/>
          <w:lang w:val="en-US"/>
        </w:rPr>
        <w:t>1+3 and/or 3+1</w:t>
      </w:r>
    </w:p>
    <w:p w14:paraId="20BDD648" w14:textId="77777777" w:rsidR="009929F2" w:rsidRPr="008049EF" w:rsidRDefault="009929F2" w:rsidP="003430AB">
      <w:pPr>
        <w:pStyle w:val="ListParagraph"/>
        <w:numPr>
          <w:ilvl w:val="2"/>
          <w:numId w:val="58"/>
        </w:numPr>
        <w:spacing w:after="0"/>
        <w:ind w:left="2727"/>
        <w:contextualSpacing w:val="0"/>
        <w:rPr>
          <w:rFonts w:ascii="Times New Roman" w:hAnsi="Times New Roman"/>
          <w:szCs w:val="22"/>
          <w:lang w:val="en-US"/>
        </w:rPr>
      </w:pPr>
      <w:r w:rsidRPr="008049EF">
        <w:rPr>
          <w:rFonts w:ascii="Times New Roman" w:hAnsi="Times New Roman"/>
          <w:szCs w:val="22"/>
          <w:lang w:val="en-US"/>
        </w:rPr>
        <w:t>MU cases, i.e. between NCJT UE+NCJT UE and NCJT UE+S-TRP UE</w:t>
      </w:r>
    </w:p>
    <w:p w14:paraId="2DD238F0" w14:textId="77777777" w:rsidR="009929F2" w:rsidRPr="008049EF" w:rsidRDefault="009929F2" w:rsidP="003430AB">
      <w:pPr>
        <w:pStyle w:val="ListParagraph"/>
        <w:numPr>
          <w:ilvl w:val="2"/>
          <w:numId w:val="58"/>
        </w:numPr>
        <w:spacing w:after="0"/>
        <w:ind w:left="2727"/>
        <w:contextualSpacing w:val="0"/>
        <w:rPr>
          <w:rFonts w:ascii="Times New Roman" w:hAnsi="Times New Roman"/>
          <w:szCs w:val="22"/>
          <w:lang w:val="en-US"/>
        </w:rPr>
      </w:pPr>
      <w:r w:rsidRPr="008049EF">
        <w:rPr>
          <w:rFonts w:ascii="Times New Roman" w:hAnsi="Times New Roman"/>
          <w:szCs w:val="22"/>
          <w:lang w:val="en-US"/>
        </w:rPr>
        <w:t>Two CWs for the case of total layers of NCJT reception more than 4</w:t>
      </w:r>
    </w:p>
    <w:p w14:paraId="0093EC85" w14:textId="77777777" w:rsidR="009929F2" w:rsidRPr="003430AB" w:rsidRDefault="009929F2" w:rsidP="003430AB">
      <w:pPr>
        <w:rPr>
          <w:lang w:val="en-US"/>
        </w:rPr>
      </w:pPr>
    </w:p>
    <w:p w14:paraId="0E24B55D" w14:textId="1423AC5A" w:rsidR="007604D0" w:rsidRPr="00C36D72" w:rsidRDefault="007604D0" w:rsidP="00B312A0">
      <w:pPr>
        <w:jc w:val="both"/>
        <w:rPr>
          <w:rFonts w:ascii="Times New Roman" w:hAnsi="Times New Roman" w:cs="Times New Roman"/>
          <w:lang w:val="en-US"/>
        </w:rPr>
      </w:pPr>
      <w:r w:rsidRPr="00C36D72">
        <w:rPr>
          <w:rFonts w:ascii="Times New Roman" w:hAnsi="Times New Roman" w:cs="Times New Roman"/>
          <w:lang w:val="en-US"/>
        </w:rPr>
        <w:t xml:space="preserve">To support </w:t>
      </w:r>
      <w:proofErr w:type="spellStart"/>
      <w:r w:rsidRPr="00C36D72">
        <w:rPr>
          <w:rFonts w:ascii="Times New Roman" w:hAnsi="Times New Roman" w:cs="Times New Roman"/>
          <w:lang w:val="en-US"/>
        </w:rPr>
        <w:t>multi-TRP</w:t>
      </w:r>
      <w:proofErr w:type="spellEnd"/>
      <w:r w:rsidRPr="00C36D72">
        <w:rPr>
          <w:rFonts w:ascii="Times New Roman" w:hAnsi="Times New Roman" w:cs="Times New Roman"/>
          <w:lang w:val="en-US"/>
        </w:rPr>
        <w:t xml:space="preserve"> transmission with a single PDCCH, the DMRS port</w:t>
      </w:r>
      <w:r w:rsidR="002A7FF8">
        <w:rPr>
          <w:rFonts w:ascii="Times New Roman" w:hAnsi="Times New Roman" w:cs="Times New Roman"/>
          <w:lang w:val="en-US"/>
        </w:rPr>
        <w:t>s</w:t>
      </w:r>
      <w:r w:rsidRPr="00C36D72">
        <w:rPr>
          <w:rFonts w:ascii="Times New Roman" w:hAnsi="Times New Roman" w:cs="Times New Roman"/>
          <w:lang w:val="en-US"/>
        </w:rPr>
        <w:t xml:space="preserve"> transmitted from each TRP must belong to the same CDM group. Hence, the antenna port tables must be able to indicate a flexible number of layers within a CDM group per TRP. </w:t>
      </w:r>
    </w:p>
    <w:p w14:paraId="23EF4A86" w14:textId="77777777" w:rsidR="005B0CF1" w:rsidRPr="00C36D72" w:rsidRDefault="005B0CF1" w:rsidP="00B312A0">
      <w:pPr>
        <w:jc w:val="both"/>
        <w:rPr>
          <w:rFonts w:ascii="Times New Roman" w:hAnsi="Times New Roman" w:cs="Times New Roman"/>
          <w:lang w:val="en-US"/>
        </w:rPr>
      </w:pPr>
    </w:p>
    <w:p w14:paraId="314E75A5" w14:textId="4653EA3D" w:rsidR="007604D0" w:rsidRPr="00C36D72" w:rsidRDefault="007604D0" w:rsidP="00B312A0">
      <w:pPr>
        <w:jc w:val="both"/>
        <w:rPr>
          <w:rFonts w:ascii="Times New Roman" w:hAnsi="Times New Roman" w:cs="Times New Roman"/>
          <w:lang w:val="en-US"/>
        </w:rPr>
      </w:pPr>
      <w:r w:rsidRPr="00C36D72">
        <w:rPr>
          <w:rFonts w:ascii="Times New Roman" w:hAnsi="Times New Roman" w:cs="Times New Roman"/>
          <w:lang w:val="en-US"/>
        </w:rPr>
        <w:t xml:space="preserve">The Rel-15 tables for DMRS Type 1 </w:t>
      </w:r>
      <w:r w:rsidR="00EE32A7">
        <w:rPr>
          <w:rFonts w:ascii="Times New Roman" w:hAnsi="Times New Roman" w:cs="Times New Roman"/>
          <w:lang w:val="en-US"/>
        </w:rPr>
        <w:t xml:space="preserve">and </w:t>
      </w:r>
      <w:r w:rsidR="002B2693">
        <w:rPr>
          <w:rFonts w:ascii="Times New Roman" w:hAnsi="Times New Roman" w:cs="Times New Roman"/>
          <w:lang w:val="en-US"/>
        </w:rPr>
        <w:t xml:space="preserve">a single </w:t>
      </w:r>
      <w:r w:rsidR="001C605E">
        <w:rPr>
          <w:rFonts w:ascii="Times New Roman" w:hAnsi="Times New Roman" w:cs="Times New Roman"/>
          <w:lang w:val="en-US"/>
        </w:rPr>
        <w:t>CW support</w:t>
      </w:r>
      <w:r w:rsidRPr="00C36D72">
        <w:rPr>
          <w:rFonts w:ascii="Times New Roman" w:hAnsi="Times New Roman" w:cs="Times New Roman"/>
          <w:lang w:val="en-US"/>
        </w:rPr>
        <w:t xml:space="preserve"> scheduling of </w:t>
      </w:r>
      <w:r w:rsidR="00C325E7">
        <w:rPr>
          <w:rFonts w:ascii="Times New Roman" w:hAnsi="Times New Roman" w:cs="Times New Roman"/>
          <w:lang w:val="en-US"/>
        </w:rPr>
        <w:t xml:space="preserve">the </w:t>
      </w:r>
      <w:r w:rsidR="001C605E">
        <w:rPr>
          <w:rFonts w:ascii="Times New Roman" w:hAnsi="Times New Roman" w:cs="Times New Roman"/>
          <w:lang w:val="en-US"/>
        </w:rPr>
        <w:t xml:space="preserve">following </w:t>
      </w:r>
      <w:r w:rsidR="001C605E" w:rsidRPr="00C36D72">
        <w:rPr>
          <w:rFonts w:ascii="Times New Roman" w:hAnsi="Times New Roman" w:cs="Times New Roman"/>
          <w:lang w:val="en-US"/>
        </w:rPr>
        <w:t>layers</w:t>
      </w:r>
      <w:r w:rsidR="00251DD8" w:rsidRPr="00C36D72">
        <w:rPr>
          <w:rFonts w:ascii="Times New Roman" w:hAnsi="Times New Roman" w:cs="Times New Roman"/>
          <w:lang w:val="en-US"/>
        </w:rPr>
        <w:t xml:space="preserve"> (L1, L2) </w:t>
      </w:r>
      <w:r w:rsidRPr="00C36D72">
        <w:rPr>
          <w:rFonts w:ascii="Times New Roman" w:hAnsi="Times New Roman" w:cs="Times New Roman"/>
          <w:lang w:val="en-US"/>
        </w:rPr>
        <w:t>in the first and second CDM group respectively:</w:t>
      </w:r>
    </w:p>
    <w:p w14:paraId="2A041202" w14:textId="039DDA6C" w:rsidR="007604D0" w:rsidRPr="00C36D72" w:rsidRDefault="00251DD8" w:rsidP="00B312A0">
      <w:pPr>
        <w:pStyle w:val="ListParagraph"/>
        <w:numPr>
          <w:ilvl w:val="0"/>
          <w:numId w:val="14"/>
        </w:numPr>
        <w:jc w:val="both"/>
        <w:rPr>
          <w:rFonts w:ascii="Times New Roman" w:hAnsi="Times New Roman" w:cs="Times New Roman"/>
          <w:lang w:val="en-US"/>
        </w:rPr>
      </w:pPr>
      <w:r w:rsidRPr="00C36D72">
        <w:rPr>
          <w:rFonts w:ascii="Times New Roman" w:hAnsi="Times New Roman" w:cs="Times New Roman"/>
          <w:lang w:val="en-US"/>
        </w:rPr>
        <w:t xml:space="preserve">(L1, L2)   = </w:t>
      </w:r>
      <w:r w:rsidR="007604D0" w:rsidRPr="00C36D72">
        <w:rPr>
          <w:rFonts w:ascii="Times New Roman" w:hAnsi="Times New Roman" w:cs="Times New Roman"/>
          <w:lang w:val="en-US"/>
        </w:rPr>
        <w:t>(1,0), (2,0),</w:t>
      </w:r>
      <w:r w:rsidR="00EA2018" w:rsidRPr="00C36D72">
        <w:rPr>
          <w:rFonts w:ascii="Times New Roman" w:hAnsi="Times New Roman" w:cs="Times New Roman"/>
          <w:lang w:val="en-US"/>
        </w:rPr>
        <w:t xml:space="preserve"> </w:t>
      </w:r>
      <w:r w:rsidR="007604D0" w:rsidRPr="00C36D72">
        <w:rPr>
          <w:rFonts w:ascii="Times New Roman" w:hAnsi="Times New Roman" w:cs="Times New Roman"/>
          <w:lang w:val="en-US"/>
        </w:rPr>
        <w:t>(0,1),</w:t>
      </w:r>
      <w:r w:rsidR="006330BF" w:rsidRPr="00C36D72">
        <w:rPr>
          <w:rFonts w:ascii="Times New Roman" w:hAnsi="Times New Roman" w:cs="Times New Roman"/>
          <w:lang w:val="en-US"/>
        </w:rPr>
        <w:t xml:space="preserve"> </w:t>
      </w:r>
      <w:r w:rsidR="007604D0" w:rsidRPr="00C36D72">
        <w:rPr>
          <w:rFonts w:ascii="Times New Roman" w:hAnsi="Times New Roman" w:cs="Times New Roman"/>
          <w:lang w:val="en-US"/>
        </w:rPr>
        <w:t>(0,2),</w:t>
      </w:r>
      <w:r w:rsidR="006330BF" w:rsidRPr="00C36D72">
        <w:rPr>
          <w:rFonts w:ascii="Times New Roman" w:hAnsi="Times New Roman" w:cs="Times New Roman"/>
          <w:lang w:val="en-US"/>
        </w:rPr>
        <w:t xml:space="preserve"> </w:t>
      </w:r>
      <w:r w:rsidR="007604D0" w:rsidRPr="00C36D72">
        <w:rPr>
          <w:rFonts w:ascii="Times New Roman" w:hAnsi="Times New Roman" w:cs="Times New Roman"/>
          <w:lang w:val="en-US"/>
        </w:rPr>
        <w:t>(1,1),</w:t>
      </w:r>
      <w:r w:rsidR="006330BF" w:rsidRPr="00C36D72">
        <w:rPr>
          <w:rFonts w:ascii="Times New Roman" w:hAnsi="Times New Roman" w:cs="Times New Roman"/>
          <w:lang w:val="en-US"/>
        </w:rPr>
        <w:t xml:space="preserve"> </w:t>
      </w:r>
      <w:r w:rsidR="007604D0" w:rsidRPr="00C36D72">
        <w:rPr>
          <w:rFonts w:ascii="Times New Roman" w:hAnsi="Times New Roman" w:cs="Times New Roman"/>
          <w:lang w:val="en-US"/>
        </w:rPr>
        <w:t>(2,1),</w:t>
      </w:r>
      <w:r w:rsidR="006330BF" w:rsidRPr="00C36D72">
        <w:rPr>
          <w:rFonts w:ascii="Times New Roman" w:hAnsi="Times New Roman" w:cs="Times New Roman"/>
          <w:lang w:val="en-US"/>
        </w:rPr>
        <w:t xml:space="preserve"> </w:t>
      </w:r>
      <w:r w:rsidR="007604D0" w:rsidRPr="00C36D72">
        <w:rPr>
          <w:rFonts w:ascii="Times New Roman" w:hAnsi="Times New Roman" w:cs="Times New Roman"/>
          <w:lang w:val="en-US"/>
        </w:rPr>
        <w:t>(2,2)</w:t>
      </w:r>
      <w:r w:rsidR="001576F9" w:rsidRPr="00C36D72">
        <w:rPr>
          <w:rFonts w:ascii="Times New Roman" w:hAnsi="Times New Roman" w:cs="Times New Roman"/>
          <w:lang w:val="en-US"/>
        </w:rPr>
        <w:t xml:space="preserve"> </w:t>
      </w:r>
      <w:r w:rsidR="007604D0" w:rsidRPr="00C36D72">
        <w:rPr>
          <w:rFonts w:ascii="Times New Roman" w:hAnsi="Times New Roman" w:cs="Times New Roman"/>
          <w:lang w:val="en-US"/>
        </w:rPr>
        <w:t>for a single DMRS symbol</w:t>
      </w:r>
    </w:p>
    <w:p w14:paraId="7933B31C" w14:textId="73EEB69B" w:rsidR="007604D0" w:rsidRPr="00C36D72" w:rsidRDefault="00251DD8" w:rsidP="00B312A0">
      <w:pPr>
        <w:pStyle w:val="ListParagraph"/>
        <w:numPr>
          <w:ilvl w:val="0"/>
          <w:numId w:val="14"/>
        </w:numPr>
        <w:jc w:val="both"/>
        <w:rPr>
          <w:rFonts w:ascii="Times New Roman" w:hAnsi="Times New Roman" w:cs="Times New Roman"/>
          <w:lang w:val="en-US"/>
        </w:rPr>
      </w:pPr>
      <w:r w:rsidRPr="00C36D72">
        <w:rPr>
          <w:rFonts w:ascii="Times New Roman" w:hAnsi="Times New Roman" w:cs="Times New Roman"/>
          <w:lang w:val="en-US"/>
        </w:rPr>
        <w:t xml:space="preserve">(L1, L2)   = </w:t>
      </w:r>
      <w:r w:rsidR="00C339E4" w:rsidRPr="00C36D72">
        <w:rPr>
          <w:rFonts w:ascii="Times New Roman" w:hAnsi="Times New Roman" w:cs="Times New Roman"/>
          <w:lang w:val="en-US"/>
        </w:rPr>
        <w:t>(1,0),</w:t>
      </w:r>
      <w:r w:rsidR="006330BF" w:rsidRPr="00C36D72">
        <w:rPr>
          <w:rFonts w:ascii="Times New Roman" w:hAnsi="Times New Roman" w:cs="Times New Roman"/>
          <w:lang w:val="en-US"/>
        </w:rPr>
        <w:t xml:space="preserve"> </w:t>
      </w:r>
      <w:r w:rsidR="00C339E4" w:rsidRPr="00C36D72">
        <w:rPr>
          <w:rFonts w:ascii="Times New Roman" w:hAnsi="Times New Roman" w:cs="Times New Roman"/>
          <w:lang w:val="en-US"/>
        </w:rPr>
        <w:t>(2,0),</w:t>
      </w:r>
      <w:r w:rsidR="006330BF" w:rsidRPr="00C36D72">
        <w:rPr>
          <w:rFonts w:ascii="Times New Roman" w:hAnsi="Times New Roman" w:cs="Times New Roman"/>
          <w:lang w:val="en-US"/>
        </w:rPr>
        <w:t xml:space="preserve"> </w:t>
      </w:r>
      <w:r w:rsidR="00C339E4" w:rsidRPr="00C36D72">
        <w:rPr>
          <w:rFonts w:ascii="Times New Roman" w:hAnsi="Times New Roman" w:cs="Times New Roman"/>
          <w:lang w:val="en-US"/>
        </w:rPr>
        <w:t>(3,0),</w:t>
      </w:r>
      <w:r w:rsidR="006330BF" w:rsidRPr="00C36D72">
        <w:rPr>
          <w:rFonts w:ascii="Times New Roman" w:hAnsi="Times New Roman" w:cs="Times New Roman"/>
          <w:lang w:val="en-US"/>
        </w:rPr>
        <w:t xml:space="preserve"> </w:t>
      </w:r>
      <w:r w:rsidR="00C339E4" w:rsidRPr="00C36D72">
        <w:rPr>
          <w:rFonts w:ascii="Times New Roman" w:hAnsi="Times New Roman" w:cs="Times New Roman"/>
          <w:lang w:val="en-US"/>
        </w:rPr>
        <w:t>(4,0),</w:t>
      </w:r>
      <w:r w:rsidR="006330BF" w:rsidRPr="00C36D72">
        <w:rPr>
          <w:rFonts w:ascii="Times New Roman" w:hAnsi="Times New Roman" w:cs="Times New Roman"/>
          <w:lang w:val="en-US"/>
        </w:rPr>
        <w:t xml:space="preserve"> </w:t>
      </w:r>
      <w:r w:rsidR="00C339E4" w:rsidRPr="00C36D72">
        <w:rPr>
          <w:rFonts w:ascii="Times New Roman" w:hAnsi="Times New Roman" w:cs="Times New Roman"/>
          <w:lang w:val="en-US"/>
        </w:rPr>
        <w:t>(0,1</w:t>
      </w:r>
      <w:r w:rsidR="007604D0" w:rsidRPr="00C36D72">
        <w:rPr>
          <w:rFonts w:ascii="Times New Roman" w:hAnsi="Times New Roman" w:cs="Times New Roman"/>
          <w:lang w:val="en-US"/>
        </w:rPr>
        <w:t>),</w:t>
      </w:r>
      <w:r w:rsidR="006330BF" w:rsidRPr="00C36D72">
        <w:rPr>
          <w:rFonts w:ascii="Times New Roman" w:hAnsi="Times New Roman" w:cs="Times New Roman"/>
          <w:lang w:val="en-US"/>
        </w:rPr>
        <w:t xml:space="preserve"> </w:t>
      </w:r>
      <w:r w:rsidR="007604D0" w:rsidRPr="00C36D72">
        <w:rPr>
          <w:rFonts w:ascii="Times New Roman" w:hAnsi="Times New Roman" w:cs="Times New Roman"/>
          <w:lang w:val="en-US"/>
        </w:rPr>
        <w:t>(0,2),</w:t>
      </w:r>
      <w:r w:rsidR="006330BF" w:rsidRPr="00C36D72">
        <w:rPr>
          <w:rFonts w:ascii="Times New Roman" w:hAnsi="Times New Roman" w:cs="Times New Roman"/>
          <w:lang w:val="en-US"/>
        </w:rPr>
        <w:t xml:space="preserve"> </w:t>
      </w:r>
      <w:r w:rsidR="007604D0" w:rsidRPr="00C36D72">
        <w:rPr>
          <w:rFonts w:ascii="Times New Roman" w:hAnsi="Times New Roman" w:cs="Times New Roman"/>
          <w:lang w:val="en-US"/>
        </w:rPr>
        <w:t>(0,3),</w:t>
      </w:r>
      <w:r w:rsidR="006330BF" w:rsidRPr="00C36D72">
        <w:rPr>
          <w:rFonts w:ascii="Times New Roman" w:hAnsi="Times New Roman" w:cs="Times New Roman"/>
          <w:lang w:val="en-US"/>
        </w:rPr>
        <w:t xml:space="preserve"> </w:t>
      </w:r>
      <w:r w:rsidR="007604D0" w:rsidRPr="00C36D72">
        <w:rPr>
          <w:rFonts w:ascii="Times New Roman" w:hAnsi="Times New Roman" w:cs="Times New Roman"/>
          <w:lang w:val="en-US"/>
        </w:rPr>
        <w:t>(0,4),</w:t>
      </w:r>
      <w:r w:rsidR="006330BF" w:rsidRPr="00C36D72">
        <w:rPr>
          <w:rFonts w:ascii="Times New Roman" w:hAnsi="Times New Roman" w:cs="Times New Roman"/>
          <w:lang w:val="en-US"/>
        </w:rPr>
        <w:t xml:space="preserve"> </w:t>
      </w:r>
      <w:r w:rsidR="007604D0" w:rsidRPr="00C36D72">
        <w:rPr>
          <w:rFonts w:ascii="Times New Roman" w:hAnsi="Times New Roman" w:cs="Times New Roman"/>
          <w:lang w:val="en-US"/>
        </w:rPr>
        <w:t>(1,1),</w:t>
      </w:r>
      <w:r w:rsidR="006330BF" w:rsidRPr="00C36D72">
        <w:rPr>
          <w:rFonts w:ascii="Times New Roman" w:hAnsi="Times New Roman" w:cs="Times New Roman"/>
          <w:lang w:val="en-US"/>
        </w:rPr>
        <w:t xml:space="preserve"> </w:t>
      </w:r>
      <w:r w:rsidR="007604D0" w:rsidRPr="00C36D72">
        <w:rPr>
          <w:rFonts w:ascii="Times New Roman" w:hAnsi="Times New Roman" w:cs="Times New Roman"/>
          <w:lang w:val="en-US"/>
        </w:rPr>
        <w:t>(2,1)</w:t>
      </w:r>
      <w:r w:rsidR="00EA2018" w:rsidRPr="00C36D72">
        <w:rPr>
          <w:rFonts w:ascii="Times New Roman" w:hAnsi="Times New Roman" w:cs="Times New Roman"/>
          <w:lang w:val="en-US"/>
        </w:rPr>
        <w:t>,</w:t>
      </w:r>
      <w:r w:rsidR="006330BF" w:rsidRPr="00C36D72">
        <w:rPr>
          <w:rFonts w:ascii="Times New Roman" w:hAnsi="Times New Roman" w:cs="Times New Roman"/>
          <w:lang w:val="en-US"/>
        </w:rPr>
        <w:t xml:space="preserve"> </w:t>
      </w:r>
      <w:r w:rsidR="00EA2018" w:rsidRPr="00C36D72">
        <w:rPr>
          <w:rFonts w:ascii="Times New Roman" w:hAnsi="Times New Roman" w:cs="Times New Roman"/>
          <w:lang w:val="en-US"/>
        </w:rPr>
        <w:t>(2,2)</w:t>
      </w:r>
      <w:r w:rsidR="007604D0" w:rsidRPr="00C36D72">
        <w:rPr>
          <w:rFonts w:ascii="Times New Roman" w:hAnsi="Times New Roman" w:cs="Times New Roman"/>
          <w:lang w:val="en-US"/>
        </w:rPr>
        <w:t xml:space="preserve"> for double DMRS symbols</w:t>
      </w:r>
    </w:p>
    <w:p w14:paraId="44E909ED" w14:textId="37A00E00" w:rsidR="00C979E4" w:rsidRDefault="007604D0" w:rsidP="00B312A0">
      <w:pPr>
        <w:jc w:val="both"/>
        <w:rPr>
          <w:rFonts w:ascii="Times New Roman" w:hAnsi="Times New Roman" w:cs="Times New Roman"/>
          <w:lang w:val="en-US"/>
        </w:rPr>
      </w:pPr>
      <w:r w:rsidRPr="00C36D72">
        <w:rPr>
          <w:rFonts w:ascii="Times New Roman" w:hAnsi="Times New Roman" w:cs="Times New Roman"/>
          <w:lang w:val="en-US"/>
        </w:rPr>
        <w:t>Here, it can be seen that (1,2) is missing, i.e. the ability to schedule one layer from the first TRP and two layers from the second TRP. Hence, there is a need</w:t>
      </w:r>
      <w:r w:rsidR="00F01ED3" w:rsidRPr="00C36D72">
        <w:rPr>
          <w:rFonts w:ascii="Times New Roman" w:hAnsi="Times New Roman" w:cs="Times New Roman"/>
          <w:lang w:val="en-US"/>
        </w:rPr>
        <w:t xml:space="preserve"> for a small</w:t>
      </w:r>
      <w:r w:rsidRPr="00C36D72">
        <w:rPr>
          <w:rFonts w:ascii="Times New Roman" w:hAnsi="Times New Roman" w:cs="Times New Roman"/>
          <w:lang w:val="en-US"/>
        </w:rPr>
        <w:t xml:space="preserve"> update </w:t>
      </w:r>
      <w:r w:rsidR="00F01ED3" w:rsidRPr="00C36D72">
        <w:rPr>
          <w:rFonts w:ascii="Times New Roman" w:hAnsi="Times New Roman" w:cs="Times New Roman"/>
          <w:lang w:val="en-US"/>
        </w:rPr>
        <w:t xml:space="preserve">the antenna port table </w:t>
      </w:r>
      <w:r w:rsidRPr="00C36D72">
        <w:rPr>
          <w:rFonts w:ascii="Times New Roman" w:hAnsi="Times New Roman" w:cs="Times New Roman"/>
          <w:lang w:val="en-US"/>
        </w:rPr>
        <w:t>in case of DMRS Type 1.</w:t>
      </w:r>
    </w:p>
    <w:p w14:paraId="084EAE1F" w14:textId="643E4BA6" w:rsidR="007604D0" w:rsidRPr="00C36D72" w:rsidRDefault="007604D0" w:rsidP="00B312A0">
      <w:pPr>
        <w:jc w:val="both"/>
        <w:rPr>
          <w:rFonts w:ascii="Times New Roman" w:hAnsi="Times New Roman" w:cs="Times New Roman"/>
          <w:lang w:val="en-US"/>
        </w:rPr>
      </w:pPr>
      <w:r w:rsidRPr="00C36D72">
        <w:rPr>
          <w:rFonts w:ascii="Times New Roman" w:hAnsi="Times New Roman" w:cs="Times New Roman"/>
          <w:lang w:val="en-US"/>
        </w:rPr>
        <w:t xml:space="preserve"> </w:t>
      </w:r>
    </w:p>
    <w:p w14:paraId="09E82370" w14:textId="77777777" w:rsidR="00C979E4" w:rsidRPr="00C36D72" w:rsidRDefault="00C979E4" w:rsidP="003430AB">
      <w:pPr>
        <w:pStyle w:val="Proposal"/>
        <w:numPr>
          <w:ilvl w:val="0"/>
          <w:numId w:val="0"/>
        </w:numPr>
        <w:ind w:left="1701"/>
        <w:jc w:val="both"/>
        <w:rPr>
          <w:rFonts w:ascii="Times New Roman" w:hAnsi="Times New Roman" w:cs="Times New Roman"/>
          <w:lang w:val="en-US"/>
        </w:rPr>
      </w:pPr>
    </w:p>
    <w:p w14:paraId="444382F7" w14:textId="77777777" w:rsidR="00C2268C" w:rsidRDefault="00C2268C" w:rsidP="00C2268C">
      <w:pPr>
        <w:pStyle w:val="Proposal"/>
        <w:rPr>
          <w:rFonts w:ascii="Calibri" w:eastAsia="Times New Roman" w:hAnsi="Calibri" w:cs="Calibri"/>
          <w:lang w:val="en-US" w:eastAsia="en-US"/>
        </w:rPr>
      </w:pPr>
      <w:bookmarkStart w:id="25" w:name="_Toc16846724"/>
      <w:r w:rsidRPr="00E10BDD">
        <w:rPr>
          <w:lang w:val="en-US"/>
        </w:rPr>
        <w:t>Add one row to the DMRS Type 1 antenna port indication table using ports 0,2,3 to allow for scheduling (1,2) layers in the two CDM groups respectively</w:t>
      </w:r>
      <w:bookmarkEnd w:id="25"/>
    </w:p>
    <w:p w14:paraId="51E67D32" w14:textId="035DE5BF" w:rsidR="00084E44" w:rsidRPr="00C36D72" w:rsidRDefault="00084E44" w:rsidP="00F354FE">
      <w:pPr>
        <w:pStyle w:val="Proposal"/>
        <w:numPr>
          <w:ilvl w:val="0"/>
          <w:numId w:val="0"/>
        </w:numPr>
        <w:ind w:left="2294"/>
        <w:jc w:val="both"/>
        <w:rPr>
          <w:rFonts w:ascii="Times New Roman" w:hAnsi="Times New Roman" w:cs="Times New Roman"/>
          <w:lang w:val="en-US"/>
        </w:rPr>
      </w:pPr>
    </w:p>
    <w:p w14:paraId="4F0F0CB6" w14:textId="18EA8546" w:rsidR="00EA2018" w:rsidRPr="00C36D72" w:rsidRDefault="00EA2018" w:rsidP="00B312A0">
      <w:pPr>
        <w:jc w:val="both"/>
        <w:rPr>
          <w:rFonts w:ascii="Times New Roman" w:hAnsi="Times New Roman" w:cs="Times New Roman"/>
          <w:lang w:val="en-US"/>
        </w:rPr>
      </w:pPr>
    </w:p>
    <w:p w14:paraId="4F6B37F3" w14:textId="18BD42E8" w:rsidR="0043053E" w:rsidRPr="0043053E" w:rsidRDefault="00EA2018" w:rsidP="0043053E">
      <w:pPr>
        <w:jc w:val="both"/>
        <w:rPr>
          <w:rFonts w:ascii="Times New Roman" w:hAnsi="Times New Roman" w:cs="Times New Roman"/>
          <w:lang w:val="en-US"/>
        </w:rPr>
      </w:pPr>
      <w:r w:rsidRPr="00C36D72">
        <w:rPr>
          <w:rFonts w:ascii="Times New Roman" w:hAnsi="Times New Roman" w:cs="Times New Roman"/>
          <w:lang w:val="en-US"/>
        </w:rPr>
        <w:t>A further optimization of the antenna port indexing could be to also add the (3,1) and (1,3) states to the table</w:t>
      </w:r>
      <w:r w:rsidR="008E17FA" w:rsidRPr="00C36D72">
        <w:rPr>
          <w:rFonts w:ascii="Times New Roman" w:hAnsi="Times New Roman" w:cs="Times New Roman"/>
          <w:lang w:val="en-US"/>
        </w:rPr>
        <w:t xml:space="preserve">, however, our evaluations in </w:t>
      </w:r>
      <w:r w:rsidR="005F66D7" w:rsidRPr="00C36D72">
        <w:rPr>
          <w:rFonts w:ascii="Times New Roman" w:hAnsi="Times New Roman" w:cs="Times New Roman"/>
        </w:rPr>
        <w:fldChar w:fldCharType="begin"/>
      </w:r>
      <w:r w:rsidR="005F66D7" w:rsidRPr="00C36D72">
        <w:rPr>
          <w:rFonts w:ascii="Times New Roman" w:hAnsi="Times New Roman" w:cs="Times New Roman"/>
          <w:lang w:val="en-US"/>
        </w:rPr>
        <w:instrText xml:space="preserve"> REF _Ref4749523 \r \h </w:instrText>
      </w:r>
      <w:r w:rsidR="00B312A0" w:rsidRPr="00C36D72">
        <w:rPr>
          <w:rFonts w:ascii="Times New Roman" w:hAnsi="Times New Roman" w:cs="Times New Roman"/>
          <w:lang w:val="en-US"/>
        </w:rPr>
        <w:instrText xml:space="preserve"> \* MERGEFORMAT </w:instrText>
      </w:r>
      <w:r w:rsidR="005F66D7" w:rsidRPr="00C36D72">
        <w:rPr>
          <w:rFonts w:ascii="Times New Roman" w:hAnsi="Times New Roman" w:cs="Times New Roman"/>
        </w:rPr>
      </w:r>
      <w:r w:rsidR="005F66D7" w:rsidRPr="00C36D72">
        <w:rPr>
          <w:rFonts w:ascii="Times New Roman" w:hAnsi="Times New Roman" w:cs="Times New Roman"/>
        </w:rPr>
        <w:fldChar w:fldCharType="separate"/>
      </w:r>
      <w:r w:rsidR="00E91C4B">
        <w:rPr>
          <w:rFonts w:ascii="Times New Roman" w:hAnsi="Times New Roman" w:cs="Times New Roman"/>
          <w:lang w:val="en-US"/>
        </w:rPr>
        <w:t>[3]</w:t>
      </w:r>
      <w:r w:rsidR="005F66D7" w:rsidRPr="00C36D72">
        <w:rPr>
          <w:rFonts w:ascii="Times New Roman" w:hAnsi="Times New Roman" w:cs="Times New Roman"/>
        </w:rPr>
        <w:fldChar w:fldCharType="end"/>
      </w:r>
      <w:r w:rsidR="000F75D9" w:rsidRPr="00C36D72">
        <w:rPr>
          <w:rFonts w:ascii="Times New Roman" w:hAnsi="Times New Roman" w:cs="Times New Roman"/>
          <w:lang w:val="en-US"/>
        </w:rPr>
        <w:t xml:space="preserve"> </w:t>
      </w:r>
      <w:r w:rsidR="006259CB" w:rsidRPr="00C36D72">
        <w:rPr>
          <w:rFonts w:ascii="Times New Roman" w:hAnsi="Times New Roman" w:cs="Times New Roman"/>
          <w:lang w:val="en-US"/>
        </w:rPr>
        <w:fldChar w:fldCharType="begin"/>
      </w:r>
      <w:r w:rsidR="006259CB" w:rsidRPr="00C36D72">
        <w:rPr>
          <w:rFonts w:ascii="Times New Roman" w:hAnsi="Times New Roman" w:cs="Times New Roman"/>
          <w:lang w:val="en-US"/>
        </w:rPr>
        <w:instrText xml:space="preserve"> REF _Ref7770120 \r \h </w:instrText>
      </w:r>
      <w:r w:rsidR="00C36D72">
        <w:rPr>
          <w:rFonts w:ascii="Times New Roman" w:hAnsi="Times New Roman" w:cs="Times New Roman"/>
          <w:lang w:val="en-US"/>
        </w:rPr>
        <w:instrText xml:space="preserve"> \* MERGEFORMAT </w:instrText>
      </w:r>
      <w:r w:rsidR="006259CB" w:rsidRPr="00C36D72">
        <w:rPr>
          <w:rFonts w:ascii="Times New Roman" w:hAnsi="Times New Roman" w:cs="Times New Roman"/>
          <w:lang w:val="en-US"/>
        </w:rPr>
      </w:r>
      <w:r w:rsidR="006259CB" w:rsidRPr="00C36D72">
        <w:rPr>
          <w:rFonts w:ascii="Times New Roman" w:hAnsi="Times New Roman" w:cs="Times New Roman"/>
          <w:lang w:val="en-US"/>
        </w:rPr>
        <w:fldChar w:fldCharType="separate"/>
      </w:r>
      <w:r w:rsidR="00E91C4B">
        <w:rPr>
          <w:rFonts w:ascii="Times New Roman" w:hAnsi="Times New Roman" w:cs="Times New Roman"/>
          <w:lang w:val="en-US"/>
        </w:rPr>
        <w:t>[8]</w:t>
      </w:r>
      <w:r w:rsidR="006259CB" w:rsidRPr="00C36D72">
        <w:rPr>
          <w:rFonts w:ascii="Times New Roman" w:hAnsi="Times New Roman" w:cs="Times New Roman"/>
          <w:lang w:val="en-US"/>
        </w:rPr>
        <w:fldChar w:fldCharType="end"/>
      </w:r>
      <w:r w:rsidR="00FA2342" w:rsidRPr="00C36D72">
        <w:rPr>
          <w:rFonts w:ascii="Times New Roman" w:hAnsi="Times New Roman" w:cs="Times New Roman"/>
          <w:lang w:val="en-US"/>
        </w:rPr>
        <w:t xml:space="preserve"> </w:t>
      </w:r>
      <w:r w:rsidR="008E17FA" w:rsidRPr="00C36D72">
        <w:rPr>
          <w:rFonts w:ascii="Times New Roman" w:hAnsi="Times New Roman" w:cs="Times New Roman"/>
          <w:lang w:val="en-US"/>
        </w:rPr>
        <w:t>show that adding these kind of asymmetrical scheduling does not provide any benefits in throughput</w:t>
      </w:r>
      <w:r w:rsidRPr="00C36D72">
        <w:rPr>
          <w:rFonts w:ascii="Times New Roman" w:hAnsi="Times New Roman" w:cs="Times New Roman"/>
          <w:lang w:val="en-US"/>
        </w:rPr>
        <w:t xml:space="preserve">. </w:t>
      </w:r>
      <w:r w:rsidR="0031535D" w:rsidRPr="00C36D72">
        <w:rPr>
          <w:rFonts w:ascii="Times New Roman" w:hAnsi="Times New Roman" w:cs="Times New Roman"/>
          <w:lang w:val="en-US"/>
        </w:rPr>
        <w:t>Hence, we observe</w:t>
      </w:r>
    </w:p>
    <w:p w14:paraId="07F3EDD2" w14:textId="77777777" w:rsidR="00C2268C" w:rsidRPr="00C36D72" w:rsidRDefault="00C2268C" w:rsidP="00B312A0">
      <w:pPr>
        <w:jc w:val="both"/>
        <w:rPr>
          <w:rFonts w:ascii="Times New Roman" w:hAnsi="Times New Roman" w:cs="Times New Roman"/>
          <w:lang w:val="en-US"/>
        </w:rPr>
      </w:pPr>
    </w:p>
    <w:p w14:paraId="34A2DF8E" w14:textId="673E08FC" w:rsidR="00F02E4D" w:rsidRPr="00C36D72" w:rsidRDefault="0031535D" w:rsidP="00B312A0">
      <w:pPr>
        <w:pStyle w:val="Observation"/>
        <w:jc w:val="both"/>
        <w:rPr>
          <w:rFonts w:ascii="Times New Roman" w:hAnsi="Times New Roman" w:cs="Times New Roman"/>
          <w:lang w:val="en-US"/>
        </w:rPr>
      </w:pPr>
      <w:r w:rsidRPr="00C36D72">
        <w:rPr>
          <w:rFonts w:ascii="Times New Roman" w:hAnsi="Times New Roman" w:cs="Times New Roman"/>
          <w:lang w:val="en-US"/>
        </w:rPr>
        <w:t xml:space="preserve">Rel.15 antenna port indication tables for DCI </w:t>
      </w:r>
      <w:proofErr w:type="spellStart"/>
      <w:r w:rsidRPr="00C36D72">
        <w:rPr>
          <w:rFonts w:ascii="Times New Roman" w:hAnsi="Times New Roman" w:cs="Times New Roman"/>
          <w:lang w:val="en-US"/>
        </w:rPr>
        <w:t>signalling</w:t>
      </w:r>
      <w:proofErr w:type="spellEnd"/>
      <w:r w:rsidRPr="00C36D72">
        <w:rPr>
          <w:rFonts w:ascii="Times New Roman" w:hAnsi="Times New Roman" w:cs="Times New Roman"/>
          <w:lang w:val="en-US"/>
        </w:rPr>
        <w:t xml:space="preserve"> can be re-used for NC-JT, there is no need to introduce new tables (current reserved states in existing tables can be used</w:t>
      </w:r>
      <w:r w:rsidR="009C72AA" w:rsidRPr="00C36D72">
        <w:rPr>
          <w:rFonts w:ascii="Times New Roman" w:hAnsi="Times New Roman" w:cs="Times New Roman"/>
          <w:lang w:val="en-US"/>
        </w:rPr>
        <w:t xml:space="preserve"> for new entries that are deemed needed</w:t>
      </w:r>
      <w:r w:rsidRPr="00C36D72">
        <w:rPr>
          <w:rFonts w:ascii="Times New Roman" w:hAnsi="Times New Roman" w:cs="Times New Roman"/>
          <w:lang w:val="en-US"/>
        </w:rPr>
        <w:t>)</w:t>
      </w:r>
    </w:p>
    <w:p w14:paraId="2A9F4419" w14:textId="77777777" w:rsidR="005F32F5" w:rsidRDefault="005F32F5" w:rsidP="00961561">
      <w:pPr>
        <w:pStyle w:val="Observation"/>
        <w:numPr>
          <w:ilvl w:val="0"/>
          <w:numId w:val="0"/>
        </w:numPr>
        <w:jc w:val="both"/>
        <w:rPr>
          <w:rFonts w:ascii="Times New Roman" w:hAnsi="Times New Roman" w:cs="Times New Roman"/>
          <w:lang w:val="en-US"/>
        </w:rPr>
      </w:pPr>
    </w:p>
    <w:p w14:paraId="475D25BD" w14:textId="41AD9235" w:rsidR="00ED587E" w:rsidRDefault="00D45CFC">
      <w:pPr>
        <w:pStyle w:val="BodyText"/>
        <w:rPr>
          <w:lang w:val="en-US"/>
        </w:rPr>
      </w:pPr>
      <w:r>
        <w:rPr>
          <w:lang w:val="en-US"/>
        </w:rPr>
        <w:t xml:space="preserve">The </w:t>
      </w:r>
      <w:r w:rsidR="006800A0">
        <w:rPr>
          <w:lang w:val="en-US"/>
        </w:rPr>
        <w:t xml:space="preserve">issue of whether </w:t>
      </w:r>
      <w:r w:rsidR="006A635C">
        <w:rPr>
          <w:lang w:val="en-US"/>
        </w:rPr>
        <w:t xml:space="preserve">MU-MIMO and NC-JT </w:t>
      </w:r>
      <w:r w:rsidR="000840E7">
        <w:rPr>
          <w:lang w:val="en-US"/>
        </w:rPr>
        <w:t xml:space="preserve">should be </w:t>
      </w:r>
      <w:r w:rsidR="00E07475">
        <w:rPr>
          <w:lang w:val="en-US"/>
        </w:rPr>
        <w:t xml:space="preserve">supported </w:t>
      </w:r>
      <w:r w:rsidR="005F32F5">
        <w:rPr>
          <w:lang w:val="en-US"/>
        </w:rPr>
        <w:t xml:space="preserve">together </w:t>
      </w:r>
      <w:r w:rsidR="00042C29">
        <w:rPr>
          <w:lang w:val="en-US"/>
        </w:rPr>
        <w:t xml:space="preserve">was </w:t>
      </w:r>
      <w:r w:rsidR="00B935BF">
        <w:rPr>
          <w:lang w:val="en-US"/>
        </w:rPr>
        <w:t xml:space="preserve">raised </w:t>
      </w:r>
      <w:r w:rsidR="009740C7">
        <w:rPr>
          <w:lang w:val="en-US"/>
        </w:rPr>
        <w:t>in the previous meetings</w:t>
      </w:r>
      <w:r w:rsidR="00F42A9A">
        <w:rPr>
          <w:lang w:val="en-US"/>
        </w:rPr>
        <w:t xml:space="preserve">. </w:t>
      </w:r>
      <w:r w:rsidR="00D83B6C">
        <w:rPr>
          <w:lang w:val="en-US"/>
        </w:rPr>
        <w:t xml:space="preserve"> </w:t>
      </w:r>
      <w:r w:rsidR="00BA14A7">
        <w:rPr>
          <w:lang w:val="en-US"/>
        </w:rPr>
        <w:t xml:space="preserve">Since NC-JT </w:t>
      </w:r>
      <w:r w:rsidR="00462670">
        <w:rPr>
          <w:lang w:val="en-US"/>
        </w:rPr>
        <w:t xml:space="preserve">only </w:t>
      </w:r>
      <w:r w:rsidR="006D4E7E">
        <w:rPr>
          <w:lang w:val="en-US"/>
        </w:rPr>
        <w:t>provides some be</w:t>
      </w:r>
      <w:r w:rsidR="004A3A7B">
        <w:rPr>
          <w:lang w:val="en-US"/>
        </w:rPr>
        <w:t xml:space="preserve">nefits at </w:t>
      </w:r>
      <w:r w:rsidR="00556E86">
        <w:rPr>
          <w:lang w:val="en-US"/>
        </w:rPr>
        <w:t>low system load</w:t>
      </w:r>
      <w:r w:rsidR="00462670">
        <w:rPr>
          <w:lang w:val="en-US"/>
        </w:rPr>
        <w:t xml:space="preserve"> while </w:t>
      </w:r>
      <w:r w:rsidR="001175EE">
        <w:rPr>
          <w:lang w:val="en-US"/>
        </w:rPr>
        <w:t xml:space="preserve">the application scenario for </w:t>
      </w:r>
      <w:r w:rsidR="00462670">
        <w:rPr>
          <w:lang w:val="en-US"/>
        </w:rPr>
        <w:t xml:space="preserve">MU-MIMO </w:t>
      </w:r>
      <w:r w:rsidR="001175EE">
        <w:rPr>
          <w:lang w:val="en-US"/>
        </w:rPr>
        <w:t xml:space="preserve">is at high system load with many </w:t>
      </w:r>
      <w:r w:rsidR="006F3B75">
        <w:rPr>
          <w:lang w:val="en-US"/>
        </w:rPr>
        <w:t>active UEs</w:t>
      </w:r>
      <w:r w:rsidR="00A2149D">
        <w:rPr>
          <w:lang w:val="en-US"/>
        </w:rPr>
        <w:t xml:space="preserve">, </w:t>
      </w:r>
      <w:r w:rsidR="00E20D98">
        <w:rPr>
          <w:lang w:val="en-US"/>
        </w:rPr>
        <w:t>it is our view that</w:t>
      </w:r>
      <w:r w:rsidR="00376318">
        <w:rPr>
          <w:lang w:val="en-US"/>
        </w:rPr>
        <w:t xml:space="preserve"> enhancement </w:t>
      </w:r>
      <w:r w:rsidR="00986814">
        <w:rPr>
          <w:lang w:val="en-US"/>
        </w:rPr>
        <w:t>for</w:t>
      </w:r>
      <w:r w:rsidR="00E20D98">
        <w:rPr>
          <w:lang w:val="en-US"/>
        </w:rPr>
        <w:t xml:space="preserve"> </w:t>
      </w:r>
      <w:r w:rsidR="00215BAA">
        <w:rPr>
          <w:lang w:val="en-US"/>
        </w:rPr>
        <w:t>MU-MIMO</w:t>
      </w:r>
      <w:r w:rsidR="00986814">
        <w:rPr>
          <w:lang w:val="en-US"/>
        </w:rPr>
        <w:t xml:space="preserve"> </w:t>
      </w:r>
      <w:r w:rsidR="00452CF2">
        <w:rPr>
          <w:lang w:val="en-US"/>
        </w:rPr>
        <w:t xml:space="preserve">together </w:t>
      </w:r>
      <w:r w:rsidR="00986814">
        <w:rPr>
          <w:lang w:val="en-US"/>
        </w:rPr>
        <w:t>with NC-JT</w:t>
      </w:r>
      <w:r w:rsidR="00215BAA">
        <w:rPr>
          <w:lang w:val="en-US"/>
        </w:rPr>
        <w:t xml:space="preserve"> should not be consi</w:t>
      </w:r>
      <w:r w:rsidR="00376318">
        <w:rPr>
          <w:lang w:val="en-US"/>
        </w:rPr>
        <w:t>dered</w:t>
      </w:r>
      <w:r w:rsidR="00452CF2">
        <w:rPr>
          <w:lang w:val="en-US"/>
        </w:rPr>
        <w:t>.</w:t>
      </w:r>
      <w:r w:rsidR="00243E5E">
        <w:rPr>
          <w:lang w:val="en-US"/>
        </w:rPr>
        <w:t xml:space="preserve"> </w:t>
      </w:r>
    </w:p>
    <w:p w14:paraId="3ACEE0A2" w14:textId="77777777" w:rsidR="005B7F3A" w:rsidRDefault="005B7F3A" w:rsidP="007C7E39">
      <w:pPr>
        <w:pStyle w:val="BodyText"/>
        <w:rPr>
          <w:lang w:val="en-US"/>
        </w:rPr>
      </w:pPr>
    </w:p>
    <w:p w14:paraId="5BAE1D79" w14:textId="15C8E307" w:rsidR="005B7F3A" w:rsidRDefault="00531802" w:rsidP="003430AB">
      <w:pPr>
        <w:pStyle w:val="Proposal"/>
        <w:rPr>
          <w:lang w:val="en-US"/>
        </w:rPr>
      </w:pPr>
      <w:bookmarkStart w:id="26" w:name="_Toc16846725"/>
      <w:r>
        <w:rPr>
          <w:lang w:val="en-US"/>
        </w:rPr>
        <w:t xml:space="preserve">MU-MIMO is not considered </w:t>
      </w:r>
      <w:r w:rsidR="00E36ECD">
        <w:rPr>
          <w:lang w:val="en-US"/>
        </w:rPr>
        <w:t xml:space="preserve">in </w:t>
      </w:r>
      <w:r w:rsidR="008F7402">
        <w:rPr>
          <w:lang w:val="en-US"/>
        </w:rPr>
        <w:t xml:space="preserve">DMRS </w:t>
      </w:r>
      <w:r w:rsidR="00196208">
        <w:rPr>
          <w:lang w:val="en-US"/>
        </w:rPr>
        <w:t xml:space="preserve">port allocations </w:t>
      </w:r>
      <w:r w:rsidR="00504454">
        <w:rPr>
          <w:lang w:val="en-US"/>
        </w:rPr>
        <w:t xml:space="preserve">for </w:t>
      </w:r>
      <w:r w:rsidR="00270783">
        <w:rPr>
          <w:lang w:val="en-US"/>
        </w:rPr>
        <w:t>NC-JT</w:t>
      </w:r>
      <w:r w:rsidR="00504454">
        <w:rPr>
          <w:lang w:val="en-US"/>
        </w:rPr>
        <w:t>.</w:t>
      </w:r>
      <w:bookmarkEnd w:id="26"/>
    </w:p>
    <w:p w14:paraId="1207BFD1" w14:textId="77777777" w:rsidR="004E0606" w:rsidRDefault="004E0606">
      <w:pPr>
        <w:pStyle w:val="BodyText"/>
        <w:rPr>
          <w:lang w:val="en-US"/>
        </w:rPr>
      </w:pPr>
    </w:p>
    <w:p w14:paraId="073994FB" w14:textId="4C4F00DE" w:rsidR="00621D95" w:rsidRDefault="006953BA">
      <w:pPr>
        <w:pStyle w:val="BodyText"/>
        <w:rPr>
          <w:lang w:val="en-US"/>
        </w:rPr>
      </w:pPr>
      <w:r>
        <w:rPr>
          <w:lang w:val="en-US"/>
        </w:rPr>
        <w:t xml:space="preserve">Another issue was whether </w:t>
      </w:r>
      <w:r w:rsidR="009F6705">
        <w:rPr>
          <w:lang w:val="en-US"/>
        </w:rPr>
        <w:t xml:space="preserve">more than 4 </w:t>
      </w:r>
      <w:r w:rsidR="006F7913">
        <w:rPr>
          <w:lang w:val="en-US"/>
        </w:rPr>
        <w:t xml:space="preserve">layers should be </w:t>
      </w:r>
      <w:r w:rsidR="00331443">
        <w:rPr>
          <w:lang w:val="en-US"/>
        </w:rPr>
        <w:t xml:space="preserve">supported </w:t>
      </w:r>
      <w:r w:rsidR="00544D25">
        <w:rPr>
          <w:lang w:val="en-US"/>
        </w:rPr>
        <w:t>in NC-JT.</w:t>
      </w:r>
      <w:r w:rsidR="00B80003">
        <w:rPr>
          <w:lang w:val="en-US"/>
        </w:rPr>
        <w:t xml:space="preserve"> </w:t>
      </w:r>
      <w:r w:rsidR="002E0BDE">
        <w:rPr>
          <w:lang w:val="en-US"/>
        </w:rPr>
        <w:t>To support more than</w:t>
      </w:r>
      <w:r w:rsidR="00E0174E">
        <w:rPr>
          <w:lang w:val="en-US"/>
        </w:rPr>
        <w:t xml:space="preserve"> 4 layers mean</w:t>
      </w:r>
      <w:r w:rsidR="00DB0199">
        <w:rPr>
          <w:lang w:val="en-US"/>
        </w:rPr>
        <w:t xml:space="preserve">s that the UE needs to have </w:t>
      </w:r>
      <w:r w:rsidR="00F10515">
        <w:rPr>
          <w:lang w:val="en-US"/>
        </w:rPr>
        <w:t>more than 4 Rx antennas</w:t>
      </w:r>
      <w:r w:rsidR="007F3354">
        <w:rPr>
          <w:lang w:val="en-US"/>
        </w:rPr>
        <w:t xml:space="preserve"> and there </w:t>
      </w:r>
      <w:r w:rsidR="002E4142">
        <w:rPr>
          <w:lang w:val="en-US"/>
        </w:rPr>
        <w:t>are</w:t>
      </w:r>
      <w:r w:rsidR="007F3354">
        <w:rPr>
          <w:lang w:val="en-US"/>
        </w:rPr>
        <w:t xml:space="preserve"> good channel condition</w:t>
      </w:r>
      <w:r w:rsidR="006724E8">
        <w:rPr>
          <w:lang w:val="en-US"/>
        </w:rPr>
        <w:t>s</w:t>
      </w:r>
      <w:r w:rsidR="007F3354">
        <w:rPr>
          <w:lang w:val="en-US"/>
        </w:rPr>
        <w:t xml:space="preserve"> </w:t>
      </w:r>
      <w:r w:rsidR="00270C55">
        <w:rPr>
          <w:lang w:val="en-US"/>
        </w:rPr>
        <w:t xml:space="preserve">to both TRPs. </w:t>
      </w:r>
      <w:r w:rsidR="00336646">
        <w:rPr>
          <w:lang w:val="en-US"/>
        </w:rPr>
        <w:t xml:space="preserve">This is </w:t>
      </w:r>
      <w:r w:rsidR="002E4142">
        <w:rPr>
          <w:lang w:val="en-US"/>
        </w:rPr>
        <w:t>a</w:t>
      </w:r>
      <w:r w:rsidR="00FA116F">
        <w:rPr>
          <w:lang w:val="en-US"/>
        </w:rPr>
        <w:t>n</w:t>
      </w:r>
      <w:r w:rsidR="002E4142">
        <w:rPr>
          <w:lang w:val="en-US"/>
        </w:rPr>
        <w:t xml:space="preserve"> </w:t>
      </w:r>
      <w:r w:rsidR="00336646">
        <w:rPr>
          <w:lang w:val="en-US"/>
        </w:rPr>
        <w:t xml:space="preserve">unlikely </w:t>
      </w:r>
      <w:r w:rsidR="002E4142">
        <w:rPr>
          <w:lang w:val="en-US"/>
        </w:rPr>
        <w:t xml:space="preserve">scenario </w:t>
      </w:r>
      <w:r w:rsidR="00336646">
        <w:rPr>
          <w:lang w:val="en-US"/>
        </w:rPr>
        <w:t xml:space="preserve">at least in </w:t>
      </w:r>
      <w:r w:rsidR="002E4142">
        <w:rPr>
          <w:lang w:val="en-US"/>
        </w:rPr>
        <w:t xml:space="preserve">outdoor deployments.  </w:t>
      </w:r>
      <w:r w:rsidR="00FA116F">
        <w:rPr>
          <w:lang w:val="en-US"/>
        </w:rPr>
        <w:t xml:space="preserve">In indoor </w:t>
      </w:r>
      <w:r w:rsidR="002052BB">
        <w:rPr>
          <w:lang w:val="en-US"/>
        </w:rPr>
        <w:t xml:space="preserve">factory </w:t>
      </w:r>
      <w:r w:rsidR="00FA116F">
        <w:rPr>
          <w:lang w:val="en-US"/>
        </w:rPr>
        <w:t xml:space="preserve">deployments, </w:t>
      </w:r>
      <w:r w:rsidR="002052BB">
        <w:rPr>
          <w:lang w:val="en-US"/>
        </w:rPr>
        <w:t xml:space="preserve">it is possible but may not be a popular </w:t>
      </w:r>
      <w:r w:rsidR="006C3E8A">
        <w:rPr>
          <w:lang w:val="en-US"/>
        </w:rPr>
        <w:t xml:space="preserve">deployment scenario. If supported, </w:t>
      </w:r>
      <w:r w:rsidR="005A6BBA">
        <w:rPr>
          <w:lang w:val="en-US"/>
        </w:rPr>
        <w:t xml:space="preserve">we prefer to limit the layer combinations between two TRPs such that </w:t>
      </w:r>
      <w:r w:rsidR="00571A63">
        <w:rPr>
          <w:lang w:val="en-US"/>
        </w:rPr>
        <w:t>|L1-L2| &lt;2.</w:t>
      </w:r>
    </w:p>
    <w:p w14:paraId="1AA20B90" w14:textId="77777777" w:rsidR="00C979E4" w:rsidRDefault="00C979E4">
      <w:pPr>
        <w:pStyle w:val="BodyText"/>
        <w:rPr>
          <w:lang w:val="en-US"/>
        </w:rPr>
      </w:pPr>
    </w:p>
    <w:p w14:paraId="6B42C6C9" w14:textId="5EAB4D95" w:rsidR="00EC326F" w:rsidRPr="00C36D72" w:rsidRDefault="00EF4EE2" w:rsidP="003430AB">
      <w:pPr>
        <w:pStyle w:val="Heading1"/>
      </w:pPr>
      <w:r w:rsidRPr="00C36D72">
        <w:t>Reliability/Robustness specific extensions</w:t>
      </w:r>
      <w:r w:rsidR="0031455A" w:rsidRPr="00C36D72">
        <w:t xml:space="preserve"> for PDSCH</w:t>
      </w:r>
      <w:r w:rsidR="00F97FA4" w:rsidRPr="00C36D72">
        <w:t xml:space="preserve"> </w:t>
      </w:r>
    </w:p>
    <w:p w14:paraId="6F2D3258" w14:textId="15184589" w:rsidR="00EC326F" w:rsidRPr="00C36D72" w:rsidRDefault="009C39DD" w:rsidP="00B312A0">
      <w:pPr>
        <w:jc w:val="both"/>
        <w:rPr>
          <w:rFonts w:ascii="Times New Roman" w:hAnsi="Times New Roman" w:cs="Times New Roman"/>
          <w:lang w:val="en-US"/>
        </w:rPr>
      </w:pPr>
      <w:r w:rsidRPr="00C36D72">
        <w:rPr>
          <w:rFonts w:ascii="Times New Roman" w:eastAsia="SimSun" w:hAnsi="Times New Roman" w:cs="Times New Roman"/>
          <w:lang w:val="en-US"/>
        </w:rPr>
        <w:t xml:space="preserve">For </w:t>
      </w:r>
      <w:proofErr w:type="spellStart"/>
      <w:r w:rsidRPr="00C36D72">
        <w:rPr>
          <w:rFonts w:ascii="Times New Roman" w:eastAsia="SimSun" w:hAnsi="Times New Roman" w:cs="Times New Roman"/>
          <w:lang w:val="en-US"/>
        </w:rPr>
        <w:t>multi-TRP</w:t>
      </w:r>
      <w:proofErr w:type="spellEnd"/>
      <w:r w:rsidRPr="00C36D72">
        <w:rPr>
          <w:rFonts w:ascii="Times New Roman" w:eastAsia="SimSun" w:hAnsi="Times New Roman" w:cs="Times New Roman"/>
          <w:lang w:val="en-US"/>
        </w:rPr>
        <w:t xml:space="preserve"> based URLLC, scheduled by single DCI, </w:t>
      </w:r>
      <w:r w:rsidRPr="00C36D72">
        <w:rPr>
          <w:rFonts w:ascii="Times New Roman" w:hAnsi="Times New Roman" w:cs="Times New Roman"/>
          <w:lang w:val="en-US"/>
        </w:rPr>
        <w:t>t</w:t>
      </w:r>
      <w:r w:rsidR="00EC326F" w:rsidRPr="00C36D72">
        <w:rPr>
          <w:rFonts w:ascii="Times New Roman" w:hAnsi="Times New Roman" w:cs="Times New Roman"/>
          <w:lang w:val="en-US"/>
        </w:rPr>
        <w:t xml:space="preserve">he following </w:t>
      </w:r>
      <w:r w:rsidRPr="00C36D72">
        <w:rPr>
          <w:rFonts w:ascii="Times New Roman" w:hAnsi="Times New Roman" w:cs="Times New Roman"/>
          <w:lang w:val="en-US"/>
        </w:rPr>
        <w:t xml:space="preserve">schemes were agreed </w:t>
      </w:r>
      <w:r w:rsidR="005874BC">
        <w:rPr>
          <w:rFonts w:ascii="Times New Roman" w:hAnsi="Times New Roman" w:cs="Times New Roman"/>
          <w:lang w:val="en-US"/>
        </w:rPr>
        <w:t>in RAN1#</w:t>
      </w:r>
      <w:r w:rsidR="00546AEE">
        <w:rPr>
          <w:rFonts w:ascii="Times New Roman" w:hAnsi="Times New Roman" w:cs="Times New Roman"/>
          <w:lang w:val="en-US"/>
        </w:rPr>
        <w:t>97</w:t>
      </w:r>
      <w:r w:rsidRPr="00C36D72">
        <w:rPr>
          <w:rFonts w:ascii="Times New Roman" w:hAnsi="Times New Roman" w:cs="Times New Roman"/>
          <w:lang w:val="en-US"/>
        </w:rPr>
        <w:t>:</w:t>
      </w:r>
    </w:p>
    <w:p w14:paraId="6B00C8EB" w14:textId="317A38B3" w:rsidR="00A32697" w:rsidRPr="00C36D72" w:rsidRDefault="00A32697" w:rsidP="00B312A0">
      <w:pPr>
        <w:pStyle w:val="ListParagraph"/>
        <w:numPr>
          <w:ilvl w:val="0"/>
          <w:numId w:val="45"/>
        </w:numPr>
        <w:spacing w:after="0"/>
        <w:jc w:val="both"/>
        <w:rPr>
          <w:rFonts w:ascii="Times New Roman" w:hAnsi="Times New Roman" w:cs="Times New Roman"/>
          <w:i/>
          <w:lang w:val="en-US" w:eastAsia="en-US"/>
        </w:rPr>
      </w:pPr>
      <w:r w:rsidRPr="00C36D72">
        <w:rPr>
          <w:rFonts w:ascii="Times New Roman" w:hAnsi="Times New Roman" w:cs="Times New Roman"/>
          <w:i/>
          <w:lang w:val="en-US" w:eastAsia="en-US"/>
        </w:rPr>
        <w:lastRenderedPageBreak/>
        <w:t>Scheme 1</w:t>
      </w:r>
      <w:r w:rsidR="004B19B3" w:rsidRPr="00C36D72">
        <w:rPr>
          <w:rFonts w:ascii="Times New Roman" w:hAnsi="Times New Roman" w:cs="Times New Roman"/>
          <w:i/>
          <w:lang w:val="en-US" w:eastAsia="en-US"/>
        </w:rPr>
        <w:t>a</w:t>
      </w:r>
      <w:r w:rsidRPr="00C36D72">
        <w:rPr>
          <w:rFonts w:ascii="Times New Roman" w:hAnsi="Times New Roman" w:cs="Times New Roman"/>
          <w:i/>
          <w:lang w:val="en-US" w:eastAsia="en-US"/>
        </w:rPr>
        <w:t xml:space="preserve"> (SDM):  n (n&lt;=N</w:t>
      </w:r>
      <w:r w:rsidRPr="00C36D72">
        <w:rPr>
          <w:rFonts w:ascii="Times New Roman" w:hAnsi="Times New Roman" w:cs="Times New Roman"/>
          <w:i/>
          <w:vertAlign w:val="subscript"/>
          <w:lang w:val="en-US" w:eastAsia="en-US"/>
        </w:rPr>
        <w:t>s</w:t>
      </w:r>
      <w:r w:rsidRPr="00C36D72">
        <w:rPr>
          <w:rFonts w:ascii="Times New Roman" w:hAnsi="Times New Roman" w:cs="Times New Roman"/>
          <w:i/>
          <w:lang w:val="en-US" w:eastAsia="en-US"/>
        </w:rPr>
        <w:t xml:space="preserve">) TCI states within the single slot, with overlapped time and frequency resource allocation </w:t>
      </w:r>
    </w:p>
    <w:p w14:paraId="24C5ECC8" w14:textId="12E4B502" w:rsidR="00A32697" w:rsidRPr="00C36D72" w:rsidRDefault="00A32697" w:rsidP="00B312A0">
      <w:pPr>
        <w:pStyle w:val="ListParagraph"/>
        <w:numPr>
          <w:ilvl w:val="1"/>
          <w:numId w:val="45"/>
        </w:numPr>
        <w:spacing w:after="0"/>
        <w:jc w:val="both"/>
        <w:rPr>
          <w:rFonts w:ascii="Times New Roman" w:hAnsi="Times New Roman" w:cs="Times New Roman"/>
          <w:i/>
          <w:lang w:val="en-US" w:eastAsia="en-US"/>
        </w:rPr>
      </w:pPr>
      <w:r w:rsidRPr="00C36D72">
        <w:rPr>
          <w:rFonts w:ascii="Times New Roman" w:hAnsi="Times New Roman" w:cs="Times New Roman"/>
          <w:i/>
          <w:lang w:val="en-US" w:eastAsia="en-US"/>
        </w:rPr>
        <w:t>Each transmission occasion is a layer or a set of layers of the same TB, with each layer or layer set is associated with one TCI and one set of DMRS port(s). </w:t>
      </w:r>
    </w:p>
    <w:p w14:paraId="58196E5A" w14:textId="67796013" w:rsidR="00A32697" w:rsidRPr="00C36D72" w:rsidRDefault="00A32697" w:rsidP="00B312A0">
      <w:pPr>
        <w:pStyle w:val="ListParagraph"/>
        <w:numPr>
          <w:ilvl w:val="1"/>
          <w:numId w:val="45"/>
        </w:numPr>
        <w:spacing w:after="0"/>
        <w:jc w:val="both"/>
        <w:rPr>
          <w:rFonts w:ascii="Times New Roman" w:hAnsi="Times New Roman" w:cs="Times New Roman"/>
          <w:i/>
          <w:lang w:val="en-US" w:eastAsia="en-US"/>
        </w:rPr>
      </w:pPr>
      <w:r w:rsidRPr="00C36D72">
        <w:rPr>
          <w:rFonts w:ascii="Times New Roman" w:hAnsi="Times New Roman" w:cs="Times New Roman"/>
          <w:i/>
          <w:lang w:val="en-US" w:eastAsia="en-US"/>
        </w:rPr>
        <w:t xml:space="preserve">Single codeword with one RV is used across all spatial layers or layer sets. From the UE perspective, different coded bits are mapped to different layers or layer sets with the same mapping rule as in Rel-15. </w:t>
      </w:r>
    </w:p>
    <w:p w14:paraId="04E4C3F2" w14:textId="77777777" w:rsidR="00567DC3" w:rsidRPr="00C36D72" w:rsidRDefault="00567DC3" w:rsidP="003430AB">
      <w:pPr>
        <w:pStyle w:val="ListParagraph"/>
        <w:numPr>
          <w:ilvl w:val="0"/>
          <w:numId w:val="45"/>
        </w:numPr>
        <w:spacing w:after="0"/>
        <w:jc w:val="both"/>
        <w:rPr>
          <w:rFonts w:ascii="Times New Roman" w:hAnsi="Times New Roman" w:cs="Times New Roman"/>
          <w:i/>
          <w:lang w:val="en-US" w:eastAsia="en-US"/>
        </w:rPr>
      </w:pPr>
    </w:p>
    <w:p w14:paraId="37EE5CD2" w14:textId="77777777" w:rsidR="00EB54F7" w:rsidRPr="00C36D72" w:rsidRDefault="00EB54F7" w:rsidP="00B312A0">
      <w:pPr>
        <w:numPr>
          <w:ilvl w:val="0"/>
          <w:numId w:val="45"/>
        </w:numPr>
        <w:jc w:val="both"/>
        <w:rPr>
          <w:rFonts w:ascii="Times New Roman" w:eastAsia="SimSun" w:hAnsi="Times New Roman" w:cs="Times New Roman"/>
          <w:i/>
          <w:lang w:val="en-US" w:eastAsia="en-US"/>
        </w:rPr>
      </w:pPr>
      <w:r w:rsidRPr="00C36D72">
        <w:rPr>
          <w:rFonts w:ascii="Times New Roman" w:eastAsia="SimSun" w:hAnsi="Times New Roman" w:cs="Times New Roman"/>
          <w:i/>
          <w:lang w:val="en-US" w:eastAsia="en-US"/>
        </w:rPr>
        <w:t>Scheme 3 (TDM): n (n&lt;=N</w:t>
      </w:r>
      <w:r w:rsidRPr="00C36D72">
        <w:rPr>
          <w:rFonts w:ascii="Times New Roman" w:eastAsia="SimSun" w:hAnsi="Times New Roman" w:cs="Times New Roman"/>
          <w:i/>
          <w:vertAlign w:val="subscript"/>
          <w:lang w:val="en-US" w:eastAsia="en-US"/>
        </w:rPr>
        <w:t>t1</w:t>
      </w:r>
      <w:r w:rsidRPr="00C36D72">
        <w:rPr>
          <w:rFonts w:ascii="Times New Roman" w:eastAsia="SimSun" w:hAnsi="Times New Roman" w:cs="Times New Roman"/>
          <w:i/>
          <w:lang w:val="en-US" w:eastAsia="en-US"/>
        </w:rPr>
        <w:t xml:space="preserve">) TCI states within the single slot, with non-overlapped time resource allocation </w:t>
      </w:r>
    </w:p>
    <w:p w14:paraId="4E6BAC72" w14:textId="77777777" w:rsidR="00EB54F7" w:rsidRPr="00C36D72" w:rsidRDefault="00EB54F7" w:rsidP="00B312A0">
      <w:pPr>
        <w:numPr>
          <w:ilvl w:val="1"/>
          <w:numId w:val="45"/>
        </w:numPr>
        <w:jc w:val="both"/>
        <w:rPr>
          <w:rFonts w:ascii="Times New Roman" w:eastAsia="SimSun" w:hAnsi="Times New Roman" w:cs="Times New Roman"/>
          <w:i/>
          <w:lang w:val="en-US" w:eastAsia="en-US"/>
        </w:rPr>
      </w:pPr>
      <w:r w:rsidRPr="00C36D72">
        <w:rPr>
          <w:rFonts w:ascii="Times New Roman" w:eastAsia="SimSun" w:hAnsi="Times New Roman" w:cs="Times New Roman"/>
          <w:i/>
          <w:lang w:val="en-US" w:eastAsia="en-US"/>
        </w:rPr>
        <w:t xml:space="preserve">Each transmission occasion of the TB has one TCI and one RV with the time granularity of mini-slot. </w:t>
      </w:r>
    </w:p>
    <w:p w14:paraId="13C3682F" w14:textId="77777777" w:rsidR="00EB54F7" w:rsidRPr="00C36D72" w:rsidRDefault="00EB54F7" w:rsidP="00B312A0">
      <w:pPr>
        <w:numPr>
          <w:ilvl w:val="1"/>
          <w:numId w:val="45"/>
        </w:numPr>
        <w:jc w:val="both"/>
        <w:rPr>
          <w:rFonts w:ascii="Times New Roman" w:eastAsia="SimSun" w:hAnsi="Times New Roman" w:cs="Times New Roman"/>
          <w:i/>
          <w:lang w:val="en-US" w:eastAsia="en-US"/>
        </w:rPr>
      </w:pPr>
      <w:r w:rsidRPr="00C36D72">
        <w:rPr>
          <w:rFonts w:ascii="Times New Roman" w:eastAsia="SimSun" w:hAnsi="Times New Roman" w:cs="Times New Roman"/>
          <w:i/>
          <w:lang w:val="en-US" w:eastAsia="en-US"/>
        </w:rPr>
        <w:t xml:space="preserve">All transmission occasion (s) within the slot use a common MCS with same single or multiple DMRS port(s).  </w:t>
      </w:r>
    </w:p>
    <w:p w14:paraId="4A809396" w14:textId="77777777" w:rsidR="00EB54F7" w:rsidRPr="00C36D72" w:rsidRDefault="00EB54F7" w:rsidP="00B312A0">
      <w:pPr>
        <w:numPr>
          <w:ilvl w:val="1"/>
          <w:numId w:val="45"/>
        </w:numPr>
        <w:jc w:val="both"/>
        <w:rPr>
          <w:rFonts w:ascii="Times New Roman" w:eastAsia="SimSun" w:hAnsi="Times New Roman" w:cs="Times New Roman"/>
          <w:i/>
          <w:lang w:val="en-US" w:eastAsia="en-US"/>
        </w:rPr>
      </w:pPr>
      <w:r w:rsidRPr="00C36D72">
        <w:rPr>
          <w:rFonts w:ascii="Times New Roman" w:eastAsia="SimSun" w:hAnsi="Times New Roman" w:cs="Times New Roman"/>
          <w:i/>
          <w:lang w:val="en-US" w:eastAsia="en-US"/>
        </w:rPr>
        <w:t xml:space="preserve">RV/TCI state can be same or different among transmission occasions. </w:t>
      </w:r>
    </w:p>
    <w:p w14:paraId="41AACA64" w14:textId="77777777" w:rsidR="00EB54F7" w:rsidRPr="00C36D72" w:rsidRDefault="00EB54F7" w:rsidP="00B312A0">
      <w:pPr>
        <w:numPr>
          <w:ilvl w:val="1"/>
          <w:numId w:val="45"/>
        </w:numPr>
        <w:jc w:val="both"/>
        <w:rPr>
          <w:rFonts w:ascii="Times New Roman" w:eastAsia="SimSun" w:hAnsi="Times New Roman" w:cs="Times New Roman"/>
          <w:i/>
          <w:lang w:val="en-US" w:eastAsia="en-US"/>
        </w:rPr>
      </w:pPr>
      <w:r w:rsidRPr="00C36D72">
        <w:rPr>
          <w:rFonts w:ascii="Times New Roman" w:eastAsia="SimSun" w:hAnsi="Times New Roman" w:cs="Times New Roman"/>
          <w:i/>
          <w:lang w:val="en-US" w:eastAsia="en-US"/>
        </w:rPr>
        <w:t>FFS channel estimation interpolation across mini-slots with the same TCI index</w:t>
      </w:r>
    </w:p>
    <w:p w14:paraId="5023438E" w14:textId="77777777" w:rsidR="00EB54F7" w:rsidRPr="00C36D72" w:rsidRDefault="00EB54F7" w:rsidP="00B312A0">
      <w:pPr>
        <w:numPr>
          <w:ilvl w:val="0"/>
          <w:numId w:val="45"/>
        </w:numPr>
        <w:jc w:val="both"/>
        <w:rPr>
          <w:rFonts w:ascii="Times New Roman" w:eastAsia="SimSun" w:hAnsi="Times New Roman" w:cs="Times New Roman"/>
          <w:i/>
          <w:lang w:val="en-US" w:eastAsia="en-US"/>
        </w:rPr>
      </w:pPr>
      <w:r w:rsidRPr="00C36D72">
        <w:rPr>
          <w:rFonts w:ascii="Times New Roman" w:eastAsia="SimSun" w:hAnsi="Times New Roman" w:cs="Times New Roman"/>
          <w:i/>
          <w:lang w:val="en-US" w:eastAsia="en-US"/>
        </w:rPr>
        <w:t>Scheme 4 (TDM): n (n&lt;=N</w:t>
      </w:r>
      <w:r w:rsidRPr="00C36D72">
        <w:rPr>
          <w:rFonts w:ascii="Times New Roman" w:eastAsia="SimSun" w:hAnsi="Times New Roman" w:cs="Times New Roman"/>
          <w:i/>
          <w:vertAlign w:val="subscript"/>
          <w:lang w:val="en-US" w:eastAsia="en-US"/>
        </w:rPr>
        <w:t>t2</w:t>
      </w:r>
      <w:r w:rsidRPr="00C36D72">
        <w:rPr>
          <w:rFonts w:ascii="Times New Roman" w:eastAsia="SimSun" w:hAnsi="Times New Roman" w:cs="Times New Roman"/>
          <w:i/>
          <w:lang w:val="en-US" w:eastAsia="en-US"/>
        </w:rPr>
        <w:t xml:space="preserve">) TCI states with K (n&lt;=K) different slots. </w:t>
      </w:r>
    </w:p>
    <w:p w14:paraId="73E387A2" w14:textId="77777777" w:rsidR="00EB54F7" w:rsidRPr="00C36D72" w:rsidRDefault="00EB54F7" w:rsidP="00B312A0">
      <w:pPr>
        <w:numPr>
          <w:ilvl w:val="1"/>
          <w:numId w:val="45"/>
        </w:numPr>
        <w:jc w:val="both"/>
        <w:rPr>
          <w:rFonts w:ascii="Times New Roman" w:eastAsia="SimSun" w:hAnsi="Times New Roman" w:cs="Times New Roman"/>
          <w:i/>
          <w:lang w:val="en-US" w:eastAsia="en-US"/>
        </w:rPr>
      </w:pPr>
      <w:r w:rsidRPr="00C36D72">
        <w:rPr>
          <w:rFonts w:ascii="Times New Roman" w:eastAsia="SimSun" w:hAnsi="Times New Roman" w:cs="Times New Roman"/>
          <w:i/>
          <w:lang w:val="en-US" w:eastAsia="en-US"/>
        </w:rPr>
        <w:t xml:space="preserve">Each transmission occasion of the TB has one TCI and one RV.  </w:t>
      </w:r>
    </w:p>
    <w:p w14:paraId="7AD74503" w14:textId="77777777" w:rsidR="00EB54F7" w:rsidRPr="00C36D72" w:rsidRDefault="00EB54F7" w:rsidP="00B312A0">
      <w:pPr>
        <w:numPr>
          <w:ilvl w:val="1"/>
          <w:numId w:val="45"/>
        </w:numPr>
        <w:jc w:val="both"/>
        <w:rPr>
          <w:rFonts w:ascii="Times New Roman" w:eastAsia="SimSun" w:hAnsi="Times New Roman" w:cs="Times New Roman"/>
          <w:i/>
          <w:lang w:val="en-US" w:eastAsia="en-US"/>
        </w:rPr>
      </w:pPr>
      <w:r w:rsidRPr="00C36D72">
        <w:rPr>
          <w:rFonts w:ascii="Times New Roman" w:eastAsia="SimSun" w:hAnsi="Times New Roman" w:cs="Times New Roman"/>
          <w:i/>
          <w:lang w:val="en-US" w:eastAsia="en-US"/>
        </w:rPr>
        <w:t xml:space="preserve">All transmission occasion (s) across K slots use a common MCS with same single or multiple DMRS port(s) </w:t>
      </w:r>
    </w:p>
    <w:p w14:paraId="2F7F8B56" w14:textId="77777777" w:rsidR="00EB54F7" w:rsidRPr="00C36D72" w:rsidRDefault="00EB54F7" w:rsidP="00B312A0">
      <w:pPr>
        <w:numPr>
          <w:ilvl w:val="1"/>
          <w:numId w:val="45"/>
        </w:numPr>
        <w:jc w:val="both"/>
        <w:rPr>
          <w:rFonts w:ascii="Times New Roman" w:eastAsia="SimSun" w:hAnsi="Times New Roman" w:cs="Times New Roman"/>
          <w:i/>
          <w:lang w:val="en-US" w:eastAsia="en-US"/>
        </w:rPr>
      </w:pPr>
      <w:r w:rsidRPr="00C36D72">
        <w:rPr>
          <w:rFonts w:ascii="Times New Roman" w:eastAsia="SimSun" w:hAnsi="Times New Roman" w:cs="Times New Roman"/>
          <w:i/>
          <w:lang w:val="en-US" w:eastAsia="en-US"/>
        </w:rPr>
        <w:t xml:space="preserve">RV/TCI state can be same or different among transmission occasions. </w:t>
      </w:r>
    </w:p>
    <w:p w14:paraId="4B1136D6" w14:textId="77777777" w:rsidR="00EB54F7" w:rsidRPr="00C36D72" w:rsidRDefault="00EB54F7" w:rsidP="00B312A0">
      <w:pPr>
        <w:numPr>
          <w:ilvl w:val="1"/>
          <w:numId w:val="45"/>
        </w:numPr>
        <w:jc w:val="both"/>
        <w:rPr>
          <w:rFonts w:ascii="Times New Roman" w:eastAsia="SimSun" w:hAnsi="Times New Roman" w:cs="Times New Roman"/>
          <w:i/>
          <w:lang w:val="en-US" w:eastAsia="en-US"/>
        </w:rPr>
      </w:pPr>
      <w:r w:rsidRPr="00C36D72">
        <w:rPr>
          <w:rFonts w:ascii="Times New Roman" w:eastAsia="SimSun" w:hAnsi="Times New Roman" w:cs="Times New Roman"/>
          <w:i/>
          <w:lang w:val="en-US" w:eastAsia="en-US"/>
        </w:rPr>
        <w:t>FFS channel estimation interpolation across slots with the same TCI index</w:t>
      </w:r>
    </w:p>
    <w:p w14:paraId="5FB182A8" w14:textId="77777777" w:rsidR="00EB54F7" w:rsidRPr="00C36D72" w:rsidRDefault="00EB54F7" w:rsidP="00B312A0">
      <w:pPr>
        <w:tabs>
          <w:tab w:val="left" w:pos="720"/>
          <w:tab w:val="left" w:pos="2160"/>
        </w:tabs>
        <w:contextualSpacing/>
        <w:jc w:val="both"/>
        <w:rPr>
          <w:rFonts w:ascii="Times New Roman" w:eastAsia="SimSun" w:hAnsi="Times New Roman" w:cs="Times New Roman"/>
          <w:i/>
          <w:lang w:val="en-US"/>
        </w:rPr>
      </w:pPr>
    </w:p>
    <w:p w14:paraId="33733678" w14:textId="000438F2" w:rsidR="00D13FF3" w:rsidRPr="00C36D72" w:rsidRDefault="00546AEE" w:rsidP="00B312A0">
      <w:pPr>
        <w:pStyle w:val="ListParagraph"/>
        <w:numPr>
          <w:ilvl w:val="0"/>
          <w:numId w:val="47"/>
        </w:numPr>
        <w:jc w:val="both"/>
        <w:rPr>
          <w:rFonts w:ascii="Times New Roman" w:hAnsi="Times New Roman" w:cs="Times New Roman"/>
          <w:i/>
          <w:lang w:val="en-US" w:eastAsia="en-US"/>
        </w:rPr>
      </w:pPr>
      <w:r>
        <w:rPr>
          <w:rFonts w:ascii="Times New Roman" w:hAnsi="Times New Roman" w:cs="Times New Roman"/>
          <w:lang w:val="en-US"/>
        </w:rPr>
        <w:t xml:space="preserve"> In RAN1#97bis, the following FDM schemes were further agreed </w:t>
      </w:r>
      <w:r w:rsidR="0063616F">
        <w:rPr>
          <w:rFonts w:ascii="Times New Roman" w:hAnsi="Times New Roman" w:cs="Times New Roman"/>
          <w:lang w:val="en-US"/>
        </w:rPr>
        <w:t>with some restrictions on Scheme 2</w:t>
      </w:r>
      <w:proofErr w:type="gramStart"/>
      <w:r w:rsidR="0063616F">
        <w:rPr>
          <w:rFonts w:ascii="Times New Roman" w:hAnsi="Times New Roman" w:cs="Times New Roman"/>
          <w:lang w:val="en-US"/>
        </w:rPr>
        <w:t>b.</w:t>
      </w:r>
      <w:r w:rsidR="00D13FF3" w:rsidRPr="00C36D72">
        <w:rPr>
          <w:rFonts w:ascii="Times New Roman" w:hAnsi="Times New Roman" w:cs="Times New Roman"/>
          <w:i/>
          <w:lang w:val="en-US"/>
        </w:rPr>
        <w:t>Scheme</w:t>
      </w:r>
      <w:proofErr w:type="gramEnd"/>
      <w:r w:rsidR="00D13FF3" w:rsidRPr="00C36D72">
        <w:rPr>
          <w:rFonts w:ascii="Times New Roman" w:hAnsi="Times New Roman" w:cs="Times New Roman"/>
          <w:i/>
          <w:lang w:val="en-US"/>
        </w:rPr>
        <w:t xml:space="preserve"> 2 (FDM): n (n&lt;=</w:t>
      </w:r>
      <w:proofErr w:type="spellStart"/>
      <w:r w:rsidR="00D13FF3" w:rsidRPr="00C36D72">
        <w:rPr>
          <w:rFonts w:ascii="Times New Roman" w:hAnsi="Times New Roman" w:cs="Times New Roman"/>
          <w:i/>
          <w:lang w:val="en-US"/>
        </w:rPr>
        <w:t>N</w:t>
      </w:r>
      <w:r w:rsidR="00D13FF3" w:rsidRPr="00C36D72">
        <w:rPr>
          <w:rFonts w:ascii="Times New Roman" w:hAnsi="Times New Roman" w:cs="Times New Roman"/>
          <w:i/>
          <w:vertAlign w:val="subscript"/>
          <w:lang w:val="en-US"/>
        </w:rPr>
        <w:t>f</w:t>
      </w:r>
      <w:proofErr w:type="spellEnd"/>
      <w:r w:rsidR="00D13FF3" w:rsidRPr="00C36D72">
        <w:rPr>
          <w:rFonts w:ascii="Times New Roman" w:hAnsi="Times New Roman" w:cs="Times New Roman"/>
          <w:i/>
          <w:lang w:val="en-US"/>
        </w:rPr>
        <w:t xml:space="preserve">) TCI states within the single slot, with non-overlapped frequency resource allocation  </w:t>
      </w:r>
    </w:p>
    <w:p w14:paraId="65FD5B9B" w14:textId="23BDF3B3" w:rsidR="00D13FF3" w:rsidRPr="00C36D72" w:rsidRDefault="00D13FF3" w:rsidP="00B312A0">
      <w:pPr>
        <w:pStyle w:val="ListParagraph"/>
        <w:numPr>
          <w:ilvl w:val="2"/>
          <w:numId w:val="14"/>
        </w:numPr>
        <w:jc w:val="both"/>
        <w:rPr>
          <w:rFonts w:ascii="Times New Roman" w:hAnsi="Times New Roman" w:cs="Times New Roman"/>
          <w:i/>
          <w:lang w:val="en-US"/>
        </w:rPr>
      </w:pPr>
      <w:r w:rsidRPr="00C36D72">
        <w:rPr>
          <w:rFonts w:ascii="Times New Roman" w:hAnsi="Times New Roman" w:cs="Times New Roman"/>
          <w:i/>
          <w:lang w:val="en-US"/>
        </w:rPr>
        <w:t>Each non-overlapped frequency resource allocation is associated with one TCI state.</w:t>
      </w:r>
    </w:p>
    <w:p w14:paraId="43B0241F" w14:textId="70DA646D" w:rsidR="00D13FF3" w:rsidRPr="00C36D72" w:rsidRDefault="00D13FF3" w:rsidP="00B312A0">
      <w:pPr>
        <w:pStyle w:val="ListParagraph"/>
        <w:numPr>
          <w:ilvl w:val="2"/>
          <w:numId w:val="14"/>
        </w:numPr>
        <w:jc w:val="both"/>
        <w:rPr>
          <w:rFonts w:ascii="Times New Roman" w:hAnsi="Times New Roman" w:cs="Times New Roman"/>
          <w:i/>
          <w:lang w:val="en-US"/>
        </w:rPr>
      </w:pPr>
      <w:r w:rsidRPr="00C36D72">
        <w:rPr>
          <w:rFonts w:ascii="Times New Roman" w:hAnsi="Times New Roman" w:cs="Times New Roman"/>
          <w:i/>
          <w:lang w:val="en-US"/>
        </w:rPr>
        <w:t xml:space="preserve">Same single/multiple DMRS port(s) are associated with all </w:t>
      </w:r>
      <w:r w:rsidRPr="00C36D72">
        <w:rPr>
          <w:rFonts w:ascii="Times New Roman" w:hAnsi="Times New Roman" w:cs="Times New Roman"/>
          <w:i/>
          <w:shd w:val="clear" w:color="auto" w:fill="FFFFFF"/>
          <w:lang w:val="en-US"/>
        </w:rPr>
        <w:t>non-overlapped frequency resource allocations.</w:t>
      </w:r>
    </w:p>
    <w:p w14:paraId="576698CB" w14:textId="7ABCB841" w:rsidR="00D13FF3" w:rsidRPr="00C36D72" w:rsidRDefault="00D13FF3" w:rsidP="00B312A0">
      <w:pPr>
        <w:pStyle w:val="ListParagraph"/>
        <w:numPr>
          <w:ilvl w:val="2"/>
          <w:numId w:val="14"/>
        </w:numPr>
        <w:jc w:val="both"/>
        <w:rPr>
          <w:rFonts w:ascii="Times New Roman" w:hAnsi="Times New Roman" w:cs="Times New Roman"/>
          <w:i/>
        </w:rPr>
      </w:pPr>
      <w:r w:rsidRPr="00C36D72">
        <w:rPr>
          <w:rFonts w:ascii="Times New Roman" w:hAnsi="Times New Roman" w:cs="Times New Roman"/>
          <w:i/>
        </w:rPr>
        <w:t xml:space="preserve">Scheme 2a: </w:t>
      </w:r>
    </w:p>
    <w:p w14:paraId="1600944B" w14:textId="6E1BC181" w:rsidR="00D13FF3" w:rsidRPr="00C36D72" w:rsidRDefault="00D13FF3" w:rsidP="00B312A0">
      <w:pPr>
        <w:pStyle w:val="ListParagraph"/>
        <w:numPr>
          <w:ilvl w:val="3"/>
          <w:numId w:val="14"/>
        </w:numPr>
        <w:jc w:val="both"/>
        <w:rPr>
          <w:rFonts w:ascii="Times New Roman" w:hAnsi="Times New Roman" w:cs="Times New Roman"/>
          <w:i/>
          <w:lang w:val="en-US"/>
        </w:rPr>
      </w:pPr>
      <w:r w:rsidRPr="00C36D72">
        <w:rPr>
          <w:rFonts w:ascii="Times New Roman" w:hAnsi="Times New Roman" w:cs="Times New Roman"/>
          <w:i/>
          <w:lang w:val="en-US"/>
        </w:rPr>
        <w:t xml:space="preserve">Single codeword with one RV is used across full resource allocation. From UE perspective, the common RB mapping (codeword to layer mapping </w:t>
      </w:r>
      <w:r w:rsidRPr="00C36D72">
        <w:rPr>
          <w:rFonts w:ascii="Times New Roman" w:hAnsi="Times New Roman" w:cs="Times New Roman"/>
          <w:i/>
          <w:lang w:val="en-US" w:eastAsia="ko-KR"/>
        </w:rPr>
        <w:t>as in Rel-15</w:t>
      </w:r>
      <w:r w:rsidRPr="00C36D72">
        <w:rPr>
          <w:rFonts w:ascii="Times New Roman" w:hAnsi="Times New Roman" w:cs="Times New Roman"/>
          <w:i/>
          <w:lang w:val="en-US"/>
        </w:rPr>
        <w:t xml:space="preserve">) is applied across full resource allocation. </w:t>
      </w:r>
    </w:p>
    <w:p w14:paraId="2F45ADFB" w14:textId="5BE78156" w:rsidR="00D13FF3" w:rsidRPr="00C36D72" w:rsidRDefault="00D13FF3" w:rsidP="00B312A0">
      <w:pPr>
        <w:pStyle w:val="ListParagraph"/>
        <w:numPr>
          <w:ilvl w:val="2"/>
          <w:numId w:val="14"/>
        </w:numPr>
        <w:jc w:val="both"/>
        <w:rPr>
          <w:rFonts w:ascii="Times New Roman" w:hAnsi="Times New Roman" w:cs="Times New Roman"/>
          <w:i/>
        </w:rPr>
      </w:pPr>
      <w:r w:rsidRPr="00C36D72">
        <w:rPr>
          <w:rFonts w:ascii="Times New Roman" w:hAnsi="Times New Roman" w:cs="Times New Roman"/>
          <w:i/>
        </w:rPr>
        <w:t xml:space="preserve">Scheme 2b: </w:t>
      </w:r>
    </w:p>
    <w:p w14:paraId="1F303A85" w14:textId="6A013280" w:rsidR="00D13FF3" w:rsidRPr="00C36D72" w:rsidRDefault="00D13FF3" w:rsidP="00B312A0">
      <w:pPr>
        <w:pStyle w:val="ListParagraph"/>
        <w:numPr>
          <w:ilvl w:val="3"/>
          <w:numId w:val="14"/>
        </w:numPr>
        <w:jc w:val="both"/>
        <w:rPr>
          <w:rFonts w:ascii="Times New Roman" w:hAnsi="Times New Roman" w:cs="Times New Roman"/>
          <w:i/>
          <w:lang w:val="en-US"/>
        </w:rPr>
      </w:pPr>
      <w:r w:rsidRPr="00C36D72">
        <w:rPr>
          <w:rFonts w:ascii="Times New Roman" w:hAnsi="Times New Roman" w:cs="Times New Roman"/>
          <w:i/>
          <w:lang w:val="en-US"/>
        </w:rPr>
        <w:t>Single codeword with one RV is used for each non-overlapped frequency resource allocation. The RVs corresponding to each non-overlapped frequency resource allocation can be the same or different.</w:t>
      </w:r>
    </w:p>
    <w:p w14:paraId="1841CCF9" w14:textId="28637676" w:rsidR="00D13FF3" w:rsidRPr="00C36D72" w:rsidRDefault="00D13FF3" w:rsidP="00B312A0">
      <w:pPr>
        <w:pStyle w:val="ListParagraph"/>
        <w:numPr>
          <w:ilvl w:val="2"/>
          <w:numId w:val="14"/>
        </w:numPr>
        <w:jc w:val="both"/>
        <w:rPr>
          <w:rFonts w:ascii="Times New Roman" w:hAnsi="Times New Roman" w:cs="Times New Roman"/>
          <w:i/>
          <w:lang w:val="en-US"/>
        </w:rPr>
      </w:pPr>
      <w:r w:rsidRPr="00C36D72">
        <w:rPr>
          <w:rFonts w:ascii="Times New Roman" w:hAnsi="Times New Roman" w:cs="Times New Roman"/>
          <w:i/>
          <w:lang w:val="en-US"/>
        </w:rPr>
        <w:t xml:space="preserve">Applying different MCS/modulation orders for different </w:t>
      </w:r>
      <w:r w:rsidRPr="00C36D72">
        <w:rPr>
          <w:rFonts w:ascii="Times New Roman" w:hAnsi="Times New Roman" w:cs="Times New Roman"/>
          <w:i/>
          <w:shd w:val="clear" w:color="auto" w:fill="FFFFFF"/>
          <w:lang w:val="en-US"/>
        </w:rPr>
        <w:t xml:space="preserve">non-overlapped frequency resource allocations </w:t>
      </w:r>
      <w:r w:rsidRPr="00C36D72">
        <w:rPr>
          <w:rFonts w:ascii="Times New Roman" w:hAnsi="Times New Roman" w:cs="Times New Roman"/>
          <w:i/>
          <w:lang w:val="en-US"/>
        </w:rPr>
        <w:t>can be discussed.</w:t>
      </w:r>
    </w:p>
    <w:p w14:paraId="14331620" w14:textId="77777777" w:rsidR="0063616F" w:rsidRPr="003430AB" w:rsidRDefault="0063616F" w:rsidP="003430AB">
      <w:pPr>
        <w:jc w:val="both"/>
        <w:rPr>
          <w:rFonts w:ascii="Times New Roman" w:hAnsi="Times New Roman" w:cs="Times New Roman"/>
          <w:i/>
          <w:lang w:val="en-US"/>
        </w:rPr>
      </w:pPr>
    </w:p>
    <w:p w14:paraId="1DC71787" w14:textId="2A16B17B" w:rsidR="00EC326F" w:rsidRPr="00C36D72" w:rsidRDefault="00EC326F" w:rsidP="00B312A0">
      <w:pPr>
        <w:jc w:val="both"/>
        <w:rPr>
          <w:rFonts w:ascii="Times New Roman" w:hAnsi="Times New Roman" w:cs="Times New Roman"/>
          <w:lang w:val="en-US"/>
        </w:rPr>
      </w:pPr>
      <w:r w:rsidRPr="00C36D72">
        <w:rPr>
          <w:rFonts w:ascii="Times New Roman" w:hAnsi="Times New Roman" w:cs="Times New Roman"/>
          <w:lang w:val="en-US"/>
        </w:rPr>
        <w:tab/>
      </w:r>
    </w:p>
    <w:p w14:paraId="029D596E" w14:textId="77777777" w:rsidR="006B78A2" w:rsidRPr="00C36D72" w:rsidRDefault="006B78A2" w:rsidP="00B312A0">
      <w:pPr>
        <w:jc w:val="both"/>
        <w:rPr>
          <w:rFonts w:ascii="Times New Roman" w:hAnsi="Times New Roman" w:cs="Times New Roman"/>
          <w:lang w:val="en-US"/>
        </w:rPr>
      </w:pPr>
    </w:p>
    <w:p w14:paraId="7EE00F2C" w14:textId="29E7191C" w:rsidR="00783879" w:rsidRPr="00C36D72" w:rsidRDefault="00783879" w:rsidP="003430AB">
      <w:pPr>
        <w:pStyle w:val="Heading2"/>
      </w:pPr>
      <w:r w:rsidRPr="00C36D72">
        <w:t>FDM schemes</w:t>
      </w:r>
    </w:p>
    <w:p w14:paraId="1BE77928" w14:textId="2FB7B9C1" w:rsidR="00B46101" w:rsidRDefault="00B46101" w:rsidP="00B46101">
      <w:pPr>
        <w:rPr>
          <w:lang w:val="en-GB" w:eastAsia="zh-CN"/>
        </w:rPr>
      </w:pPr>
      <w:r>
        <w:rPr>
          <w:lang w:val="en-GB" w:eastAsia="zh-CN"/>
        </w:rPr>
        <w:t>In RAN1#97, the following agreement was reached for FDM schemes:</w:t>
      </w:r>
    </w:p>
    <w:p w14:paraId="782FEFA6" w14:textId="77777777" w:rsidR="00B46101" w:rsidRPr="002108F5" w:rsidRDefault="00B46101" w:rsidP="00B46101">
      <w:pPr>
        <w:pStyle w:val="ListParagraph"/>
        <w:ind w:left="0"/>
        <w:jc w:val="both"/>
        <w:rPr>
          <w:rFonts w:ascii="Times New Roman" w:hAnsi="Times New Roman"/>
          <w:b/>
          <w:szCs w:val="20"/>
          <w:highlight w:val="green"/>
          <w:lang w:val="en-US"/>
        </w:rPr>
      </w:pPr>
      <w:r w:rsidRPr="002108F5">
        <w:rPr>
          <w:rFonts w:ascii="Times New Roman" w:hAnsi="Times New Roman"/>
          <w:b/>
          <w:szCs w:val="20"/>
          <w:highlight w:val="green"/>
          <w:lang w:val="en-US"/>
        </w:rPr>
        <w:t>Agreement</w:t>
      </w:r>
    </w:p>
    <w:p w14:paraId="6209A44B" w14:textId="77777777" w:rsidR="00B46101" w:rsidRPr="002108F5" w:rsidRDefault="00B46101" w:rsidP="00B46101">
      <w:pPr>
        <w:pStyle w:val="ListParagraph"/>
        <w:ind w:left="0"/>
        <w:rPr>
          <w:rFonts w:ascii="Times New Roman" w:hAnsi="Times New Roman"/>
          <w:szCs w:val="22"/>
          <w:lang w:val="en-US"/>
        </w:rPr>
      </w:pPr>
      <w:r w:rsidRPr="002108F5">
        <w:rPr>
          <w:rFonts w:ascii="Times New Roman" w:hAnsi="Times New Roman"/>
          <w:szCs w:val="22"/>
          <w:lang w:val="en-US"/>
        </w:rPr>
        <w:t xml:space="preserve">For M-TRP based URLLC, support both 2a and 2b </w:t>
      </w:r>
    </w:p>
    <w:p w14:paraId="26F0CE27" w14:textId="77777777" w:rsidR="00B46101" w:rsidRPr="002108F5" w:rsidRDefault="00B46101" w:rsidP="00B46101">
      <w:pPr>
        <w:pStyle w:val="ListParagraph"/>
        <w:numPr>
          <w:ilvl w:val="0"/>
          <w:numId w:val="58"/>
        </w:numPr>
        <w:spacing w:after="0"/>
        <w:contextualSpacing w:val="0"/>
        <w:rPr>
          <w:rFonts w:ascii="Times New Roman" w:hAnsi="Times New Roman"/>
          <w:szCs w:val="22"/>
          <w:lang w:val="en-US"/>
        </w:rPr>
      </w:pPr>
      <w:r w:rsidRPr="003430AB">
        <w:rPr>
          <w:rFonts w:ascii="Times New Roman" w:hAnsi="Times New Roman"/>
          <w:szCs w:val="22"/>
          <w:lang w:val="en-US" w:eastAsia="ko-KR"/>
        </w:rPr>
        <w:t>Scheme 2a and 2b have separate UE capabilities.</w:t>
      </w:r>
    </w:p>
    <w:p w14:paraId="7F218023" w14:textId="77777777" w:rsidR="00B46101" w:rsidRPr="002108F5" w:rsidRDefault="00B46101" w:rsidP="00B46101">
      <w:pPr>
        <w:pStyle w:val="ListParagraph"/>
        <w:numPr>
          <w:ilvl w:val="0"/>
          <w:numId w:val="58"/>
        </w:numPr>
        <w:spacing w:after="0"/>
        <w:contextualSpacing w:val="0"/>
        <w:rPr>
          <w:rFonts w:ascii="Times New Roman" w:hAnsi="Times New Roman"/>
          <w:szCs w:val="22"/>
          <w:lang w:val="en-US"/>
        </w:rPr>
      </w:pPr>
      <w:r w:rsidRPr="002108F5">
        <w:rPr>
          <w:rFonts w:ascii="Times New Roman" w:hAnsi="Times New Roman"/>
          <w:szCs w:val="22"/>
          <w:lang w:eastAsia="ko-KR"/>
        </w:rPr>
        <w:lastRenderedPageBreak/>
        <w:t xml:space="preserve">For scheme 2b, </w:t>
      </w:r>
    </w:p>
    <w:p w14:paraId="433DB3FA" w14:textId="77777777" w:rsidR="00B46101" w:rsidRPr="002108F5" w:rsidRDefault="00B46101" w:rsidP="00B46101">
      <w:pPr>
        <w:pStyle w:val="ListParagraph"/>
        <w:numPr>
          <w:ilvl w:val="1"/>
          <w:numId w:val="58"/>
        </w:numPr>
        <w:spacing w:after="0"/>
        <w:ind w:left="1080"/>
        <w:contextualSpacing w:val="0"/>
        <w:rPr>
          <w:rFonts w:ascii="Times New Roman" w:hAnsi="Times New Roman"/>
          <w:szCs w:val="22"/>
          <w:lang w:val="en-US"/>
        </w:rPr>
      </w:pPr>
      <w:r w:rsidRPr="002108F5">
        <w:rPr>
          <w:rFonts w:ascii="Times New Roman" w:hAnsi="Times New Roman"/>
          <w:szCs w:val="22"/>
          <w:lang w:val="en-US"/>
        </w:rPr>
        <w:t xml:space="preserve">Additional UE capability is specified to inform the gNB whether the UE can support CW soft combining </w:t>
      </w:r>
    </w:p>
    <w:p w14:paraId="312E6200" w14:textId="77777777" w:rsidR="00B46101" w:rsidRPr="003430AB" w:rsidRDefault="00B46101" w:rsidP="00B46101">
      <w:pPr>
        <w:pStyle w:val="ListParagraph"/>
        <w:numPr>
          <w:ilvl w:val="1"/>
          <w:numId w:val="58"/>
        </w:numPr>
        <w:spacing w:after="0"/>
        <w:ind w:left="1080"/>
        <w:contextualSpacing w:val="0"/>
        <w:rPr>
          <w:rFonts w:ascii="Times New Roman" w:hAnsi="Times New Roman"/>
          <w:szCs w:val="22"/>
          <w:lang w:val="en-US"/>
        </w:rPr>
      </w:pPr>
      <w:r w:rsidRPr="002108F5">
        <w:rPr>
          <w:rFonts w:ascii="Times New Roman" w:hAnsi="Times New Roman"/>
          <w:szCs w:val="22"/>
          <w:lang w:val="en-US"/>
        </w:rPr>
        <w:t xml:space="preserve">Support up to two-layer transmission </w:t>
      </w:r>
    </w:p>
    <w:p w14:paraId="5B726E38" w14:textId="77777777" w:rsidR="00B46101" w:rsidRPr="003430AB" w:rsidRDefault="00B46101" w:rsidP="00B46101">
      <w:pPr>
        <w:pStyle w:val="ListParagraph"/>
        <w:numPr>
          <w:ilvl w:val="2"/>
          <w:numId w:val="58"/>
        </w:numPr>
        <w:spacing w:after="0"/>
        <w:contextualSpacing w:val="0"/>
        <w:rPr>
          <w:rFonts w:ascii="Times New Roman" w:hAnsi="Times New Roman"/>
          <w:szCs w:val="22"/>
          <w:lang w:val="en-US"/>
        </w:rPr>
      </w:pPr>
      <w:r w:rsidRPr="002108F5">
        <w:rPr>
          <w:rFonts w:ascii="Times New Roman" w:hAnsi="Times New Roman"/>
          <w:szCs w:val="22"/>
          <w:lang w:val="en-US"/>
        </w:rPr>
        <w:t xml:space="preserve">In the case of one layer, up to two CBs per CW </w:t>
      </w:r>
    </w:p>
    <w:p w14:paraId="4FFB3A7A" w14:textId="77777777" w:rsidR="00B46101" w:rsidRPr="003430AB" w:rsidRDefault="00B46101" w:rsidP="00B46101">
      <w:pPr>
        <w:pStyle w:val="ListParagraph"/>
        <w:numPr>
          <w:ilvl w:val="2"/>
          <w:numId w:val="58"/>
        </w:numPr>
        <w:spacing w:after="0"/>
        <w:contextualSpacing w:val="0"/>
        <w:rPr>
          <w:rFonts w:ascii="Times New Roman" w:hAnsi="Times New Roman"/>
          <w:szCs w:val="22"/>
          <w:lang w:val="en-US"/>
        </w:rPr>
      </w:pPr>
      <w:r w:rsidRPr="002108F5">
        <w:rPr>
          <w:rFonts w:ascii="Times New Roman" w:hAnsi="Times New Roman"/>
          <w:szCs w:val="22"/>
          <w:lang w:val="en-US"/>
        </w:rPr>
        <w:t xml:space="preserve">In the case of two layers, one CB per CW </w:t>
      </w:r>
    </w:p>
    <w:p w14:paraId="73FF35E1" w14:textId="77777777" w:rsidR="00B46101" w:rsidRPr="002108F5" w:rsidRDefault="00B46101" w:rsidP="00B46101">
      <w:pPr>
        <w:pStyle w:val="ListParagraph"/>
        <w:numPr>
          <w:ilvl w:val="0"/>
          <w:numId w:val="58"/>
        </w:numPr>
        <w:spacing w:after="0"/>
        <w:contextualSpacing w:val="0"/>
        <w:rPr>
          <w:rFonts w:ascii="Times New Roman" w:hAnsi="Times New Roman"/>
          <w:szCs w:val="22"/>
          <w:lang w:val="en-US"/>
        </w:rPr>
      </w:pPr>
      <w:r w:rsidRPr="003430AB">
        <w:rPr>
          <w:rFonts w:ascii="Times New Roman" w:hAnsi="Times New Roman"/>
          <w:szCs w:val="22"/>
          <w:lang w:val="en-US" w:eastAsia="ko-KR"/>
        </w:rPr>
        <w:t>FFS: Support of multi-DCI based FDM scheme with repetition (to be concluded in RAN1#98)</w:t>
      </w:r>
    </w:p>
    <w:p w14:paraId="20C2F798" w14:textId="77777777" w:rsidR="00B46101" w:rsidRPr="002108F5" w:rsidRDefault="00B46101" w:rsidP="00B46101">
      <w:pPr>
        <w:pStyle w:val="ListParagraph"/>
        <w:numPr>
          <w:ilvl w:val="0"/>
          <w:numId w:val="58"/>
        </w:numPr>
        <w:spacing w:after="0"/>
        <w:contextualSpacing w:val="0"/>
        <w:rPr>
          <w:rFonts w:ascii="Times New Roman" w:hAnsi="Times New Roman"/>
          <w:szCs w:val="22"/>
          <w:lang w:val="en-US"/>
        </w:rPr>
      </w:pPr>
      <w:r w:rsidRPr="002108F5">
        <w:rPr>
          <w:rFonts w:ascii="Times New Roman" w:hAnsi="Times New Roman"/>
          <w:szCs w:val="22"/>
          <w:lang w:val="en-US"/>
        </w:rPr>
        <w:t>FFS: Support of independent MCS selection for each TRP</w:t>
      </w:r>
    </w:p>
    <w:p w14:paraId="7FA2ACF4" w14:textId="77777777" w:rsidR="00D871AB" w:rsidRDefault="00D871AB" w:rsidP="00B46101">
      <w:pPr>
        <w:rPr>
          <w:lang w:val="en-GB" w:eastAsia="zh-CN"/>
        </w:rPr>
      </w:pPr>
    </w:p>
    <w:p w14:paraId="465D7094" w14:textId="28F2C665" w:rsidR="008857CD" w:rsidRDefault="00AE6FB6" w:rsidP="00B46101">
      <w:pPr>
        <w:rPr>
          <w:lang w:val="en-GB" w:eastAsia="zh-CN"/>
        </w:rPr>
      </w:pPr>
      <w:r>
        <w:rPr>
          <w:lang w:val="en-GB" w:eastAsia="zh-CN"/>
        </w:rPr>
        <w:t xml:space="preserve">One remaining issue </w:t>
      </w:r>
      <w:r w:rsidR="008644B7">
        <w:rPr>
          <w:lang w:val="en-GB" w:eastAsia="zh-CN"/>
        </w:rPr>
        <w:t xml:space="preserve">for FDM schemes with a single PDCCH is </w:t>
      </w:r>
      <w:r w:rsidR="000211CE">
        <w:rPr>
          <w:lang w:val="en-GB" w:eastAsia="zh-CN"/>
        </w:rPr>
        <w:t xml:space="preserve">how to signal </w:t>
      </w:r>
      <w:r w:rsidR="000C6CE4">
        <w:rPr>
          <w:lang w:val="en-GB" w:eastAsia="zh-CN"/>
        </w:rPr>
        <w:t>and</w:t>
      </w:r>
      <w:r w:rsidR="0008759A">
        <w:rPr>
          <w:lang w:val="en-GB" w:eastAsia="zh-CN"/>
        </w:rPr>
        <w:t xml:space="preserve"> interpret </w:t>
      </w:r>
      <w:r w:rsidR="000211CE">
        <w:rPr>
          <w:lang w:val="en-GB" w:eastAsia="zh-CN"/>
        </w:rPr>
        <w:t xml:space="preserve">the </w:t>
      </w:r>
      <w:r w:rsidR="0008759A">
        <w:rPr>
          <w:lang w:val="en-GB" w:eastAsia="zh-CN"/>
        </w:rPr>
        <w:t>frequency domain resource allocation</w:t>
      </w:r>
      <w:r w:rsidR="000211CE">
        <w:rPr>
          <w:lang w:val="en-GB" w:eastAsia="zh-CN"/>
        </w:rPr>
        <w:t xml:space="preserve"> </w:t>
      </w:r>
      <w:r w:rsidR="000C6CE4">
        <w:rPr>
          <w:lang w:val="en-GB" w:eastAsia="zh-CN"/>
        </w:rPr>
        <w:t xml:space="preserve">for different TRPs. </w:t>
      </w:r>
      <w:r w:rsidR="00AE5EF4">
        <w:rPr>
          <w:lang w:val="en-GB" w:eastAsia="zh-CN"/>
        </w:rPr>
        <w:t xml:space="preserve">To </w:t>
      </w:r>
      <w:r w:rsidR="00595D99">
        <w:rPr>
          <w:lang w:val="en-GB" w:eastAsia="zh-CN"/>
        </w:rPr>
        <w:t xml:space="preserve">reuse </w:t>
      </w:r>
      <w:r w:rsidR="001A2920">
        <w:rPr>
          <w:lang w:val="en-GB" w:eastAsia="zh-CN"/>
        </w:rPr>
        <w:t xml:space="preserve">the Rel-15 TBS determine procedure </w:t>
      </w:r>
      <w:r w:rsidR="00D51D90">
        <w:rPr>
          <w:lang w:val="en-GB" w:eastAsia="zh-CN"/>
        </w:rPr>
        <w:t>as much as possible, i</w:t>
      </w:r>
      <w:r w:rsidR="00902F03">
        <w:rPr>
          <w:lang w:val="en-GB" w:eastAsia="zh-CN"/>
        </w:rPr>
        <w:t xml:space="preserve">t is preferred to </w:t>
      </w:r>
      <w:r w:rsidR="00927041">
        <w:rPr>
          <w:lang w:val="en-GB" w:eastAsia="zh-CN"/>
        </w:rPr>
        <w:t>signal the total resource</w:t>
      </w:r>
      <w:r w:rsidR="00934BCC">
        <w:rPr>
          <w:lang w:val="en-GB" w:eastAsia="zh-CN"/>
        </w:rPr>
        <w:t xml:space="preserve"> for all TRPs</w:t>
      </w:r>
      <w:r w:rsidR="007E4C10">
        <w:rPr>
          <w:lang w:val="en-GB" w:eastAsia="zh-CN"/>
        </w:rPr>
        <w:t xml:space="preserve"> </w:t>
      </w:r>
      <w:r w:rsidR="00D80F0E">
        <w:rPr>
          <w:lang w:val="en-GB" w:eastAsia="zh-CN"/>
        </w:rPr>
        <w:t>in DCI</w:t>
      </w:r>
      <w:r w:rsidR="009B3181">
        <w:rPr>
          <w:lang w:val="en-GB" w:eastAsia="zh-CN"/>
        </w:rPr>
        <w:t xml:space="preserve">. </w:t>
      </w:r>
      <w:r w:rsidR="002E2AED">
        <w:rPr>
          <w:lang w:val="en-GB" w:eastAsia="zh-CN"/>
        </w:rPr>
        <w:t xml:space="preserve">The allocated RBs can be either interleaved among the TRPs or </w:t>
      </w:r>
      <w:r w:rsidR="008F17D2">
        <w:rPr>
          <w:lang w:val="en-GB" w:eastAsia="zh-CN"/>
        </w:rPr>
        <w:t xml:space="preserve">non-interleaved. </w:t>
      </w:r>
      <w:r w:rsidR="00DE5E3B">
        <w:rPr>
          <w:lang w:val="en-GB" w:eastAsia="zh-CN"/>
        </w:rPr>
        <w:t>In case of interleaving, the gra</w:t>
      </w:r>
      <w:r w:rsidR="00FD6351">
        <w:rPr>
          <w:lang w:val="en-GB" w:eastAsia="zh-CN"/>
        </w:rPr>
        <w:t xml:space="preserve">nularity can be </w:t>
      </w:r>
      <w:r w:rsidR="00D62475">
        <w:rPr>
          <w:lang w:val="en-GB" w:eastAsia="zh-CN"/>
        </w:rPr>
        <w:t xml:space="preserve">either RBG or </w:t>
      </w:r>
      <w:r w:rsidR="007804AC">
        <w:rPr>
          <w:lang w:val="en-GB" w:eastAsia="zh-CN"/>
        </w:rPr>
        <w:t xml:space="preserve">PRG </w:t>
      </w:r>
      <w:r w:rsidR="008C20DD">
        <w:rPr>
          <w:lang w:val="en-GB" w:eastAsia="zh-CN"/>
        </w:rPr>
        <w:t>based</w:t>
      </w:r>
      <w:r w:rsidR="00D62475">
        <w:rPr>
          <w:lang w:val="en-GB" w:eastAsia="zh-CN"/>
        </w:rPr>
        <w:t xml:space="preserve">. </w:t>
      </w:r>
      <w:r w:rsidR="00CA2E4F">
        <w:rPr>
          <w:lang w:val="en-GB" w:eastAsia="zh-CN"/>
        </w:rPr>
        <w:t xml:space="preserve"> The first allocated RBG or PRG </w:t>
      </w:r>
      <w:r w:rsidR="00763921">
        <w:rPr>
          <w:lang w:val="en-GB" w:eastAsia="zh-CN"/>
        </w:rPr>
        <w:t>can be</w:t>
      </w:r>
      <w:r w:rsidR="00CA2E4F">
        <w:rPr>
          <w:lang w:val="en-GB" w:eastAsia="zh-CN"/>
        </w:rPr>
        <w:t xml:space="preserve"> </w:t>
      </w:r>
      <w:r w:rsidR="008B618D">
        <w:rPr>
          <w:lang w:val="en-GB" w:eastAsia="zh-CN"/>
        </w:rPr>
        <w:t>for the TRP associated with the first TCI state indicated in the DCI</w:t>
      </w:r>
      <w:r w:rsidR="004C635A">
        <w:rPr>
          <w:lang w:val="en-GB" w:eastAsia="zh-CN"/>
        </w:rPr>
        <w:t>.</w:t>
      </w:r>
    </w:p>
    <w:p w14:paraId="2B0DBA3E" w14:textId="28D31F1D" w:rsidR="000F4D76" w:rsidRPr="000F4D76" w:rsidRDefault="004C635A" w:rsidP="00B46101">
      <w:pPr>
        <w:rPr>
          <w:lang w:val="en-GB" w:eastAsia="zh-CN"/>
        </w:rPr>
      </w:pPr>
      <w:r>
        <w:rPr>
          <w:lang w:val="en-GB" w:eastAsia="zh-CN"/>
        </w:rPr>
        <w:t xml:space="preserve"> </w:t>
      </w:r>
    </w:p>
    <w:p w14:paraId="718C9753" w14:textId="744A670E" w:rsidR="002D18F5" w:rsidRDefault="00DE6D09" w:rsidP="003430AB">
      <w:pPr>
        <w:pStyle w:val="Proposal"/>
        <w:rPr>
          <w:lang w:val="en-GB" w:eastAsia="zh-CN"/>
        </w:rPr>
      </w:pPr>
      <w:bookmarkStart w:id="27" w:name="_Toc16846727"/>
      <w:r>
        <w:rPr>
          <w:lang w:val="en-GB" w:eastAsia="zh-CN"/>
        </w:rPr>
        <w:t>For S</w:t>
      </w:r>
      <w:r w:rsidR="00E22B6E">
        <w:rPr>
          <w:lang w:val="en-GB" w:eastAsia="zh-CN"/>
        </w:rPr>
        <w:t>che</w:t>
      </w:r>
      <w:r>
        <w:rPr>
          <w:lang w:val="en-GB" w:eastAsia="zh-CN"/>
        </w:rPr>
        <w:t>mes 2a and 2b</w:t>
      </w:r>
      <w:r w:rsidR="00E22B6E">
        <w:rPr>
          <w:lang w:val="en-GB" w:eastAsia="zh-CN"/>
        </w:rPr>
        <w:t xml:space="preserve">, </w:t>
      </w:r>
      <w:r w:rsidR="00554970">
        <w:rPr>
          <w:lang w:val="en-GB" w:eastAsia="zh-CN"/>
        </w:rPr>
        <w:t>the total r</w:t>
      </w:r>
      <w:r>
        <w:rPr>
          <w:lang w:val="en-GB" w:eastAsia="zh-CN"/>
        </w:rPr>
        <w:t xml:space="preserve">esource allocation </w:t>
      </w:r>
      <w:r w:rsidR="00554970">
        <w:rPr>
          <w:lang w:val="en-GB" w:eastAsia="zh-CN"/>
        </w:rPr>
        <w:t>is signalled in DCI</w:t>
      </w:r>
      <w:r w:rsidR="00F3333A">
        <w:rPr>
          <w:lang w:val="en-GB" w:eastAsia="zh-CN"/>
        </w:rPr>
        <w:t>.</w:t>
      </w:r>
      <w:bookmarkEnd w:id="27"/>
    </w:p>
    <w:p w14:paraId="742ADC10" w14:textId="77777777" w:rsidR="009A0868" w:rsidRDefault="009A0868" w:rsidP="00B46101">
      <w:pPr>
        <w:rPr>
          <w:lang w:val="en-GB" w:eastAsia="zh-CN"/>
        </w:rPr>
      </w:pPr>
    </w:p>
    <w:p w14:paraId="35277A92" w14:textId="77777777" w:rsidR="0055425F" w:rsidRPr="0055425F" w:rsidRDefault="0055425F" w:rsidP="0055425F">
      <w:pPr>
        <w:rPr>
          <w:lang w:val="en-GB" w:eastAsia="zh-CN"/>
        </w:rPr>
      </w:pPr>
    </w:p>
    <w:p w14:paraId="640AFE8C" w14:textId="1E13A17B" w:rsidR="00B649F4" w:rsidRDefault="00110DAE" w:rsidP="00B46101">
      <w:pPr>
        <w:rPr>
          <w:lang w:val="en-GB" w:eastAsia="zh-CN"/>
        </w:rPr>
      </w:pPr>
      <w:r>
        <w:rPr>
          <w:lang w:val="en-GB" w:eastAsia="zh-CN"/>
        </w:rPr>
        <w:t xml:space="preserve">In the case of Scheme 2a, all the </w:t>
      </w:r>
      <w:r w:rsidR="00C70024">
        <w:rPr>
          <w:lang w:val="en-GB" w:eastAsia="zh-CN"/>
        </w:rPr>
        <w:t xml:space="preserve">allocated RBs signalled in DCI for PDSCH scheduling correspond to </w:t>
      </w:r>
      <w:r w:rsidR="00364ECC">
        <w:rPr>
          <w:lang w:val="en-GB" w:eastAsia="zh-CN"/>
        </w:rPr>
        <w:t>one</w:t>
      </w:r>
      <w:r w:rsidR="00C70024">
        <w:rPr>
          <w:lang w:val="en-GB" w:eastAsia="zh-CN"/>
        </w:rPr>
        <w:t xml:space="preserve"> TB</w:t>
      </w:r>
      <w:r w:rsidR="009B4BFF">
        <w:rPr>
          <w:lang w:val="en-GB" w:eastAsia="zh-CN"/>
        </w:rPr>
        <w:t xml:space="preserve"> </w:t>
      </w:r>
      <w:r w:rsidR="00364ECC">
        <w:rPr>
          <w:lang w:val="en-GB" w:eastAsia="zh-CN"/>
        </w:rPr>
        <w:t>with one RV</w:t>
      </w:r>
      <w:r w:rsidR="009B4BFF">
        <w:rPr>
          <w:lang w:val="en-GB" w:eastAsia="zh-CN"/>
        </w:rPr>
        <w:t xml:space="preserve">.  </w:t>
      </w:r>
      <w:r w:rsidR="004E4E97">
        <w:rPr>
          <w:lang w:val="en-GB" w:eastAsia="zh-CN"/>
        </w:rPr>
        <w:t>Hence, the Rel-15 NR TBS determination can be reused for Scheme 2a.</w:t>
      </w:r>
      <w:r w:rsidR="000E2A07">
        <w:rPr>
          <w:lang w:val="en-GB" w:eastAsia="zh-CN"/>
        </w:rPr>
        <w:t xml:space="preserve">  However, in the case of Scheme 2b, there are two non-overlapped frequency resource allocations</w:t>
      </w:r>
      <w:r w:rsidR="003E170A">
        <w:rPr>
          <w:lang w:val="en-GB" w:eastAsia="zh-CN"/>
        </w:rPr>
        <w:t>,</w:t>
      </w:r>
      <w:r w:rsidR="000E2A07">
        <w:rPr>
          <w:lang w:val="en-GB" w:eastAsia="zh-CN"/>
        </w:rPr>
        <w:t xml:space="preserve"> </w:t>
      </w:r>
      <w:r w:rsidR="00467982">
        <w:rPr>
          <w:lang w:val="en-GB" w:eastAsia="zh-CN"/>
        </w:rPr>
        <w:t xml:space="preserve">each corresponding to one </w:t>
      </w:r>
      <w:r w:rsidR="00EA4988">
        <w:rPr>
          <w:lang w:val="en-GB" w:eastAsia="zh-CN"/>
        </w:rPr>
        <w:t xml:space="preserve">PDSCH </w:t>
      </w:r>
      <w:r w:rsidR="00467982">
        <w:rPr>
          <w:lang w:val="en-GB" w:eastAsia="zh-CN"/>
        </w:rPr>
        <w:t xml:space="preserve">with </w:t>
      </w:r>
      <w:r w:rsidR="00BB3BDF">
        <w:rPr>
          <w:lang w:val="en-GB" w:eastAsia="zh-CN"/>
        </w:rPr>
        <w:t xml:space="preserve">the same or different </w:t>
      </w:r>
      <w:r w:rsidR="00467982">
        <w:rPr>
          <w:lang w:val="en-GB" w:eastAsia="zh-CN"/>
        </w:rPr>
        <w:t>RV</w:t>
      </w:r>
      <w:r w:rsidR="0091307B">
        <w:rPr>
          <w:lang w:val="en-GB" w:eastAsia="zh-CN"/>
        </w:rPr>
        <w:t xml:space="preserve"> for a same TB</w:t>
      </w:r>
      <w:r w:rsidR="00467982">
        <w:rPr>
          <w:lang w:val="en-GB" w:eastAsia="zh-CN"/>
        </w:rPr>
        <w:t xml:space="preserve">.  </w:t>
      </w:r>
      <w:r w:rsidR="00E0147C">
        <w:rPr>
          <w:lang w:val="en-GB" w:eastAsia="zh-CN"/>
        </w:rPr>
        <w:t xml:space="preserve">Hence, </w:t>
      </w:r>
      <w:r w:rsidR="00954207">
        <w:rPr>
          <w:lang w:val="en-GB" w:eastAsia="zh-CN"/>
        </w:rPr>
        <w:t xml:space="preserve">half of </w:t>
      </w:r>
      <w:r w:rsidR="00E0147C">
        <w:rPr>
          <w:lang w:val="en-GB" w:eastAsia="zh-CN"/>
        </w:rPr>
        <w:t xml:space="preserve">the total resource allocation signalled in DCI </w:t>
      </w:r>
      <w:r w:rsidR="00954207">
        <w:rPr>
          <w:lang w:val="en-GB" w:eastAsia="zh-CN"/>
        </w:rPr>
        <w:t xml:space="preserve">should </w:t>
      </w:r>
      <w:r w:rsidR="00E0147C">
        <w:rPr>
          <w:lang w:val="en-GB" w:eastAsia="zh-CN"/>
        </w:rPr>
        <w:t>be used for TBS deter</w:t>
      </w:r>
      <w:r w:rsidR="00065FFF">
        <w:rPr>
          <w:lang w:val="en-GB" w:eastAsia="zh-CN"/>
        </w:rPr>
        <w:t xml:space="preserve">mination in the case of FDM Scheme 2b.  </w:t>
      </w:r>
    </w:p>
    <w:p w14:paraId="72269D5C" w14:textId="77777777" w:rsidR="009C75AF" w:rsidRDefault="009C75AF" w:rsidP="00B46101">
      <w:pPr>
        <w:rPr>
          <w:lang w:val="en-GB" w:eastAsia="zh-CN"/>
        </w:rPr>
      </w:pPr>
    </w:p>
    <w:p w14:paraId="64A646E8" w14:textId="71B4245C" w:rsidR="00D757FE" w:rsidRPr="00D757FE" w:rsidRDefault="00055292" w:rsidP="00D757FE">
      <w:pPr>
        <w:pStyle w:val="Observation"/>
        <w:jc w:val="both"/>
        <w:rPr>
          <w:rFonts w:ascii="Times New Roman" w:hAnsi="Times New Roman" w:cs="Times New Roman"/>
          <w:lang w:val="en-US"/>
        </w:rPr>
      </w:pPr>
      <w:r w:rsidRPr="00C36D72">
        <w:rPr>
          <w:rFonts w:ascii="Times New Roman" w:hAnsi="Times New Roman" w:cs="Times New Roman"/>
          <w:lang w:val="en-US"/>
        </w:rPr>
        <w:t xml:space="preserve">Rel.15 </w:t>
      </w:r>
      <w:r w:rsidR="00C52D65">
        <w:rPr>
          <w:rFonts w:ascii="Times New Roman" w:hAnsi="Times New Roman" w:cs="Times New Roman"/>
          <w:lang w:val="en-US"/>
        </w:rPr>
        <w:t>NR TBS determination can be reused for Scheme 2a.</w:t>
      </w:r>
    </w:p>
    <w:p w14:paraId="0D75C4E9" w14:textId="77777777" w:rsidR="00C52D65" w:rsidRDefault="00C52D65" w:rsidP="00C52D65">
      <w:pPr>
        <w:pStyle w:val="Observation"/>
        <w:numPr>
          <w:ilvl w:val="0"/>
          <w:numId w:val="0"/>
        </w:numPr>
        <w:jc w:val="both"/>
        <w:rPr>
          <w:rFonts w:ascii="Times New Roman" w:hAnsi="Times New Roman" w:cs="Times New Roman"/>
          <w:lang w:val="en-US"/>
        </w:rPr>
      </w:pPr>
    </w:p>
    <w:p w14:paraId="2A0EC587" w14:textId="60B28DC0" w:rsidR="0032314F" w:rsidRPr="0032314F" w:rsidRDefault="0032314F" w:rsidP="00F354FE">
      <w:pPr>
        <w:pStyle w:val="Proposal"/>
        <w:rPr>
          <w:lang w:val="en-GB" w:eastAsia="zh-CN"/>
        </w:rPr>
      </w:pPr>
      <w:bookmarkStart w:id="28" w:name="_Toc16846728"/>
      <w:r w:rsidRPr="0032314F">
        <w:rPr>
          <w:lang w:val="en-GB" w:eastAsia="zh-CN"/>
        </w:rPr>
        <w:t xml:space="preserve">For Schemes 2b, </w:t>
      </w:r>
      <w:r w:rsidR="00F1551B">
        <w:rPr>
          <w:lang w:val="en-GB" w:eastAsia="zh-CN"/>
        </w:rPr>
        <w:t>half of the</w:t>
      </w:r>
      <w:r w:rsidR="00735D57">
        <w:rPr>
          <w:lang w:val="en-GB" w:eastAsia="zh-CN"/>
        </w:rPr>
        <w:t xml:space="preserve"> total </w:t>
      </w:r>
      <w:proofErr w:type="gramStart"/>
      <w:r w:rsidR="00735D57">
        <w:rPr>
          <w:lang w:val="en-GB" w:eastAsia="zh-CN"/>
        </w:rPr>
        <w:t xml:space="preserve">allocated </w:t>
      </w:r>
      <w:r w:rsidR="00F1551B">
        <w:rPr>
          <w:lang w:val="en-GB" w:eastAsia="zh-CN"/>
        </w:rPr>
        <w:t xml:space="preserve"> </w:t>
      </w:r>
      <w:r w:rsidR="00735D57">
        <w:rPr>
          <w:lang w:val="en-GB" w:eastAsia="zh-CN"/>
        </w:rPr>
        <w:t>RBs</w:t>
      </w:r>
      <w:proofErr w:type="gramEnd"/>
      <w:r w:rsidR="00735D57">
        <w:rPr>
          <w:lang w:val="en-GB" w:eastAsia="zh-CN"/>
        </w:rPr>
        <w:t xml:space="preserve"> indicated in DCI  are used for </w:t>
      </w:r>
      <w:r w:rsidR="00F73255">
        <w:rPr>
          <w:lang w:val="en-GB" w:eastAsia="zh-CN"/>
        </w:rPr>
        <w:t>TBS determination.</w:t>
      </w:r>
      <w:bookmarkEnd w:id="28"/>
    </w:p>
    <w:p w14:paraId="4C391E38" w14:textId="77777777" w:rsidR="00C52D65" w:rsidRDefault="00C52D65" w:rsidP="00F354FE">
      <w:pPr>
        <w:pStyle w:val="Observation"/>
        <w:numPr>
          <w:ilvl w:val="0"/>
          <w:numId w:val="0"/>
        </w:numPr>
        <w:jc w:val="both"/>
        <w:rPr>
          <w:rFonts w:ascii="Times New Roman" w:hAnsi="Times New Roman" w:cs="Times New Roman"/>
          <w:lang w:val="en-US"/>
        </w:rPr>
      </w:pPr>
    </w:p>
    <w:p w14:paraId="317D5A81" w14:textId="3BAD166B" w:rsidR="004D4387" w:rsidRDefault="00A22310" w:rsidP="004D4387">
      <w:pPr>
        <w:rPr>
          <w:lang w:val="en-GB" w:eastAsia="zh-CN"/>
        </w:rPr>
      </w:pPr>
      <w:r>
        <w:rPr>
          <w:lang w:val="en-US"/>
        </w:rPr>
        <w:t xml:space="preserve">For single DCI based FDM schemes, </w:t>
      </w:r>
      <w:r w:rsidR="00277E60">
        <w:rPr>
          <w:lang w:val="en-US"/>
        </w:rPr>
        <w:t>only one TB is enabled</w:t>
      </w:r>
      <w:r w:rsidR="00EE4DC2">
        <w:rPr>
          <w:lang w:val="en-US"/>
        </w:rPr>
        <w:t xml:space="preserve"> in DCI 1-1. </w:t>
      </w:r>
      <w:r w:rsidR="00744767">
        <w:rPr>
          <w:lang w:val="en-US"/>
        </w:rPr>
        <w:t xml:space="preserve"> </w:t>
      </w:r>
      <w:r w:rsidR="004D4387">
        <w:rPr>
          <w:lang w:val="en-GB" w:eastAsia="zh-CN"/>
        </w:rPr>
        <w:t>For Scheme 2b, the RV field in DCI can be used to select a pre-defined or pre-configured RV sequence.  Based the simulation results</w:t>
      </w:r>
      <w:r w:rsidR="007F0090">
        <w:rPr>
          <w:lang w:val="en-GB" w:eastAsia="zh-CN"/>
        </w:rPr>
        <w:t xml:space="preserve"> provided in the previous meetings</w:t>
      </w:r>
      <w:r w:rsidR="004D4387">
        <w:rPr>
          <w:lang w:val="en-GB" w:eastAsia="zh-CN"/>
        </w:rPr>
        <w:t>, at least (0,2) and (0,0) should be supported.</w:t>
      </w:r>
    </w:p>
    <w:p w14:paraId="785728BB" w14:textId="77777777" w:rsidR="00412F44" w:rsidRPr="00C36D72" w:rsidRDefault="00412F44" w:rsidP="00B312A0">
      <w:pPr>
        <w:jc w:val="both"/>
        <w:rPr>
          <w:rFonts w:ascii="Times New Roman" w:eastAsia="SimSun" w:hAnsi="Times New Roman" w:cs="Times New Roman"/>
          <w:lang w:val="en-US"/>
        </w:rPr>
      </w:pPr>
    </w:p>
    <w:p w14:paraId="4F6AC1DD" w14:textId="24F40190" w:rsidR="002D0B2B" w:rsidRPr="00C36D72" w:rsidRDefault="000E61B3" w:rsidP="00B312A0">
      <w:pPr>
        <w:jc w:val="both"/>
        <w:rPr>
          <w:rFonts w:ascii="Times New Roman" w:eastAsia="SimSun" w:hAnsi="Times New Roman" w:cs="Times New Roman"/>
          <w:lang w:val="en-US"/>
        </w:rPr>
      </w:pPr>
      <w:r w:rsidRPr="00C36D72">
        <w:rPr>
          <w:rFonts w:ascii="Times New Roman" w:eastAsia="SimSun" w:hAnsi="Times New Roman" w:cs="Times New Roman"/>
          <w:lang w:val="en-US"/>
        </w:rPr>
        <w:t xml:space="preserve">If </w:t>
      </w:r>
      <w:r w:rsidR="00474BAC">
        <w:rPr>
          <w:rFonts w:ascii="Times New Roman" w:eastAsia="SimSun" w:hAnsi="Times New Roman" w:cs="Times New Roman"/>
          <w:lang w:val="en-US"/>
        </w:rPr>
        <w:t xml:space="preserve">the </w:t>
      </w:r>
      <w:r w:rsidRPr="00C36D72">
        <w:rPr>
          <w:rFonts w:ascii="Times New Roman" w:eastAsia="SimSun" w:hAnsi="Times New Roman" w:cs="Times New Roman"/>
          <w:lang w:val="en-US"/>
        </w:rPr>
        <w:t xml:space="preserve">multi-PDCCH </w:t>
      </w:r>
      <w:r w:rsidR="00474BAC">
        <w:rPr>
          <w:rFonts w:ascii="Times New Roman" w:eastAsia="SimSun" w:hAnsi="Times New Roman" w:cs="Times New Roman"/>
          <w:lang w:val="en-US"/>
        </w:rPr>
        <w:t>approach agreed in NC-JT</w:t>
      </w:r>
      <w:r w:rsidRPr="00C36D72">
        <w:rPr>
          <w:rFonts w:ascii="Times New Roman" w:eastAsia="SimSun" w:hAnsi="Times New Roman" w:cs="Times New Roman"/>
          <w:lang w:val="en-US"/>
        </w:rPr>
        <w:t xml:space="preserve"> is used for URLLC, then it is possible to schedule two PDSCH as </w:t>
      </w:r>
      <w:r w:rsidR="00474BAC">
        <w:rPr>
          <w:rFonts w:ascii="Times New Roman" w:eastAsia="SimSun" w:hAnsi="Times New Roman" w:cs="Times New Roman"/>
          <w:lang w:val="en-US"/>
        </w:rPr>
        <w:t xml:space="preserve">in </w:t>
      </w:r>
      <w:r w:rsidR="006153DE">
        <w:rPr>
          <w:rFonts w:ascii="Times New Roman" w:eastAsia="SimSun" w:hAnsi="Times New Roman" w:cs="Times New Roman"/>
          <w:lang w:val="en-US"/>
        </w:rPr>
        <w:t>an</w:t>
      </w:r>
      <w:r w:rsidR="00474BAC">
        <w:rPr>
          <w:rFonts w:ascii="Times New Roman" w:eastAsia="SimSun" w:hAnsi="Times New Roman" w:cs="Times New Roman"/>
          <w:lang w:val="en-US"/>
        </w:rPr>
        <w:t xml:space="preserve"> </w:t>
      </w:r>
      <w:r w:rsidRPr="00C36D72">
        <w:rPr>
          <w:rFonts w:ascii="Times New Roman" w:eastAsia="SimSun" w:hAnsi="Times New Roman" w:cs="Times New Roman"/>
          <w:lang w:val="en-US"/>
        </w:rPr>
        <w:t>FDM</w:t>
      </w:r>
      <w:r w:rsidR="00474BAC">
        <w:rPr>
          <w:rFonts w:ascii="Times New Roman" w:eastAsia="SimSun" w:hAnsi="Times New Roman" w:cs="Times New Roman"/>
          <w:lang w:val="en-US"/>
        </w:rPr>
        <w:t xml:space="preserve"> fashion</w:t>
      </w:r>
      <w:r w:rsidRPr="00C36D72">
        <w:rPr>
          <w:rFonts w:ascii="Times New Roman" w:eastAsia="SimSun" w:hAnsi="Times New Roman" w:cs="Times New Roman"/>
          <w:lang w:val="en-US"/>
        </w:rPr>
        <w:t xml:space="preserve">, i.e. mimicking </w:t>
      </w:r>
      <w:r w:rsidR="005004D4" w:rsidRPr="00C36D72">
        <w:rPr>
          <w:rFonts w:ascii="Times New Roman" w:eastAsia="SimSun" w:hAnsi="Times New Roman" w:cs="Times New Roman"/>
          <w:lang w:val="en-US"/>
        </w:rPr>
        <w:t>Scheme 2b transmission</w:t>
      </w:r>
      <w:r w:rsidR="00474BAC">
        <w:rPr>
          <w:rFonts w:ascii="Times New Roman" w:eastAsia="SimSun" w:hAnsi="Times New Roman" w:cs="Times New Roman"/>
          <w:lang w:val="en-US"/>
        </w:rPr>
        <w:t>.  T</w:t>
      </w:r>
      <w:r w:rsidR="00CB1E90" w:rsidRPr="00C36D72">
        <w:rPr>
          <w:rFonts w:ascii="Times New Roman" w:eastAsia="SimSun" w:hAnsi="Times New Roman" w:cs="Times New Roman"/>
          <w:lang w:val="en-US"/>
        </w:rPr>
        <w:t xml:space="preserve">he multi-PDCCH case is </w:t>
      </w:r>
      <w:r w:rsidR="005004D4" w:rsidRPr="00C36D72">
        <w:rPr>
          <w:rFonts w:ascii="Times New Roman" w:eastAsia="SimSun" w:hAnsi="Times New Roman" w:cs="Times New Roman"/>
          <w:lang w:val="en-US"/>
        </w:rPr>
        <w:t>limited to two PDSCHs</w:t>
      </w:r>
      <w:r w:rsidR="00474BAC">
        <w:rPr>
          <w:rFonts w:ascii="Times New Roman" w:eastAsia="SimSun" w:hAnsi="Times New Roman" w:cs="Times New Roman"/>
          <w:lang w:val="en-US"/>
        </w:rPr>
        <w:t xml:space="preserve"> though</w:t>
      </w:r>
      <w:r w:rsidR="005004D4" w:rsidRPr="00C36D72">
        <w:rPr>
          <w:rFonts w:ascii="Times New Roman" w:eastAsia="SimSun" w:hAnsi="Times New Roman" w:cs="Times New Roman"/>
          <w:lang w:val="en-US"/>
        </w:rPr>
        <w:t>. Ou</w:t>
      </w:r>
      <w:r w:rsidR="00AF53DC" w:rsidRPr="00C36D72">
        <w:rPr>
          <w:rFonts w:ascii="Times New Roman" w:eastAsia="SimSun" w:hAnsi="Times New Roman" w:cs="Times New Roman"/>
          <w:lang w:val="en-US"/>
        </w:rPr>
        <w:t>r</w:t>
      </w:r>
      <w:r w:rsidR="005004D4" w:rsidRPr="00C36D72">
        <w:rPr>
          <w:rFonts w:ascii="Times New Roman" w:eastAsia="SimSun" w:hAnsi="Times New Roman" w:cs="Times New Roman"/>
          <w:lang w:val="en-US"/>
        </w:rPr>
        <w:t xml:space="preserve"> results</w:t>
      </w:r>
      <w:r w:rsidR="00BD6571" w:rsidRPr="00C36D72">
        <w:rPr>
          <w:rFonts w:ascii="Times New Roman" w:eastAsia="SimSun" w:hAnsi="Times New Roman" w:cs="Times New Roman"/>
          <w:lang w:val="en-US"/>
        </w:rPr>
        <w:t xml:space="preserve"> </w:t>
      </w:r>
      <w:r w:rsidR="006C2A67" w:rsidRPr="00C36D72">
        <w:rPr>
          <w:rFonts w:ascii="Times New Roman" w:eastAsia="SimSun" w:hAnsi="Times New Roman" w:cs="Times New Roman"/>
          <w:lang w:val="en-US"/>
        </w:rPr>
        <w:fldChar w:fldCharType="begin"/>
      </w:r>
      <w:r w:rsidR="006C2A67" w:rsidRPr="00C36D72">
        <w:rPr>
          <w:rFonts w:ascii="Times New Roman" w:eastAsia="SimSun" w:hAnsi="Times New Roman" w:cs="Times New Roman"/>
          <w:lang w:val="en-US"/>
        </w:rPr>
        <w:instrText xml:space="preserve"> REF _Ref7769821 \r \h </w:instrText>
      </w:r>
      <w:r w:rsidR="00C36D72">
        <w:rPr>
          <w:rFonts w:ascii="Times New Roman" w:eastAsia="SimSun" w:hAnsi="Times New Roman" w:cs="Times New Roman"/>
          <w:lang w:val="en-US"/>
        </w:rPr>
        <w:instrText xml:space="preserve"> \* MERGEFORMAT </w:instrText>
      </w:r>
      <w:r w:rsidR="006C2A67" w:rsidRPr="00C36D72">
        <w:rPr>
          <w:rFonts w:ascii="Times New Roman" w:eastAsia="SimSun" w:hAnsi="Times New Roman" w:cs="Times New Roman"/>
          <w:lang w:val="en-US"/>
        </w:rPr>
      </w:r>
      <w:r w:rsidR="006C2A67" w:rsidRPr="00C36D72">
        <w:rPr>
          <w:rFonts w:ascii="Times New Roman" w:eastAsia="SimSun" w:hAnsi="Times New Roman" w:cs="Times New Roman"/>
          <w:lang w:val="en-US"/>
        </w:rPr>
        <w:fldChar w:fldCharType="separate"/>
      </w:r>
      <w:r w:rsidR="00E91C4B">
        <w:rPr>
          <w:rFonts w:ascii="Times New Roman" w:eastAsia="SimSun" w:hAnsi="Times New Roman" w:cs="Times New Roman"/>
          <w:lang w:val="en-US"/>
        </w:rPr>
        <w:t>[7]</w:t>
      </w:r>
      <w:r w:rsidR="006C2A67" w:rsidRPr="00C36D72">
        <w:rPr>
          <w:rFonts w:ascii="Times New Roman" w:eastAsia="SimSun" w:hAnsi="Times New Roman" w:cs="Times New Roman"/>
          <w:lang w:val="en-US"/>
        </w:rPr>
        <w:fldChar w:fldCharType="end"/>
      </w:r>
      <w:r w:rsidR="00B70F8B" w:rsidRPr="00C36D72">
        <w:rPr>
          <w:rFonts w:ascii="Times New Roman" w:eastAsia="SimSun" w:hAnsi="Times New Roman" w:cs="Times New Roman"/>
          <w:lang w:val="en-US"/>
        </w:rPr>
        <w:t xml:space="preserve"> </w:t>
      </w:r>
      <w:r w:rsidR="005004D4" w:rsidRPr="00C36D72">
        <w:rPr>
          <w:rFonts w:ascii="Times New Roman" w:eastAsia="SimSun" w:hAnsi="Times New Roman" w:cs="Times New Roman"/>
          <w:lang w:val="en-US"/>
        </w:rPr>
        <w:t xml:space="preserve">indicate that three and four TRPs involved in the </w:t>
      </w:r>
      <w:r w:rsidR="00483229" w:rsidRPr="00C36D72">
        <w:rPr>
          <w:rFonts w:ascii="Times New Roman" w:eastAsia="SimSun" w:hAnsi="Times New Roman" w:cs="Times New Roman"/>
          <w:lang w:val="en-US"/>
        </w:rPr>
        <w:t>URLLC transmission increase the reliability significantly</w:t>
      </w:r>
      <w:r w:rsidR="00BD6571" w:rsidRPr="00C36D72">
        <w:rPr>
          <w:rFonts w:ascii="Times New Roman" w:eastAsia="SimSun" w:hAnsi="Times New Roman" w:cs="Times New Roman"/>
          <w:lang w:val="en-US"/>
        </w:rPr>
        <w:t xml:space="preserve"> compared to two TRPs</w:t>
      </w:r>
      <w:r w:rsidR="00483229" w:rsidRPr="00C36D72">
        <w:rPr>
          <w:rFonts w:ascii="Times New Roman" w:eastAsia="SimSun" w:hAnsi="Times New Roman" w:cs="Times New Roman"/>
          <w:lang w:val="en-US"/>
        </w:rPr>
        <w:t xml:space="preserve">, at the low BLER targets </w:t>
      </w:r>
      <w:r w:rsidR="00A37D7A" w:rsidRPr="00C36D72">
        <w:rPr>
          <w:rFonts w:ascii="Times New Roman" w:eastAsia="SimSun" w:hAnsi="Times New Roman" w:cs="Times New Roman"/>
          <w:lang w:val="en-US"/>
        </w:rPr>
        <w:t>aimed in</w:t>
      </w:r>
      <w:r w:rsidR="00483229" w:rsidRPr="00C36D72">
        <w:rPr>
          <w:rFonts w:ascii="Times New Roman" w:eastAsia="SimSun" w:hAnsi="Times New Roman" w:cs="Times New Roman"/>
          <w:lang w:val="en-US"/>
        </w:rPr>
        <w:t xml:space="preserve"> th</w:t>
      </w:r>
      <w:r w:rsidR="00A37D7A" w:rsidRPr="00C36D72">
        <w:rPr>
          <w:rFonts w:ascii="Times New Roman" w:eastAsia="SimSun" w:hAnsi="Times New Roman" w:cs="Times New Roman"/>
          <w:lang w:val="en-US"/>
        </w:rPr>
        <w:t>ese</w:t>
      </w:r>
      <w:r w:rsidR="00483229" w:rsidRPr="00C36D72">
        <w:rPr>
          <w:rFonts w:ascii="Times New Roman" w:eastAsia="SimSun" w:hAnsi="Times New Roman" w:cs="Times New Roman"/>
          <w:lang w:val="en-US"/>
        </w:rPr>
        <w:t xml:space="preserve"> applications. </w:t>
      </w:r>
      <w:r w:rsidR="009813F7" w:rsidRPr="00C36D72">
        <w:rPr>
          <w:rFonts w:ascii="Times New Roman" w:eastAsia="SimSun" w:hAnsi="Times New Roman" w:cs="Times New Roman"/>
          <w:lang w:val="en-US"/>
        </w:rPr>
        <w:t xml:space="preserve">Hence, multi-PDCCH approach may not be an attractive way forward </w:t>
      </w:r>
      <w:r w:rsidR="00300B84" w:rsidRPr="00C36D72">
        <w:rPr>
          <w:rFonts w:ascii="Times New Roman" w:eastAsia="SimSun" w:hAnsi="Times New Roman" w:cs="Times New Roman"/>
          <w:lang w:val="en-US"/>
        </w:rPr>
        <w:t xml:space="preserve">to resolve the </w:t>
      </w:r>
      <w:r w:rsidR="009F2F51">
        <w:rPr>
          <w:rFonts w:ascii="Times New Roman" w:eastAsia="SimSun" w:hAnsi="Times New Roman" w:cs="Times New Roman"/>
          <w:lang w:val="en-US"/>
        </w:rPr>
        <w:t>PDCCH</w:t>
      </w:r>
      <w:r w:rsidR="00300B84" w:rsidRPr="00C36D72">
        <w:rPr>
          <w:rFonts w:ascii="Times New Roman" w:eastAsia="SimSun" w:hAnsi="Times New Roman" w:cs="Times New Roman"/>
          <w:lang w:val="en-US"/>
        </w:rPr>
        <w:t xml:space="preserve"> blocking issue, </w:t>
      </w:r>
      <w:r w:rsidR="009813F7" w:rsidRPr="00C36D72">
        <w:rPr>
          <w:rFonts w:ascii="Times New Roman" w:eastAsia="SimSun" w:hAnsi="Times New Roman" w:cs="Times New Roman"/>
          <w:lang w:val="en-US"/>
        </w:rPr>
        <w:t xml:space="preserve">as it </w:t>
      </w:r>
      <w:r w:rsidR="00300B84" w:rsidRPr="00C36D72">
        <w:rPr>
          <w:rFonts w:ascii="Times New Roman" w:eastAsia="SimSun" w:hAnsi="Times New Roman" w:cs="Times New Roman"/>
          <w:lang w:val="en-US"/>
        </w:rPr>
        <w:t>consumes more PDCCH resources</w:t>
      </w:r>
      <w:r w:rsidR="00660841" w:rsidRPr="00C36D72">
        <w:rPr>
          <w:rFonts w:ascii="Times New Roman" w:eastAsia="SimSun" w:hAnsi="Times New Roman" w:cs="Times New Roman"/>
          <w:lang w:val="en-US"/>
        </w:rPr>
        <w:t xml:space="preserve"> and PDCCH blocking becomes an issue and</w:t>
      </w:r>
      <w:r w:rsidR="00300B84" w:rsidRPr="00C36D72">
        <w:rPr>
          <w:rFonts w:ascii="Times New Roman" w:eastAsia="SimSun" w:hAnsi="Times New Roman" w:cs="Times New Roman"/>
          <w:lang w:val="en-US"/>
        </w:rPr>
        <w:t xml:space="preserve"> its performance is limited due to the two TRP restriction</w:t>
      </w:r>
      <w:r w:rsidR="00660841" w:rsidRPr="00C36D72">
        <w:rPr>
          <w:rFonts w:ascii="Times New Roman" w:eastAsia="SimSun" w:hAnsi="Times New Roman" w:cs="Times New Roman"/>
          <w:lang w:val="en-US"/>
        </w:rPr>
        <w:t>. Hence,</w:t>
      </w:r>
      <w:r w:rsidR="002D0B2B" w:rsidRPr="00C36D72">
        <w:rPr>
          <w:rFonts w:ascii="Times New Roman" w:eastAsia="SimSun" w:hAnsi="Times New Roman" w:cs="Times New Roman"/>
          <w:lang w:val="en-US"/>
        </w:rPr>
        <w:t xml:space="preserve"> a single DCI trigger</w:t>
      </w:r>
      <w:r w:rsidR="00F76E44" w:rsidRPr="00C36D72">
        <w:rPr>
          <w:rFonts w:ascii="Times New Roman" w:eastAsia="SimSun" w:hAnsi="Times New Roman" w:cs="Times New Roman"/>
          <w:lang w:val="en-US"/>
        </w:rPr>
        <w:t>ed</w:t>
      </w:r>
      <w:r w:rsidR="002D0B2B" w:rsidRPr="00C36D72">
        <w:rPr>
          <w:rFonts w:ascii="Times New Roman" w:eastAsia="SimSun" w:hAnsi="Times New Roman" w:cs="Times New Roman"/>
          <w:lang w:val="en-US"/>
        </w:rPr>
        <w:t xml:space="preserve"> multiple PDSCH transmission</w:t>
      </w:r>
      <w:r w:rsidR="00474BAC">
        <w:rPr>
          <w:rFonts w:ascii="Times New Roman" w:eastAsia="SimSun" w:hAnsi="Times New Roman" w:cs="Times New Roman"/>
          <w:lang w:val="en-US"/>
        </w:rPr>
        <w:t xml:space="preserve"> with Scheme 2b is preferred.</w:t>
      </w:r>
    </w:p>
    <w:p w14:paraId="7AF3FAFD" w14:textId="77777777" w:rsidR="002D0B2B" w:rsidRPr="00C36D72" w:rsidRDefault="002D0B2B" w:rsidP="00B312A0">
      <w:pPr>
        <w:jc w:val="both"/>
        <w:rPr>
          <w:rFonts w:ascii="Times New Roman" w:eastAsia="SimSun" w:hAnsi="Times New Roman" w:cs="Times New Roman"/>
          <w:lang w:val="en-US"/>
        </w:rPr>
      </w:pPr>
    </w:p>
    <w:p w14:paraId="3A1925D0" w14:textId="78774C65" w:rsidR="00E20B8C" w:rsidRPr="00C36D72" w:rsidRDefault="002D0B2B" w:rsidP="00B7136C">
      <w:pPr>
        <w:pStyle w:val="Proposal"/>
        <w:rPr>
          <w:rFonts w:ascii="Times New Roman" w:hAnsi="Times New Roman" w:cs="Times New Roman"/>
          <w:lang w:val="en-US"/>
        </w:rPr>
      </w:pPr>
      <w:bookmarkStart w:id="29" w:name="_Toc16846729"/>
      <w:r w:rsidRPr="00C36D72">
        <w:rPr>
          <w:rFonts w:ascii="Times New Roman" w:hAnsi="Times New Roman" w:cs="Times New Roman"/>
          <w:lang w:val="en-US"/>
        </w:rPr>
        <w:t xml:space="preserve">FDM Scheme 2b is supported where </w:t>
      </w:r>
      <w:r w:rsidR="00F76E44" w:rsidRPr="00C36D72">
        <w:rPr>
          <w:rFonts w:ascii="Times New Roman" w:hAnsi="Times New Roman" w:cs="Times New Roman"/>
          <w:lang w:val="en-US"/>
        </w:rPr>
        <w:t>a single DCI can trigger multiple PDSCH transmissions (single CW per PDSCH)</w:t>
      </w:r>
      <w:r w:rsidR="00B7136C" w:rsidRPr="00C36D72">
        <w:rPr>
          <w:rFonts w:ascii="Times New Roman" w:hAnsi="Times New Roman" w:cs="Times New Roman"/>
          <w:lang w:val="en-US"/>
        </w:rPr>
        <w:t xml:space="preserve">. </w:t>
      </w:r>
      <w:r w:rsidRPr="00C36D72">
        <w:rPr>
          <w:rFonts w:ascii="Times New Roman" w:hAnsi="Times New Roman" w:cs="Times New Roman"/>
          <w:lang w:val="en-US"/>
        </w:rPr>
        <w:t xml:space="preserve"> </w:t>
      </w:r>
      <w:bookmarkEnd w:id="29"/>
      <w:r w:rsidR="00660841" w:rsidRPr="00C36D72">
        <w:rPr>
          <w:rFonts w:ascii="Times New Roman" w:hAnsi="Times New Roman" w:cs="Times New Roman"/>
          <w:lang w:val="en-US"/>
        </w:rPr>
        <w:t xml:space="preserve"> </w:t>
      </w:r>
    </w:p>
    <w:p w14:paraId="37C6F058" w14:textId="38FAD9B2" w:rsidR="009B0300" w:rsidRPr="00C36D72" w:rsidRDefault="009B0300" w:rsidP="009B0300">
      <w:pPr>
        <w:pStyle w:val="Proposal"/>
        <w:numPr>
          <w:ilvl w:val="0"/>
          <w:numId w:val="0"/>
        </w:numPr>
        <w:rPr>
          <w:rFonts w:ascii="Times New Roman" w:hAnsi="Times New Roman" w:cs="Times New Roman"/>
          <w:b w:val="0"/>
          <w:lang w:val="en-US"/>
        </w:rPr>
      </w:pPr>
    </w:p>
    <w:p w14:paraId="1EC2DB4A" w14:textId="28AC6206" w:rsidR="000F4D76" w:rsidRPr="006905DC" w:rsidRDefault="00C461BA" w:rsidP="006905DC">
      <w:pPr>
        <w:rPr>
          <w:rFonts w:ascii="Times New Roman" w:hAnsi="Times New Roman" w:cs="Times New Roman"/>
          <w:lang w:val="en-US"/>
        </w:rPr>
      </w:pPr>
      <w:r w:rsidRPr="006905DC">
        <w:rPr>
          <w:rFonts w:ascii="Times New Roman" w:hAnsi="Times New Roman" w:cs="Times New Roman"/>
          <w:lang w:val="en-US"/>
        </w:rPr>
        <w:t xml:space="preserve">With a single PDCCH, </w:t>
      </w:r>
      <w:r w:rsidR="00F14FB0" w:rsidRPr="006905DC">
        <w:rPr>
          <w:rFonts w:ascii="Times New Roman" w:hAnsi="Times New Roman" w:cs="Times New Roman"/>
          <w:lang w:val="en-US"/>
        </w:rPr>
        <w:t xml:space="preserve">using independent MCS </w:t>
      </w:r>
      <w:r w:rsidR="00B02367" w:rsidRPr="006905DC">
        <w:rPr>
          <w:rFonts w:ascii="Times New Roman" w:hAnsi="Times New Roman" w:cs="Times New Roman"/>
          <w:lang w:val="en-US"/>
        </w:rPr>
        <w:t xml:space="preserve">for </w:t>
      </w:r>
      <w:r w:rsidR="00973AFD" w:rsidRPr="006905DC">
        <w:rPr>
          <w:rFonts w:ascii="Times New Roman" w:hAnsi="Times New Roman" w:cs="Times New Roman"/>
          <w:lang w:val="en-US"/>
        </w:rPr>
        <w:t xml:space="preserve">each TRP would require </w:t>
      </w:r>
      <w:r w:rsidR="000C6113" w:rsidRPr="006905DC">
        <w:rPr>
          <w:rFonts w:ascii="Times New Roman" w:hAnsi="Times New Roman" w:cs="Times New Roman"/>
          <w:lang w:val="en-US"/>
        </w:rPr>
        <w:t xml:space="preserve">modification of the existing DCI fields </w:t>
      </w:r>
      <w:r w:rsidR="00A025C6" w:rsidRPr="006905DC">
        <w:rPr>
          <w:rFonts w:ascii="Times New Roman" w:hAnsi="Times New Roman" w:cs="Times New Roman"/>
          <w:lang w:val="en-US"/>
        </w:rPr>
        <w:t xml:space="preserve">or adding new fields. </w:t>
      </w:r>
      <w:r w:rsidR="00941F72" w:rsidRPr="006905DC">
        <w:rPr>
          <w:rFonts w:ascii="Times New Roman" w:hAnsi="Times New Roman" w:cs="Times New Roman"/>
          <w:lang w:val="en-US"/>
        </w:rPr>
        <w:t xml:space="preserve">For the same </w:t>
      </w:r>
      <w:r w:rsidR="00C22F57" w:rsidRPr="006905DC">
        <w:rPr>
          <w:rFonts w:ascii="Times New Roman" w:hAnsi="Times New Roman" w:cs="Times New Roman"/>
          <w:lang w:val="en-US"/>
        </w:rPr>
        <w:t>data</w:t>
      </w:r>
      <w:r w:rsidR="00941F72" w:rsidRPr="006905DC">
        <w:rPr>
          <w:rFonts w:ascii="Times New Roman" w:hAnsi="Times New Roman" w:cs="Times New Roman"/>
          <w:lang w:val="en-US"/>
        </w:rPr>
        <w:t xml:space="preserve"> bits</w:t>
      </w:r>
      <w:r w:rsidR="00C22F57" w:rsidRPr="006905DC">
        <w:rPr>
          <w:rFonts w:ascii="Times New Roman" w:hAnsi="Times New Roman" w:cs="Times New Roman"/>
          <w:lang w:val="en-US"/>
        </w:rPr>
        <w:t xml:space="preserve"> before encoding</w:t>
      </w:r>
      <w:r w:rsidR="00941F72" w:rsidRPr="006905DC">
        <w:rPr>
          <w:rFonts w:ascii="Times New Roman" w:hAnsi="Times New Roman" w:cs="Times New Roman"/>
          <w:lang w:val="en-US"/>
        </w:rPr>
        <w:t xml:space="preserve">, </w:t>
      </w:r>
      <w:r w:rsidR="00221DB8" w:rsidRPr="006905DC">
        <w:rPr>
          <w:rFonts w:ascii="Times New Roman" w:hAnsi="Times New Roman" w:cs="Times New Roman"/>
          <w:lang w:val="en-US"/>
        </w:rPr>
        <w:t xml:space="preserve">different MCS implies different resource allocations on </w:t>
      </w:r>
      <w:r w:rsidR="00936A18" w:rsidRPr="006905DC">
        <w:rPr>
          <w:rFonts w:ascii="Times New Roman" w:hAnsi="Times New Roman" w:cs="Times New Roman"/>
          <w:lang w:val="en-US"/>
        </w:rPr>
        <w:t>different TRP, that would further compl</w:t>
      </w:r>
      <w:r w:rsidR="00C04C54" w:rsidRPr="006905DC">
        <w:rPr>
          <w:rFonts w:ascii="Times New Roman" w:hAnsi="Times New Roman" w:cs="Times New Roman"/>
          <w:lang w:val="en-US"/>
        </w:rPr>
        <w:t>icate</w:t>
      </w:r>
      <w:r w:rsidRPr="006905DC">
        <w:rPr>
          <w:rFonts w:ascii="Times New Roman" w:hAnsi="Times New Roman" w:cs="Times New Roman"/>
          <w:lang w:val="en-US"/>
        </w:rPr>
        <w:t xml:space="preserve"> </w:t>
      </w:r>
      <w:r w:rsidR="00AB4D16" w:rsidRPr="006905DC">
        <w:rPr>
          <w:rFonts w:ascii="Times New Roman" w:hAnsi="Times New Roman" w:cs="Times New Roman"/>
          <w:lang w:val="en-US"/>
        </w:rPr>
        <w:t xml:space="preserve">the </w:t>
      </w:r>
      <w:r w:rsidR="00FD5F54" w:rsidRPr="006905DC">
        <w:rPr>
          <w:rFonts w:ascii="Times New Roman" w:hAnsi="Times New Roman" w:cs="Times New Roman"/>
          <w:lang w:val="en-US"/>
        </w:rPr>
        <w:t>signaling</w:t>
      </w:r>
      <w:r w:rsidR="007B2738" w:rsidRPr="006905DC">
        <w:rPr>
          <w:rFonts w:ascii="Times New Roman" w:hAnsi="Times New Roman" w:cs="Times New Roman"/>
          <w:lang w:val="en-US"/>
        </w:rPr>
        <w:t xml:space="preserve">. </w:t>
      </w:r>
      <w:r w:rsidR="004B481A" w:rsidRPr="006905DC">
        <w:rPr>
          <w:rFonts w:ascii="Times New Roman" w:hAnsi="Times New Roman" w:cs="Times New Roman"/>
          <w:lang w:val="en-US"/>
        </w:rPr>
        <w:t>Thus</w:t>
      </w:r>
      <w:r w:rsidR="00D976B0" w:rsidRPr="006905DC">
        <w:rPr>
          <w:rFonts w:ascii="Times New Roman" w:hAnsi="Times New Roman" w:cs="Times New Roman"/>
          <w:lang w:val="en-US"/>
        </w:rPr>
        <w:t>,</w:t>
      </w:r>
      <w:r w:rsidR="004B481A" w:rsidRPr="006905DC">
        <w:rPr>
          <w:rFonts w:ascii="Times New Roman" w:hAnsi="Times New Roman" w:cs="Times New Roman"/>
          <w:lang w:val="en-US"/>
        </w:rPr>
        <w:t xml:space="preserve"> in our view</w:t>
      </w:r>
      <w:r w:rsidR="00D976B0" w:rsidRPr="006905DC">
        <w:rPr>
          <w:rFonts w:ascii="Times New Roman" w:hAnsi="Times New Roman" w:cs="Times New Roman"/>
          <w:lang w:val="en-US"/>
        </w:rPr>
        <w:t xml:space="preserve"> </w:t>
      </w:r>
      <w:r w:rsidR="004B481A" w:rsidRPr="006905DC">
        <w:rPr>
          <w:rFonts w:ascii="Times New Roman" w:hAnsi="Times New Roman" w:cs="Times New Roman"/>
          <w:lang w:val="en-US"/>
        </w:rPr>
        <w:t>the</w:t>
      </w:r>
      <w:r w:rsidR="00D976B0" w:rsidRPr="006905DC">
        <w:rPr>
          <w:rFonts w:ascii="Times New Roman" w:hAnsi="Times New Roman" w:cs="Times New Roman"/>
          <w:lang w:val="en-US"/>
        </w:rPr>
        <w:t xml:space="preserve"> same MCS should be used for all TRPs</w:t>
      </w:r>
      <w:r w:rsidR="00551448" w:rsidRPr="006905DC">
        <w:rPr>
          <w:rFonts w:ascii="Times New Roman" w:hAnsi="Times New Roman" w:cs="Times New Roman"/>
          <w:lang w:val="en-US"/>
        </w:rPr>
        <w:t>.</w:t>
      </w:r>
    </w:p>
    <w:p w14:paraId="30D1D574" w14:textId="77777777" w:rsidR="00A97DD2" w:rsidRDefault="00A97DD2" w:rsidP="009B0300">
      <w:pPr>
        <w:pStyle w:val="Proposal"/>
        <w:numPr>
          <w:ilvl w:val="0"/>
          <w:numId w:val="0"/>
        </w:numPr>
        <w:rPr>
          <w:rFonts w:ascii="Times New Roman" w:hAnsi="Times New Roman" w:cs="Times New Roman"/>
          <w:b w:val="0"/>
          <w:lang w:val="en-US"/>
        </w:rPr>
      </w:pPr>
    </w:p>
    <w:p w14:paraId="39BB2C3A" w14:textId="47144AC7" w:rsidR="007377C3" w:rsidRPr="007377C3" w:rsidRDefault="0008581F" w:rsidP="00551448">
      <w:pPr>
        <w:pStyle w:val="Proposal"/>
        <w:rPr>
          <w:lang w:val="en-US"/>
        </w:rPr>
      </w:pPr>
      <w:bookmarkStart w:id="30" w:name="_Toc16846730"/>
      <w:r>
        <w:rPr>
          <w:lang w:val="en-US"/>
        </w:rPr>
        <w:t xml:space="preserve">Same MCS </w:t>
      </w:r>
      <w:r w:rsidR="00FD1AD1">
        <w:rPr>
          <w:lang w:val="en-US"/>
        </w:rPr>
        <w:t xml:space="preserve">is </w:t>
      </w:r>
      <w:r w:rsidR="00EB0503">
        <w:rPr>
          <w:lang w:val="en-US"/>
        </w:rPr>
        <w:t xml:space="preserve">applied to </w:t>
      </w:r>
      <w:r w:rsidR="00EA4CF2">
        <w:rPr>
          <w:lang w:val="en-US"/>
        </w:rPr>
        <w:t>all TRPs in Scheme 2b.</w:t>
      </w:r>
      <w:bookmarkEnd w:id="30"/>
    </w:p>
    <w:p w14:paraId="5EAF8115" w14:textId="20E4020A" w:rsidR="007A6EB7" w:rsidRPr="00C36D72" w:rsidRDefault="007A6EB7" w:rsidP="00205726">
      <w:pPr>
        <w:jc w:val="both"/>
        <w:rPr>
          <w:lang w:val="en-US"/>
        </w:rPr>
      </w:pPr>
    </w:p>
    <w:p w14:paraId="368C6052" w14:textId="4ED58E6D" w:rsidR="007A6EB7" w:rsidRPr="00F53C31" w:rsidRDefault="007A6EB7" w:rsidP="00205726">
      <w:pPr>
        <w:jc w:val="both"/>
        <w:rPr>
          <w:rFonts w:ascii="Times New Roman" w:hAnsi="Times New Roman" w:cs="Times New Roman"/>
          <w:lang w:val="en-US"/>
        </w:rPr>
      </w:pPr>
      <w:r w:rsidRPr="00F53C31">
        <w:rPr>
          <w:rFonts w:ascii="Times New Roman" w:hAnsi="Times New Roman" w:cs="Times New Roman"/>
          <w:lang w:val="en-US"/>
        </w:rPr>
        <w:t xml:space="preserve">An additional note on UE complexity. We stated above that four TRPs gives additional benefits compared to two TRPs. </w:t>
      </w:r>
      <w:r w:rsidR="00025087" w:rsidRPr="00F53C31">
        <w:rPr>
          <w:rFonts w:ascii="Times New Roman" w:hAnsi="Times New Roman" w:cs="Times New Roman"/>
          <w:lang w:val="en-US"/>
        </w:rPr>
        <w:t xml:space="preserve">However, to demand all UEs to support scheduling using four different TCI states in the same slot is </w:t>
      </w:r>
      <w:r w:rsidR="006D7ECD" w:rsidRPr="00F53C31">
        <w:rPr>
          <w:rFonts w:ascii="Times New Roman" w:hAnsi="Times New Roman" w:cs="Times New Roman"/>
          <w:lang w:val="en-US"/>
        </w:rPr>
        <w:t xml:space="preserve">not feasible. The number of TCI states, i.e. the amount of repetition per slot/symbol, should be a UE capability. For industrial applications, where UEs </w:t>
      </w:r>
      <w:r w:rsidR="00800E21" w:rsidRPr="00F53C31">
        <w:rPr>
          <w:rFonts w:ascii="Times New Roman" w:hAnsi="Times New Roman" w:cs="Times New Roman"/>
          <w:lang w:val="en-US"/>
        </w:rPr>
        <w:t xml:space="preserve">can have very high complexity and where they don’t run on batteries, then more advanced functionality can </w:t>
      </w:r>
      <w:r w:rsidR="005437D4" w:rsidRPr="00F53C31">
        <w:rPr>
          <w:rFonts w:ascii="Times New Roman" w:hAnsi="Times New Roman" w:cs="Times New Roman"/>
          <w:lang w:val="en-US"/>
        </w:rPr>
        <w:t>be supported and since the need for reliability is much higher</w:t>
      </w:r>
      <w:r w:rsidR="00993F45" w:rsidRPr="00F53C31">
        <w:rPr>
          <w:rFonts w:ascii="Times New Roman" w:hAnsi="Times New Roman" w:cs="Times New Roman"/>
          <w:lang w:val="en-US"/>
        </w:rPr>
        <w:t xml:space="preserve">. </w:t>
      </w:r>
    </w:p>
    <w:p w14:paraId="2DFA3F2E" w14:textId="77777777" w:rsidR="00993F45" w:rsidRPr="00C36D72" w:rsidRDefault="00993F45" w:rsidP="009B0300">
      <w:pPr>
        <w:pStyle w:val="Proposal"/>
        <w:numPr>
          <w:ilvl w:val="0"/>
          <w:numId w:val="0"/>
        </w:numPr>
        <w:rPr>
          <w:rFonts w:ascii="Times New Roman" w:hAnsi="Times New Roman" w:cs="Times New Roman"/>
          <w:b w:val="0"/>
          <w:lang w:val="en-US"/>
        </w:rPr>
      </w:pPr>
    </w:p>
    <w:p w14:paraId="3ADC6BC2" w14:textId="1B183087" w:rsidR="00993F45" w:rsidRPr="00C36D72" w:rsidRDefault="00DD49A3" w:rsidP="00735FAC">
      <w:pPr>
        <w:pStyle w:val="Proposal"/>
        <w:rPr>
          <w:rFonts w:ascii="Times New Roman" w:hAnsi="Times New Roman" w:cs="Times New Roman"/>
          <w:lang w:val="en-US"/>
        </w:rPr>
      </w:pPr>
      <w:bookmarkStart w:id="31" w:name="_Toc16846731"/>
      <w:r w:rsidRPr="00C36D72">
        <w:rPr>
          <w:rFonts w:ascii="Times New Roman" w:hAnsi="Times New Roman" w:cs="Times New Roman"/>
          <w:lang w:val="en-US"/>
        </w:rPr>
        <w:t>For URLLC, s</w:t>
      </w:r>
      <w:r w:rsidR="00AD2DB8" w:rsidRPr="00C36D72">
        <w:rPr>
          <w:rFonts w:ascii="Times New Roman" w:hAnsi="Times New Roman" w:cs="Times New Roman"/>
          <w:lang w:val="en-US"/>
        </w:rPr>
        <w:t xml:space="preserve">upport FDM with up to </w:t>
      </w:r>
      <w:r w:rsidRPr="00C36D72">
        <w:rPr>
          <w:rFonts w:ascii="Times New Roman" w:hAnsi="Times New Roman" w:cs="Times New Roman"/>
          <w:lang w:val="en-US"/>
        </w:rPr>
        <w:t xml:space="preserve">at least </w:t>
      </w:r>
      <w:r w:rsidR="00AD2DB8" w:rsidRPr="00C36D72">
        <w:rPr>
          <w:rFonts w:ascii="Times New Roman" w:hAnsi="Times New Roman" w:cs="Times New Roman"/>
          <w:lang w:val="en-US"/>
        </w:rPr>
        <w:t xml:space="preserve">four TCI states in the same slot. </w:t>
      </w:r>
      <w:r w:rsidR="00993F45" w:rsidRPr="00C36D72">
        <w:rPr>
          <w:rFonts w:ascii="Times New Roman" w:hAnsi="Times New Roman" w:cs="Times New Roman"/>
          <w:lang w:val="en-US"/>
        </w:rPr>
        <w:t>The</w:t>
      </w:r>
      <w:r w:rsidRPr="00C36D72">
        <w:rPr>
          <w:rFonts w:ascii="Times New Roman" w:hAnsi="Times New Roman" w:cs="Times New Roman"/>
          <w:lang w:val="en-US"/>
        </w:rPr>
        <w:t xml:space="preserve"> maximum</w:t>
      </w:r>
      <w:r w:rsidR="00993F45" w:rsidRPr="00C36D72">
        <w:rPr>
          <w:rFonts w:ascii="Times New Roman" w:hAnsi="Times New Roman" w:cs="Times New Roman"/>
          <w:lang w:val="en-US"/>
        </w:rPr>
        <w:t xml:space="preserve"> number of TCI states a UE </w:t>
      </w:r>
      <w:r w:rsidR="00AD2DB8" w:rsidRPr="00C36D72">
        <w:rPr>
          <w:rFonts w:ascii="Times New Roman" w:hAnsi="Times New Roman" w:cs="Times New Roman"/>
          <w:lang w:val="en-US"/>
        </w:rPr>
        <w:t>can</w:t>
      </w:r>
      <w:r w:rsidR="00993F45" w:rsidRPr="00C36D72">
        <w:rPr>
          <w:rFonts w:ascii="Times New Roman" w:hAnsi="Times New Roman" w:cs="Times New Roman"/>
          <w:lang w:val="en-US"/>
        </w:rPr>
        <w:t xml:space="preserve"> simultaneously handle in </w:t>
      </w:r>
      <w:r w:rsidR="00AD2DB8" w:rsidRPr="00C36D72">
        <w:rPr>
          <w:rFonts w:ascii="Times New Roman" w:hAnsi="Times New Roman" w:cs="Times New Roman"/>
          <w:lang w:val="en-US"/>
        </w:rPr>
        <w:t>FDM case, is a UE capability</w:t>
      </w:r>
      <w:r w:rsidRPr="00C36D72">
        <w:rPr>
          <w:rFonts w:ascii="Times New Roman" w:hAnsi="Times New Roman" w:cs="Times New Roman"/>
          <w:lang w:val="en-US"/>
        </w:rPr>
        <w:t xml:space="preserve"> where two is the baseline functionality.</w:t>
      </w:r>
      <w:bookmarkEnd w:id="31"/>
      <w:r w:rsidRPr="00C36D72">
        <w:rPr>
          <w:rFonts w:ascii="Times New Roman" w:hAnsi="Times New Roman" w:cs="Times New Roman"/>
          <w:lang w:val="en-US"/>
        </w:rPr>
        <w:t xml:space="preserve"> </w:t>
      </w:r>
    </w:p>
    <w:p w14:paraId="6250FD0E" w14:textId="77777777" w:rsidR="000D78F7" w:rsidRPr="00C36D72" w:rsidRDefault="000D78F7" w:rsidP="00B312A0">
      <w:pPr>
        <w:jc w:val="both"/>
        <w:rPr>
          <w:rFonts w:ascii="Times New Roman" w:eastAsia="SimSun" w:hAnsi="Times New Roman" w:cs="Times New Roman"/>
          <w:lang w:val="en-US"/>
        </w:rPr>
      </w:pPr>
    </w:p>
    <w:p w14:paraId="1D1DAC63" w14:textId="6BEB937B" w:rsidR="00783879" w:rsidRPr="00C36D72" w:rsidRDefault="00783879" w:rsidP="003430AB">
      <w:pPr>
        <w:pStyle w:val="Heading2"/>
        <w:rPr>
          <w:rFonts w:eastAsia="SimSun"/>
        </w:rPr>
      </w:pPr>
      <w:r w:rsidRPr="00C36D72">
        <w:rPr>
          <w:rFonts w:eastAsia="SimSun"/>
        </w:rPr>
        <w:t>TDM schemes</w:t>
      </w:r>
    </w:p>
    <w:p w14:paraId="22BF7198" w14:textId="4EA592B6" w:rsidR="00783879" w:rsidRPr="00C36D72" w:rsidRDefault="008302FB" w:rsidP="00B312A0">
      <w:pPr>
        <w:jc w:val="both"/>
        <w:rPr>
          <w:rFonts w:ascii="Times New Roman" w:eastAsia="SimSun" w:hAnsi="Times New Roman" w:cs="Times New Roman"/>
          <w:lang w:val="en-US"/>
        </w:rPr>
      </w:pPr>
      <w:r>
        <w:rPr>
          <w:rFonts w:ascii="Times New Roman" w:eastAsia="SimSun" w:hAnsi="Times New Roman" w:cs="Times New Roman"/>
          <w:lang w:val="en-US"/>
        </w:rPr>
        <w:t>In RAN1#97, the following agreement was reached on TDM schemes:</w:t>
      </w:r>
    </w:p>
    <w:p w14:paraId="57DCA29E" w14:textId="77777777" w:rsidR="008302FB" w:rsidRDefault="008302FB" w:rsidP="00B312A0">
      <w:pPr>
        <w:jc w:val="both"/>
        <w:rPr>
          <w:rFonts w:ascii="Times New Roman" w:eastAsia="SimSun" w:hAnsi="Times New Roman" w:cs="Times New Roman"/>
          <w:lang w:val="en-US"/>
        </w:rPr>
      </w:pPr>
    </w:p>
    <w:p w14:paraId="234AD9CE" w14:textId="77777777" w:rsidR="008302FB" w:rsidRPr="003430AB" w:rsidRDefault="008302FB" w:rsidP="008302FB">
      <w:pPr>
        <w:pStyle w:val="ListParagraph"/>
        <w:ind w:left="0"/>
        <w:jc w:val="both"/>
        <w:rPr>
          <w:rFonts w:ascii="Times New Roman" w:hAnsi="Times New Roman"/>
          <w:b/>
          <w:szCs w:val="20"/>
          <w:highlight w:val="green"/>
          <w:lang w:val="en-US"/>
        </w:rPr>
      </w:pPr>
      <w:r w:rsidRPr="003430AB">
        <w:rPr>
          <w:rFonts w:ascii="Times New Roman" w:hAnsi="Times New Roman"/>
          <w:b/>
          <w:szCs w:val="20"/>
          <w:highlight w:val="green"/>
          <w:lang w:val="en-US"/>
        </w:rPr>
        <w:t>Agreement</w:t>
      </w:r>
    </w:p>
    <w:p w14:paraId="09927A6C" w14:textId="77777777" w:rsidR="008302FB" w:rsidRPr="009A39CA" w:rsidRDefault="008302FB" w:rsidP="008302FB">
      <w:pPr>
        <w:tabs>
          <w:tab w:val="left" w:pos="720"/>
          <w:tab w:val="left" w:pos="2160"/>
        </w:tabs>
        <w:overflowPunct w:val="0"/>
        <w:autoSpaceDE w:val="0"/>
        <w:autoSpaceDN w:val="0"/>
        <w:adjustRightInd w:val="0"/>
        <w:contextualSpacing/>
        <w:jc w:val="both"/>
        <w:textAlignment w:val="baseline"/>
        <w:rPr>
          <w:rFonts w:ascii="Times New Roman" w:hAnsi="Times New Roman"/>
          <w:szCs w:val="20"/>
          <w:lang w:val="en-US" w:eastAsia="zh-CN"/>
        </w:rPr>
      </w:pPr>
      <w:r w:rsidRPr="009A39CA">
        <w:rPr>
          <w:rFonts w:ascii="Times New Roman" w:hAnsi="Times New Roman"/>
          <w:szCs w:val="20"/>
          <w:lang w:val="en-US" w:eastAsia="zh-CN"/>
        </w:rPr>
        <w:t xml:space="preserve">For single-DCI based M-TRP URLLC schemes 3 &amp; 4, support following design with respect to </w:t>
      </w:r>
    </w:p>
    <w:p w14:paraId="536F38C1" w14:textId="77777777" w:rsidR="008302FB" w:rsidRPr="009A39CA" w:rsidRDefault="008302FB" w:rsidP="008302FB">
      <w:pPr>
        <w:pStyle w:val="ListParagraph"/>
        <w:numPr>
          <w:ilvl w:val="0"/>
          <w:numId w:val="58"/>
        </w:numPr>
        <w:spacing w:after="0"/>
        <w:contextualSpacing w:val="0"/>
        <w:rPr>
          <w:rFonts w:ascii="Times New Roman" w:hAnsi="Times New Roman"/>
          <w:szCs w:val="22"/>
          <w:lang w:val="en-US"/>
        </w:rPr>
      </w:pPr>
      <w:r w:rsidRPr="009A39CA">
        <w:rPr>
          <w:rFonts w:ascii="Times New Roman" w:hAnsi="Times New Roman"/>
          <w:szCs w:val="22"/>
          <w:lang w:val="en-US"/>
        </w:rPr>
        <w:t>The maximal number of transmission layers per transmission occasion, down-select one from the following options:</w:t>
      </w:r>
    </w:p>
    <w:p w14:paraId="6CE134CE" w14:textId="77777777" w:rsidR="008302FB" w:rsidRPr="008049EF" w:rsidRDefault="008302FB" w:rsidP="008302FB">
      <w:pPr>
        <w:pStyle w:val="ListParagraph"/>
        <w:numPr>
          <w:ilvl w:val="1"/>
          <w:numId w:val="58"/>
        </w:numPr>
        <w:spacing w:after="0"/>
        <w:contextualSpacing w:val="0"/>
        <w:rPr>
          <w:rFonts w:ascii="Times New Roman" w:hAnsi="Times New Roman"/>
          <w:szCs w:val="22"/>
          <w:lang w:val="en-US"/>
        </w:rPr>
      </w:pPr>
      <w:r w:rsidRPr="008049EF">
        <w:rPr>
          <w:rFonts w:ascii="Times New Roman" w:hAnsi="Times New Roman"/>
          <w:szCs w:val="22"/>
          <w:lang w:val="en-US"/>
        </w:rPr>
        <w:t xml:space="preserve">Option 1: up to single layer transmission </w:t>
      </w:r>
    </w:p>
    <w:p w14:paraId="16B3A3DF" w14:textId="77777777" w:rsidR="008302FB" w:rsidRPr="008049EF" w:rsidRDefault="008302FB" w:rsidP="008302FB">
      <w:pPr>
        <w:pStyle w:val="ListParagraph"/>
        <w:numPr>
          <w:ilvl w:val="1"/>
          <w:numId w:val="58"/>
        </w:numPr>
        <w:spacing w:after="0"/>
        <w:contextualSpacing w:val="0"/>
        <w:rPr>
          <w:rFonts w:ascii="Times New Roman" w:hAnsi="Times New Roman"/>
          <w:szCs w:val="22"/>
          <w:lang w:val="en-US"/>
        </w:rPr>
      </w:pPr>
      <w:r w:rsidRPr="008049EF">
        <w:rPr>
          <w:rFonts w:ascii="Times New Roman" w:hAnsi="Times New Roman"/>
          <w:szCs w:val="22"/>
          <w:lang w:val="en-US"/>
        </w:rPr>
        <w:t xml:space="preserve">Option 2: up to two layers transmission </w:t>
      </w:r>
    </w:p>
    <w:p w14:paraId="04A25E2F" w14:textId="77777777" w:rsidR="008302FB" w:rsidRPr="009A39CA" w:rsidRDefault="008302FB" w:rsidP="008302FB">
      <w:pPr>
        <w:pStyle w:val="ListParagraph"/>
        <w:numPr>
          <w:ilvl w:val="0"/>
          <w:numId w:val="58"/>
        </w:numPr>
        <w:spacing w:after="0"/>
        <w:contextualSpacing w:val="0"/>
        <w:rPr>
          <w:rFonts w:ascii="Times New Roman" w:hAnsi="Times New Roman"/>
          <w:szCs w:val="22"/>
          <w:lang w:val="en-US"/>
        </w:rPr>
      </w:pPr>
      <w:r w:rsidRPr="009A39CA">
        <w:rPr>
          <w:rFonts w:ascii="Times New Roman" w:hAnsi="Times New Roman"/>
          <w:szCs w:val="22"/>
          <w:lang w:val="en-US"/>
        </w:rPr>
        <w:t>PDSCH repetition indication mechanism:</w:t>
      </w:r>
    </w:p>
    <w:p w14:paraId="6403DF14" w14:textId="77777777" w:rsidR="008302FB" w:rsidRPr="008049EF" w:rsidRDefault="008302FB" w:rsidP="008302FB">
      <w:pPr>
        <w:pStyle w:val="ListParagraph"/>
        <w:numPr>
          <w:ilvl w:val="1"/>
          <w:numId w:val="58"/>
        </w:numPr>
        <w:spacing w:after="0"/>
        <w:contextualSpacing w:val="0"/>
        <w:rPr>
          <w:rFonts w:ascii="Times New Roman" w:hAnsi="Times New Roman"/>
          <w:szCs w:val="22"/>
          <w:lang w:val="en-US"/>
        </w:rPr>
      </w:pPr>
      <w:r w:rsidRPr="008049EF">
        <w:rPr>
          <w:rFonts w:ascii="Times New Roman" w:hAnsi="Times New Roman"/>
          <w:szCs w:val="22"/>
          <w:lang w:val="en-US"/>
        </w:rPr>
        <w:t>Number of repetitions, down-select one from following options:</w:t>
      </w:r>
    </w:p>
    <w:p w14:paraId="0391F057" w14:textId="77777777" w:rsidR="008302FB" w:rsidRPr="008049EF" w:rsidRDefault="008302FB" w:rsidP="008302FB">
      <w:pPr>
        <w:pStyle w:val="ListParagraph"/>
        <w:numPr>
          <w:ilvl w:val="2"/>
          <w:numId w:val="58"/>
        </w:numPr>
        <w:spacing w:after="0"/>
        <w:contextualSpacing w:val="0"/>
        <w:rPr>
          <w:rFonts w:ascii="Times New Roman" w:hAnsi="Times New Roman"/>
          <w:szCs w:val="22"/>
          <w:lang w:val="en-US"/>
        </w:rPr>
      </w:pPr>
      <w:r w:rsidRPr="008049EF">
        <w:rPr>
          <w:rFonts w:ascii="Times New Roman" w:hAnsi="Times New Roman"/>
          <w:szCs w:val="22"/>
          <w:lang w:val="en-US"/>
        </w:rPr>
        <w:t>Option 1: Dynamic indication</w:t>
      </w:r>
    </w:p>
    <w:p w14:paraId="10BDE691" w14:textId="77777777" w:rsidR="008302FB" w:rsidRDefault="008302FB" w:rsidP="008302FB">
      <w:pPr>
        <w:pStyle w:val="ListParagraph"/>
        <w:numPr>
          <w:ilvl w:val="2"/>
          <w:numId w:val="58"/>
        </w:numPr>
        <w:spacing w:after="0"/>
        <w:contextualSpacing w:val="0"/>
        <w:rPr>
          <w:rFonts w:ascii="Times New Roman" w:hAnsi="Times New Roman"/>
          <w:szCs w:val="22"/>
          <w:lang w:val="en-US"/>
        </w:rPr>
      </w:pPr>
      <w:r w:rsidRPr="008049EF">
        <w:rPr>
          <w:rFonts w:ascii="Times New Roman" w:hAnsi="Times New Roman"/>
          <w:szCs w:val="22"/>
          <w:lang w:val="en-US"/>
        </w:rPr>
        <w:t xml:space="preserve">Option 2: High-layer configured as Rel-15 </w:t>
      </w:r>
    </w:p>
    <w:p w14:paraId="0B7C0425" w14:textId="77777777" w:rsidR="005A71D6" w:rsidRDefault="005A71D6" w:rsidP="005A71D6">
      <w:pPr>
        <w:pStyle w:val="BodyText"/>
        <w:rPr>
          <w:lang w:val="en-US"/>
        </w:rPr>
      </w:pPr>
    </w:p>
    <w:p w14:paraId="19A7206C" w14:textId="4D3905D1" w:rsidR="004A0F9A" w:rsidRDefault="001F6B2E" w:rsidP="005A71D6">
      <w:pPr>
        <w:pStyle w:val="BodyText"/>
        <w:rPr>
          <w:lang w:val="en-US"/>
        </w:rPr>
      </w:pPr>
      <w:r>
        <w:rPr>
          <w:lang w:val="en-US"/>
        </w:rPr>
        <w:t>With cross-polarization</w:t>
      </w:r>
      <w:r w:rsidR="00CD38DB">
        <w:rPr>
          <w:lang w:val="en-US"/>
        </w:rPr>
        <w:t xml:space="preserve"> support, </w:t>
      </w:r>
      <w:r w:rsidR="006271C4">
        <w:rPr>
          <w:lang w:val="en-US"/>
        </w:rPr>
        <w:t>2 layer</w:t>
      </w:r>
      <w:r w:rsidR="005F3CE5">
        <w:rPr>
          <w:lang w:val="en-US"/>
        </w:rPr>
        <w:t>s are generally available for data transmission</w:t>
      </w:r>
      <w:r w:rsidR="00444348">
        <w:rPr>
          <w:lang w:val="en-US"/>
        </w:rPr>
        <w:t xml:space="preserve"> in scenarios such as indoor</w:t>
      </w:r>
      <w:r w:rsidR="005F3CE5">
        <w:rPr>
          <w:lang w:val="en-US"/>
        </w:rPr>
        <w:t>.</w:t>
      </w:r>
      <w:r w:rsidR="00D170E7">
        <w:rPr>
          <w:lang w:val="en-US"/>
        </w:rPr>
        <w:t xml:space="preserve"> Using </w:t>
      </w:r>
      <w:r w:rsidR="00B2405B">
        <w:rPr>
          <w:lang w:val="en-US"/>
        </w:rPr>
        <w:t xml:space="preserve">2 layers can provide additional spatial diversity comparing to a single layer </w:t>
      </w:r>
      <w:r w:rsidR="00B1438C">
        <w:rPr>
          <w:lang w:val="en-US"/>
        </w:rPr>
        <w:t xml:space="preserve">for a given </w:t>
      </w:r>
      <w:r w:rsidR="008549B9">
        <w:rPr>
          <w:lang w:val="en-US"/>
        </w:rPr>
        <w:t>TBS</w:t>
      </w:r>
      <w:r w:rsidR="005475C0">
        <w:rPr>
          <w:lang w:val="en-US"/>
        </w:rPr>
        <w:t>. Thus, i</w:t>
      </w:r>
      <w:r w:rsidR="004A0F9A">
        <w:rPr>
          <w:lang w:val="en-US"/>
        </w:rPr>
        <w:t xml:space="preserve">n our view, </w:t>
      </w:r>
      <w:r w:rsidR="003030D8">
        <w:rPr>
          <w:lang w:val="en-US"/>
        </w:rPr>
        <w:t>up to 2 layers</w:t>
      </w:r>
      <w:r w:rsidR="00134E0F">
        <w:rPr>
          <w:lang w:val="en-US"/>
        </w:rPr>
        <w:t xml:space="preserve"> transmission </w:t>
      </w:r>
      <w:r w:rsidR="005475C0">
        <w:rPr>
          <w:lang w:val="en-US"/>
        </w:rPr>
        <w:t>should be supported.</w:t>
      </w:r>
    </w:p>
    <w:p w14:paraId="7C4D510C" w14:textId="77777777" w:rsidR="00116642" w:rsidRDefault="00116642" w:rsidP="005A71D6">
      <w:pPr>
        <w:pStyle w:val="BodyText"/>
        <w:rPr>
          <w:lang w:val="en-US"/>
        </w:rPr>
      </w:pPr>
    </w:p>
    <w:p w14:paraId="3CD66BDF" w14:textId="20A91747" w:rsidR="00116642" w:rsidRDefault="00116642" w:rsidP="003430AB">
      <w:pPr>
        <w:pStyle w:val="Proposal"/>
        <w:rPr>
          <w:lang w:val="en-US"/>
        </w:rPr>
      </w:pPr>
      <w:bookmarkStart w:id="32" w:name="_Toc16846732"/>
      <w:r>
        <w:rPr>
          <w:lang w:val="en-US"/>
        </w:rPr>
        <w:t xml:space="preserve">Support up to two layers transmission </w:t>
      </w:r>
      <w:r w:rsidR="00664D90">
        <w:rPr>
          <w:lang w:val="en-US"/>
        </w:rPr>
        <w:t>for TDM schemes</w:t>
      </w:r>
      <w:bookmarkEnd w:id="32"/>
    </w:p>
    <w:p w14:paraId="0884B71F" w14:textId="77777777" w:rsidR="00DF1C1D" w:rsidRPr="005A71D6" w:rsidRDefault="00DF1C1D" w:rsidP="003430AB">
      <w:pPr>
        <w:pStyle w:val="BodyText"/>
        <w:rPr>
          <w:lang w:val="en-US"/>
        </w:rPr>
      </w:pPr>
    </w:p>
    <w:p w14:paraId="2225E83B" w14:textId="048A5855" w:rsidR="008302FB" w:rsidRDefault="00664D90" w:rsidP="00B312A0">
      <w:pPr>
        <w:jc w:val="both"/>
        <w:rPr>
          <w:rFonts w:ascii="Times New Roman" w:eastAsia="SimSun" w:hAnsi="Times New Roman" w:cs="Times New Roman"/>
          <w:lang w:val="en-US"/>
        </w:rPr>
      </w:pPr>
      <w:r>
        <w:rPr>
          <w:rFonts w:ascii="Times New Roman" w:eastAsia="SimSun" w:hAnsi="Times New Roman" w:cs="Times New Roman"/>
          <w:lang w:val="en-US"/>
        </w:rPr>
        <w:t xml:space="preserve">On repetition </w:t>
      </w:r>
      <w:r w:rsidR="006E62D0">
        <w:rPr>
          <w:rFonts w:ascii="Times New Roman" w:eastAsia="SimSun" w:hAnsi="Times New Roman" w:cs="Times New Roman"/>
          <w:lang w:val="en-US"/>
        </w:rPr>
        <w:t xml:space="preserve">indication, unlike in Rel-15, different services </w:t>
      </w:r>
      <w:r w:rsidR="000D4FD5">
        <w:rPr>
          <w:rFonts w:ascii="Times New Roman" w:eastAsia="SimSun" w:hAnsi="Times New Roman" w:cs="Times New Roman"/>
          <w:lang w:val="en-US"/>
        </w:rPr>
        <w:t xml:space="preserve">may require different reliability and thus different number of repetitions. Dynamic indication </w:t>
      </w:r>
      <w:r w:rsidR="00C81F14">
        <w:rPr>
          <w:rFonts w:ascii="Times New Roman" w:eastAsia="SimSun" w:hAnsi="Times New Roman" w:cs="Times New Roman"/>
          <w:lang w:val="en-US"/>
        </w:rPr>
        <w:t>was already considered in the URLLC sessions</w:t>
      </w:r>
      <w:r w:rsidR="00A80CED">
        <w:rPr>
          <w:rFonts w:ascii="Times New Roman" w:eastAsia="SimSun" w:hAnsi="Times New Roman" w:cs="Times New Roman"/>
          <w:lang w:val="en-US"/>
        </w:rPr>
        <w:t xml:space="preserve"> for the case of a single TRP. It m</w:t>
      </w:r>
      <w:r w:rsidR="009871A3">
        <w:rPr>
          <w:rFonts w:ascii="Times New Roman" w:eastAsia="SimSun" w:hAnsi="Times New Roman" w:cs="Times New Roman"/>
          <w:lang w:val="en-US"/>
        </w:rPr>
        <w:t xml:space="preserve">akes sense to </w:t>
      </w:r>
      <w:r w:rsidR="00A1198B">
        <w:rPr>
          <w:rFonts w:ascii="Times New Roman" w:eastAsia="SimSun" w:hAnsi="Times New Roman" w:cs="Times New Roman"/>
          <w:lang w:val="en-US"/>
        </w:rPr>
        <w:t>have the same mechanism for both single and multi</w:t>
      </w:r>
      <w:r w:rsidR="00D7000B">
        <w:rPr>
          <w:rFonts w:ascii="Times New Roman" w:eastAsia="SimSun" w:hAnsi="Times New Roman" w:cs="Times New Roman"/>
          <w:lang w:val="en-US"/>
        </w:rPr>
        <w:t>ple TRPs.</w:t>
      </w:r>
    </w:p>
    <w:p w14:paraId="34476424" w14:textId="77777777" w:rsidR="00D7000B" w:rsidRDefault="00D7000B" w:rsidP="00B312A0">
      <w:pPr>
        <w:jc w:val="both"/>
        <w:rPr>
          <w:rFonts w:ascii="Times New Roman" w:eastAsia="SimSun" w:hAnsi="Times New Roman" w:cs="Times New Roman"/>
          <w:lang w:val="en-US"/>
        </w:rPr>
      </w:pPr>
    </w:p>
    <w:p w14:paraId="00623004" w14:textId="40FA2071" w:rsidR="00D7000B" w:rsidRDefault="00866735" w:rsidP="005E305F">
      <w:pPr>
        <w:pStyle w:val="Proposal"/>
        <w:rPr>
          <w:lang w:val="en-US"/>
        </w:rPr>
      </w:pPr>
      <w:bookmarkStart w:id="33" w:name="_Toc16846733"/>
      <w:r>
        <w:rPr>
          <w:lang w:val="en-US"/>
        </w:rPr>
        <w:t>Us</w:t>
      </w:r>
      <w:r w:rsidR="00870CAB">
        <w:rPr>
          <w:lang w:val="en-US"/>
        </w:rPr>
        <w:t>e</w:t>
      </w:r>
      <w:r>
        <w:rPr>
          <w:lang w:val="en-US"/>
        </w:rPr>
        <w:t xml:space="preserve"> the same </w:t>
      </w:r>
      <w:r w:rsidR="00796356">
        <w:rPr>
          <w:lang w:val="en-US"/>
        </w:rPr>
        <w:t xml:space="preserve">dynamic </w:t>
      </w:r>
      <w:r>
        <w:rPr>
          <w:lang w:val="en-US"/>
        </w:rPr>
        <w:t xml:space="preserve">mechanism </w:t>
      </w:r>
      <w:r w:rsidR="004C355B">
        <w:rPr>
          <w:lang w:val="en-US"/>
        </w:rPr>
        <w:t xml:space="preserve">for repetition indication </w:t>
      </w:r>
      <w:r w:rsidR="00576056">
        <w:rPr>
          <w:lang w:val="en-US"/>
        </w:rPr>
        <w:t>for single and multiple TRPs</w:t>
      </w:r>
    </w:p>
    <w:bookmarkEnd w:id="33"/>
    <w:p w14:paraId="7653AEA0" w14:textId="77777777" w:rsidR="00576056" w:rsidRDefault="00576056" w:rsidP="003430AB">
      <w:pPr>
        <w:pStyle w:val="Proposal"/>
        <w:numPr>
          <w:ilvl w:val="0"/>
          <w:numId w:val="0"/>
        </w:numPr>
        <w:ind w:left="1701"/>
        <w:rPr>
          <w:lang w:val="en-US"/>
        </w:rPr>
      </w:pPr>
    </w:p>
    <w:p w14:paraId="1E7A4FE1" w14:textId="503405AB" w:rsidR="0017038D" w:rsidRDefault="0017038D" w:rsidP="00B312A0">
      <w:pPr>
        <w:jc w:val="both"/>
        <w:rPr>
          <w:rFonts w:ascii="Times New Roman" w:eastAsia="SimSun" w:hAnsi="Times New Roman" w:cs="Times New Roman"/>
          <w:lang w:val="en-US"/>
        </w:rPr>
      </w:pPr>
      <w:r>
        <w:rPr>
          <w:rFonts w:ascii="Times New Roman" w:eastAsia="SimSun" w:hAnsi="Times New Roman" w:cs="Times New Roman"/>
          <w:lang w:val="en-US"/>
        </w:rPr>
        <w:t>In post RAN1#9</w:t>
      </w:r>
      <w:r w:rsidR="00777AF5">
        <w:rPr>
          <w:rFonts w:ascii="Times New Roman" w:eastAsia="SimSun" w:hAnsi="Times New Roman" w:cs="Times New Roman"/>
          <w:lang w:val="en-US"/>
        </w:rPr>
        <w:t>7</w:t>
      </w:r>
      <w:r>
        <w:rPr>
          <w:rFonts w:ascii="Times New Roman" w:eastAsia="SimSun" w:hAnsi="Times New Roman" w:cs="Times New Roman"/>
          <w:lang w:val="en-US"/>
        </w:rPr>
        <w:t xml:space="preserve"> email discussion, the followin</w:t>
      </w:r>
      <w:r w:rsidR="0028785D">
        <w:rPr>
          <w:rFonts w:ascii="Times New Roman" w:eastAsia="SimSun" w:hAnsi="Times New Roman" w:cs="Times New Roman"/>
          <w:lang w:val="en-US"/>
        </w:rPr>
        <w:t>g options were further agreed:</w:t>
      </w:r>
    </w:p>
    <w:p w14:paraId="26A734B2" w14:textId="77777777" w:rsidR="0028785D" w:rsidRPr="000F035A" w:rsidRDefault="0028785D" w:rsidP="00B312A0">
      <w:pPr>
        <w:jc w:val="both"/>
        <w:rPr>
          <w:rFonts w:ascii="Times New Roman" w:eastAsia="SimSun" w:hAnsi="Times New Roman" w:cs="Times New Roman"/>
          <w:i/>
          <w:lang w:val="en-US"/>
        </w:rPr>
      </w:pPr>
    </w:p>
    <w:p w14:paraId="5CE8D5F2" w14:textId="77777777" w:rsidR="0071150C" w:rsidRPr="000F035A" w:rsidRDefault="0071150C" w:rsidP="0071150C">
      <w:pPr>
        <w:jc w:val="both"/>
        <w:rPr>
          <w:rFonts w:ascii="Calibri" w:eastAsia="SimSun" w:hAnsi="Calibri" w:cs="Calibri"/>
          <w:i/>
          <w:color w:val="000000"/>
          <w:sz w:val="20"/>
          <w:szCs w:val="20"/>
          <w:lang w:val="en-US"/>
        </w:rPr>
      </w:pPr>
      <w:r w:rsidRPr="000F035A">
        <w:rPr>
          <w:rFonts w:ascii="Calibri" w:eastAsia="SimSun" w:hAnsi="Calibri" w:cs="Calibri"/>
          <w:i/>
          <w:color w:val="000000"/>
          <w:sz w:val="20"/>
          <w:szCs w:val="20"/>
          <w:lang w:val="en-US"/>
        </w:rPr>
        <w:t xml:space="preserve">For single-DCI based M-TRP URLLC schemes 3 &amp; 4, support following design with respect to </w:t>
      </w:r>
    </w:p>
    <w:p w14:paraId="6B6481D3" w14:textId="77777777" w:rsidR="0071150C" w:rsidRPr="000F035A" w:rsidRDefault="0071150C" w:rsidP="0071150C">
      <w:pPr>
        <w:numPr>
          <w:ilvl w:val="0"/>
          <w:numId w:val="59"/>
        </w:numPr>
        <w:jc w:val="both"/>
        <w:rPr>
          <w:rFonts w:ascii="Calibri" w:eastAsia="SimSun" w:hAnsi="Calibri" w:cs="Calibri"/>
          <w:i/>
          <w:color w:val="000000"/>
          <w:sz w:val="20"/>
          <w:szCs w:val="20"/>
          <w:lang w:val="en-US"/>
        </w:rPr>
      </w:pPr>
      <w:r w:rsidRPr="000F035A">
        <w:rPr>
          <w:rFonts w:ascii="Calibri" w:eastAsia="SimSun" w:hAnsi="Calibri" w:cs="Calibri"/>
          <w:i/>
          <w:color w:val="000000"/>
          <w:sz w:val="20"/>
          <w:szCs w:val="20"/>
          <w:lang w:val="en-US"/>
        </w:rPr>
        <w:t>Resource allocation in time domain:</w:t>
      </w:r>
    </w:p>
    <w:p w14:paraId="09D55E7D" w14:textId="77777777" w:rsidR="0071150C" w:rsidRPr="000F035A" w:rsidRDefault="0071150C" w:rsidP="0071150C">
      <w:pPr>
        <w:ind w:left="840" w:hanging="420"/>
        <w:jc w:val="both"/>
        <w:rPr>
          <w:rFonts w:ascii="Calibri" w:eastAsia="SimSun" w:hAnsi="Calibri" w:cs="Calibri"/>
          <w:i/>
          <w:color w:val="000000" w:themeColor="text1"/>
          <w:sz w:val="20"/>
          <w:szCs w:val="20"/>
          <w:lang w:val="en-US"/>
        </w:rPr>
      </w:pPr>
      <w:r w:rsidRPr="000F035A">
        <w:rPr>
          <w:rFonts w:ascii="Wingdings" w:eastAsia="SimSun" w:hAnsi="Wingdings"/>
          <w:i/>
          <w:color w:val="000000" w:themeColor="text1"/>
          <w:sz w:val="20"/>
          <w:szCs w:val="20"/>
        </w:rPr>
        <w:t></w:t>
      </w:r>
      <w:r w:rsidRPr="000F035A">
        <w:rPr>
          <w:rFonts w:ascii="Times New Roman" w:eastAsia="SimSun" w:hAnsi="Times New Roman"/>
          <w:i/>
          <w:color w:val="000000" w:themeColor="text1"/>
          <w:sz w:val="12"/>
          <w:szCs w:val="12"/>
          <w:lang w:val="en-US"/>
        </w:rPr>
        <w:t xml:space="preserve">  </w:t>
      </w:r>
      <w:r w:rsidRPr="000F035A">
        <w:rPr>
          <w:rFonts w:ascii="Calibri" w:eastAsia="SimSun" w:hAnsi="Calibri" w:cs="Calibri"/>
          <w:i/>
          <w:color w:val="000000" w:themeColor="text1"/>
          <w:sz w:val="20"/>
          <w:szCs w:val="20"/>
          <w:lang w:val="en-US"/>
        </w:rPr>
        <w:t>FFS for further details of the signaling, e.g. starting from the signaling mechanism of slot aggregation in Rel-15</w:t>
      </w:r>
    </w:p>
    <w:p w14:paraId="59968500" w14:textId="77777777" w:rsidR="0071150C" w:rsidRPr="000F035A" w:rsidRDefault="0071150C" w:rsidP="0071150C">
      <w:pPr>
        <w:ind w:left="840" w:hanging="420"/>
        <w:jc w:val="both"/>
        <w:rPr>
          <w:rFonts w:ascii="Calibri" w:eastAsia="SimSun" w:hAnsi="Calibri" w:cs="Calibri"/>
          <w:i/>
          <w:color w:val="000000" w:themeColor="text1"/>
          <w:sz w:val="20"/>
          <w:szCs w:val="20"/>
          <w:lang w:val="en-US"/>
        </w:rPr>
      </w:pPr>
      <w:r w:rsidRPr="000F035A">
        <w:rPr>
          <w:rFonts w:ascii="Wingdings" w:eastAsia="SimSun" w:hAnsi="Wingdings"/>
          <w:i/>
          <w:color w:val="000000" w:themeColor="text1"/>
          <w:sz w:val="20"/>
          <w:szCs w:val="20"/>
        </w:rPr>
        <w:t></w:t>
      </w:r>
      <w:r w:rsidRPr="000F035A">
        <w:rPr>
          <w:rFonts w:ascii="Times New Roman" w:eastAsia="SimSun" w:hAnsi="Times New Roman"/>
          <w:i/>
          <w:color w:val="000000" w:themeColor="text1"/>
          <w:sz w:val="12"/>
          <w:szCs w:val="12"/>
          <w:lang w:val="en-US"/>
        </w:rPr>
        <w:t xml:space="preserve">  </w:t>
      </w:r>
      <w:r w:rsidRPr="000F035A">
        <w:rPr>
          <w:rFonts w:ascii="Calibri" w:eastAsia="SimSun" w:hAnsi="Calibri" w:cs="Calibri"/>
          <w:i/>
          <w:color w:val="000000" w:themeColor="text1"/>
          <w:sz w:val="20"/>
          <w:szCs w:val="20"/>
          <w:lang w:val="en-US"/>
        </w:rPr>
        <w:t>FFS: whether a minimal gap between PDSCH mini-slot/slot groups is needed</w:t>
      </w:r>
    </w:p>
    <w:p w14:paraId="7E79358D" w14:textId="77777777" w:rsidR="0071150C" w:rsidRPr="000F035A" w:rsidRDefault="0071150C" w:rsidP="0071150C">
      <w:pPr>
        <w:ind w:left="840" w:hanging="420"/>
        <w:jc w:val="both"/>
        <w:rPr>
          <w:rFonts w:ascii="Calibri" w:eastAsia="SimSun" w:hAnsi="Calibri" w:cs="Calibri"/>
          <w:i/>
          <w:color w:val="000000" w:themeColor="text1"/>
          <w:sz w:val="20"/>
          <w:szCs w:val="20"/>
          <w:lang w:val="en-US"/>
        </w:rPr>
      </w:pPr>
      <w:r w:rsidRPr="000F035A">
        <w:rPr>
          <w:rFonts w:ascii="Wingdings" w:eastAsia="SimSun" w:hAnsi="Wingdings"/>
          <w:i/>
          <w:color w:val="000000" w:themeColor="text1"/>
          <w:sz w:val="20"/>
          <w:szCs w:val="20"/>
        </w:rPr>
        <w:lastRenderedPageBreak/>
        <w:t></w:t>
      </w:r>
      <w:r w:rsidRPr="000F035A">
        <w:rPr>
          <w:rFonts w:ascii="Times New Roman" w:eastAsia="SimSun" w:hAnsi="Times New Roman"/>
          <w:i/>
          <w:color w:val="000000" w:themeColor="text1"/>
          <w:sz w:val="12"/>
          <w:szCs w:val="12"/>
          <w:lang w:val="en-US"/>
        </w:rPr>
        <w:t xml:space="preserve">  </w:t>
      </w:r>
      <w:r w:rsidRPr="000F035A">
        <w:rPr>
          <w:rFonts w:ascii="Calibri" w:eastAsia="SimSun" w:hAnsi="Calibri" w:cs="Calibri"/>
          <w:i/>
          <w:color w:val="000000" w:themeColor="text1"/>
          <w:sz w:val="20"/>
          <w:szCs w:val="20"/>
          <w:lang w:val="en-US"/>
        </w:rPr>
        <w:t>FFS: whether the same number of symbols should be indicated for each repetition</w:t>
      </w:r>
    </w:p>
    <w:p w14:paraId="0B08594A" w14:textId="77777777" w:rsidR="0071150C" w:rsidRPr="000F035A" w:rsidRDefault="0071150C" w:rsidP="0071150C">
      <w:pPr>
        <w:ind w:left="840" w:hanging="420"/>
        <w:jc w:val="both"/>
        <w:rPr>
          <w:rFonts w:ascii="SimSun" w:eastAsia="SimSun" w:hAnsi="SimSun" w:cs="Times New Roman"/>
          <w:i/>
          <w:color w:val="000000" w:themeColor="text1"/>
          <w:lang w:val="en-US"/>
        </w:rPr>
      </w:pPr>
      <w:r w:rsidRPr="000F035A">
        <w:rPr>
          <w:rFonts w:ascii="Wingdings" w:eastAsia="SimSun" w:hAnsi="Wingdings"/>
          <w:i/>
          <w:color w:val="000000" w:themeColor="text1"/>
          <w:sz w:val="20"/>
          <w:szCs w:val="20"/>
        </w:rPr>
        <w:t></w:t>
      </w:r>
      <w:r w:rsidRPr="000F035A">
        <w:rPr>
          <w:rFonts w:ascii="Times New Roman" w:eastAsia="SimSun" w:hAnsi="Times New Roman"/>
          <w:i/>
          <w:color w:val="000000" w:themeColor="text1"/>
          <w:sz w:val="12"/>
          <w:szCs w:val="12"/>
          <w:lang w:val="en-US"/>
        </w:rPr>
        <w:t xml:space="preserve">  </w:t>
      </w:r>
      <w:r w:rsidRPr="000F035A">
        <w:rPr>
          <w:rFonts w:ascii="Calibri" w:eastAsia="SimSun" w:hAnsi="Calibri" w:cs="Calibri"/>
          <w:i/>
          <w:color w:val="000000" w:themeColor="text1"/>
          <w:sz w:val="20"/>
          <w:szCs w:val="20"/>
          <w:lang w:val="en-US"/>
        </w:rPr>
        <w:t>FFS: whether/how to handle the time domain resource allocation considering  slot boundary or DL/UL switch in a slot</w:t>
      </w:r>
    </w:p>
    <w:p w14:paraId="5A56111F" w14:textId="77777777" w:rsidR="0071150C" w:rsidRPr="000F035A" w:rsidRDefault="0071150C" w:rsidP="0071150C">
      <w:pPr>
        <w:ind w:left="420" w:hanging="420"/>
        <w:jc w:val="both"/>
        <w:rPr>
          <w:rFonts w:ascii="Calibri" w:eastAsia="SimSun" w:hAnsi="Calibri" w:cs="Calibri"/>
          <w:i/>
          <w:color w:val="000000"/>
          <w:sz w:val="20"/>
          <w:szCs w:val="20"/>
          <w:lang w:val="en-US"/>
        </w:rPr>
      </w:pPr>
      <w:r w:rsidRPr="000F035A">
        <w:rPr>
          <w:rFonts w:ascii="Wingdings" w:eastAsia="SimSun" w:hAnsi="Wingdings"/>
          <w:i/>
          <w:color w:val="000000"/>
          <w:sz w:val="20"/>
          <w:szCs w:val="20"/>
        </w:rPr>
        <w:t></w:t>
      </w:r>
      <w:r w:rsidRPr="000F035A">
        <w:rPr>
          <w:rFonts w:ascii="Times New Roman" w:eastAsia="SimSun" w:hAnsi="Times New Roman"/>
          <w:i/>
          <w:color w:val="000000"/>
          <w:sz w:val="12"/>
          <w:szCs w:val="12"/>
          <w:lang w:val="en-US"/>
        </w:rPr>
        <w:t xml:space="preserve">  </w:t>
      </w:r>
      <w:r w:rsidRPr="000F035A">
        <w:rPr>
          <w:rFonts w:ascii="Calibri" w:eastAsia="SimSun" w:hAnsi="Calibri" w:cs="Calibri"/>
          <w:i/>
          <w:color w:val="000000"/>
          <w:sz w:val="20"/>
          <w:szCs w:val="20"/>
          <w:lang w:val="en-US"/>
        </w:rPr>
        <w:t xml:space="preserve">Resource allocation at frequency domain: </w:t>
      </w:r>
    </w:p>
    <w:p w14:paraId="32DBB6AB" w14:textId="77777777" w:rsidR="0071150C" w:rsidRPr="000F035A" w:rsidRDefault="0071150C" w:rsidP="0071150C">
      <w:pPr>
        <w:ind w:left="840" w:hanging="420"/>
        <w:jc w:val="both"/>
        <w:rPr>
          <w:rFonts w:ascii="Calibri" w:eastAsia="SimSun" w:hAnsi="Calibri" w:cs="Calibri"/>
          <w:i/>
          <w:color w:val="000000"/>
          <w:sz w:val="20"/>
          <w:szCs w:val="20"/>
          <w:lang w:val="en-US"/>
        </w:rPr>
      </w:pPr>
      <w:r w:rsidRPr="000F035A">
        <w:rPr>
          <w:rFonts w:ascii="Wingdings" w:eastAsia="SimSun" w:hAnsi="Wingdings"/>
          <w:i/>
          <w:color w:val="000000"/>
          <w:sz w:val="20"/>
          <w:szCs w:val="20"/>
        </w:rPr>
        <w:t></w:t>
      </w:r>
      <w:r w:rsidRPr="000F035A">
        <w:rPr>
          <w:rFonts w:ascii="Times New Roman" w:eastAsia="SimSun" w:hAnsi="Times New Roman"/>
          <w:i/>
          <w:color w:val="000000"/>
          <w:sz w:val="12"/>
          <w:szCs w:val="12"/>
          <w:lang w:val="en-US"/>
        </w:rPr>
        <w:t xml:space="preserve">  </w:t>
      </w:r>
      <w:r w:rsidRPr="000F035A">
        <w:rPr>
          <w:rFonts w:ascii="Calibri" w:eastAsia="SimSun" w:hAnsi="Calibri" w:cs="Calibri"/>
          <w:i/>
          <w:color w:val="000000"/>
          <w:sz w:val="20"/>
          <w:szCs w:val="20"/>
          <w:lang w:val="en-US"/>
        </w:rPr>
        <w:t xml:space="preserve">Same frequency domain resource allocation across repetitions as Rel-15 </w:t>
      </w:r>
    </w:p>
    <w:p w14:paraId="31FB80E2" w14:textId="77777777" w:rsidR="0071150C" w:rsidRPr="000F035A" w:rsidRDefault="0071150C" w:rsidP="0071150C">
      <w:pPr>
        <w:ind w:left="420" w:hanging="420"/>
        <w:jc w:val="both"/>
        <w:rPr>
          <w:rFonts w:ascii="Calibri" w:eastAsia="SimSun" w:hAnsi="Calibri" w:cs="Calibri"/>
          <w:i/>
          <w:color w:val="000000"/>
          <w:sz w:val="20"/>
          <w:szCs w:val="20"/>
          <w:lang w:val="en-US"/>
        </w:rPr>
      </w:pPr>
      <w:r w:rsidRPr="000F035A">
        <w:rPr>
          <w:rFonts w:ascii="Wingdings" w:eastAsia="SimSun" w:hAnsi="Wingdings"/>
          <w:i/>
          <w:color w:val="000000"/>
          <w:sz w:val="20"/>
          <w:szCs w:val="20"/>
        </w:rPr>
        <w:t></w:t>
      </w:r>
      <w:r w:rsidRPr="000F035A">
        <w:rPr>
          <w:rFonts w:ascii="Times New Roman" w:eastAsia="SimSun" w:hAnsi="Times New Roman"/>
          <w:i/>
          <w:color w:val="000000"/>
          <w:sz w:val="12"/>
          <w:szCs w:val="12"/>
          <w:lang w:val="en-US"/>
        </w:rPr>
        <w:t xml:space="preserve">  </w:t>
      </w:r>
      <w:r w:rsidRPr="000F035A">
        <w:rPr>
          <w:rFonts w:ascii="Calibri" w:eastAsia="SimSun" w:hAnsi="Calibri" w:cs="Calibri"/>
          <w:i/>
          <w:color w:val="000000"/>
          <w:sz w:val="20"/>
          <w:szCs w:val="20"/>
          <w:lang w:val="en-US"/>
        </w:rPr>
        <w:t xml:space="preserve">For the number of TCI states across PDSCH repetitions, down-select one from following options: </w:t>
      </w:r>
    </w:p>
    <w:p w14:paraId="188C31E0" w14:textId="77777777" w:rsidR="0071150C" w:rsidRPr="000F035A" w:rsidRDefault="0071150C" w:rsidP="0071150C">
      <w:pPr>
        <w:ind w:left="840" w:hanging="420"/>
        <w:jc w:val="both"/>
        <w:rPr>
          <w:rFonts w:ascii="Calibri" w:eastAsia="SimSun" w:hAnsi="Calibri" w:cs="Calibri"/>
          <w:i/>
          <w:color w:val="000000"/>
          <w:sz w:val="20"/>
          <w:szCs w:val="20"/>
          <w:lang w:val="en-US"/>
        </w:rPr>
      </w:pPr>
      <w:r w:rsidRPr="000F035A">
        <w:rPr>
          <w:rFonts w:ascii="Wingdings" w:eastAsia="SimSun" w:hAnsi="Wingdings"/>
          <w:i/>
          <w:color w:val="000000"/>
          <w:sz w:val="20"/>
          <w:szCs w:val="20"/>
        </w:rPr>
        <w:t></w:t>
      </w:r>
      <w:r w:rsidRPr="000F035A">
        <w:rPr>
          <w:rFonts w:ascii="Times New Roman" w:eastAsia="SimSun" w:hAnsi="Times New Roman"/>
          <w:i/>
          <w:color w:val="000000"/>
          <w:sz w:val="12"/>
          <w:szCs w:val="12"/>
          <w:lang w:val="en-US"/>
        </w:rPr>
        <w:t xml:space="preserve">  </w:t>
      </w:r>
      <w:r w:rsidRPr="000F035A">
        <w:rPr>
          <w:rFonts w:ascii="Calibri" w:eastAsia="SimSun" w:hAnsi="Calibri" w:cs="Calibri"/>
          <w:i/>
          <w:color w:val="000000"/>
          <w:sz w:val="20"/>
          <w:szCs w:val="20"/>
          <w:lang w:val="en-US"/>
        </w:rPr>
        <w:t xml:space="preserve">Option 1: up to 2  </w:t>
      </w:r>
    </w:p>
    <w:p w14:paraId="556214B2" w14:textId="77777777" w:rsidR="0071150C" w:rsidRPr="000F035A" w:rsidRDefault="0071150C" w:rsidP="0071150C">
      <w:pPr>
        <w:ind w:left="1260" w:hanging="420"/>
        <w:jc w:val="both"/>
        <w:rPr>
          <w:rFonts w:ascii="Calibri" w:eastAsia="SimSun" w:hAnsi="Calibri" w:cs="Calibri"/>
          <w:i/>
          <w:color w:val="000000"/>
          <w:sz w:val="20"/>
          <w:szCs w:val="20"/>
          <w:lang w:val="en-US"/>
        </w:rPr>
      </w:pPr>
      <w:r w:rsidRPr="000F035A">
        <w:rPr>
          <w:rFonts w:ascii="Wingdings" w:eastAsia="SimSun" w:hAnsi="Wingdings"/>
          <w:i/>
          <w:color w:val="000000"/>
          <w:sz w:val="20"/>
          <w:szCs w:val="20"/>
        </w:rPr>
        <w:t></w:t>
      </w:r>
      <w:r w:rsidRPr="000F035A">
        <w:rPr>
          <w:rFonts w:ascii="Times New Roman" w:eastAsia="SimSun" w:hAnsi="Times New Roman"/>
          <w:i/>
          <w:color w:val="000000"/>
          <w:sz w:val="12"/>
          <w:szCs w:val="12"/>
          <w:lang w:val="en-US"/>
        </w:rPr>
        <w:t xml:space="preserve">  </w:t>
      </w:r>
      <w:r w:rsidRPr="000F035A">
        <w:rPr>
          <w:rFonts w:ascii="Calibri" w:eastAsia="SimSun" w:hAnsi="Calibri" w:cs="Calibri"/>
          <w:i/>
          <w:color w:val="000000"/>
          <w:sz w:val="20"/>
          <w:szCs w:val="20"/>
          <w:lang w:val="en-US"/>
        </w:rPr>
        <w:t>One TCI codepoint can indicate up to 2 TCI states as already agreed in Rel-16 for eMBB</w:t>
      </w:r>
    </w:p>
    <w:p w14:paraId="2EC0E4F4" w14:textId="254FE6F0" w:rsidR="0071150C" w:rsidRPr="000F035A" w:rsidRDefault="0071150C" w:rsidP="0071150C">
      <w:pPr>
        <w:ind w:left="840" w:hanging="420"/>
        <w:jc w:val="both"/>
        <w:rPr>
          <w:rFonts w:ascii="Calibri" w:eastAsia="SimSun" w:hAnsi="Calibri" w:cs="Calibri"/>
          <w:i/>
          <w:color w:val="000000"/>
          <w:sz w:val="20"/>
          <w:szCs w:val="20"/>
          <w:lang w:val="en-US"/>
        </w:rPr>
      </w:pPr>
      <w:r w:rsidRPr="000F035A">
        <w:rPr>
          <w:rFonts w:ascii="Wingdings" w:eastAsia="SimSun" w:hAnsi="Wingdings"/>
          <w:i/>
          <w:color w:val="000000"/>
          <w:sz w:val="20"/>
          <w:szCs w:val="20"/>
        </w:rPr>
        <w:t></w:t>
      </w:r>
      <w:r w:rsidRPr="000F035A">
        <w:rPr>
          <w:rFonts w:ascii="Times New Roman" w:eastAsia="SimSun" w:hAnsi="Times New Roman"/>
          <w:i/>
          <w:color w:val="000000"/>
          <w:sz w:val="12"/>
          <w:szCs w:val="12"/>
          <w:lang w:val="en-US"/>
        </w:rPr>
        <w:t xml:space="preserve">  </w:t>
      </w:r>
      <w:r w:rsidRPr="000F035A">
        <w:rPr>
          <w:rFonts w:ascii="Calibri" w:eastAsia="SimSun" w:hAnsi="Calibri" w:cs="Calibri"/>
          <w:i/>
          <w:color w:val="000000"/>
          <w:sz w:val="20"/>
          <w:szCs w:val="20"/>
          <w:lang w:val="en-US"/>
        </w:rPr>
        <w:t xml:space="preserve">Option 2: up to 4 </w:t>
      </w:r>
    </w:p>
    <w:p w14:paraId="391C3AE2" w14:textId="77777777" w:rsidR="0071150C" w:rsidRPr="000F035A" w:rsidRDefault="0071150C" w:rsidP="0071150C">
      <w:pPr>
        <w:ind w:left="1260" w:hanging="420"/>
        <w:jc w:val="both"/>
        <w:rPr>
          <w:rFonts w:ascii="Calibri" w:eastAsia="SimSun" w:hAnsi="Calibri" w:cs="Calibri"/>
          <w:i/>
          <w:color w:val="000000"/>
          <w:sz w:val="20"/>
          <w:szCs w:val="20"/>
          <w:lang w:val="en-US"/>
        </w:rPr>
      </w:pPr>
      <w:r w:rsidRPr="000F035A">
        <w:rPr>
          <w:rFonts w:ascii="Wingdings" w:eastAsia="SimSun" w:hAnsi="Wingdings"/>
          <w:i/>
          <w:color w:val="000000"/>
          <w:sz w:val="20"/>
          <w:szCs w:val="20"/>
        </w:rPr>
        <w:t></w:t>
      </w:r>
      <w:r w:rsidRPr="000F035A">
        <w:rPr>
          <w:rFonts w:ascii="Times New Roman" w:eastAsia="SimSun" w:hAnsi="Times New Roman"/>
          <w:i/>
          <w:color w:val="000000"/>
          <w:sz w:val="12"/>
          <w:szCs w:val="12"/>
          <w:lang w:val="en-US"/>
        </w:rPr>
        <w:t xml:space="preserve">  </w:t>
      </w:r>
      <w:r w:rsidRPr="000F035A">
        <w:rPr>
          <w:rFonts w:ascii="Calibri" w:eastAsia="SimSun" w:hAnsi="Calibri" w:cs="Calibri"/>
          <w:i/>
          <w:color w:val="000000"/>
          <w:sz w:val="20"/>
          <w:szCs w:val="20"/>
          <w:lang w:val="en-US"/>
        </w:rPr>
        <w:t xml:space="preserve">Option 2-1: One TCI codepoint can indicate up to 4 TCI states </w:t>
      </w:r>
    </w:p>
    <w:p w14:paraId="0B0BCC91" w14:textId="77777777" w:rsidR="0071150C" w:rsidRPr="000F035A" w:rsidRDefault="0071150C" w:rsidP="0071150C">
      <w:pPr>
        <w:ind w:left="1260" w:hanging="420"/>
        <w:jc w:val="both"/>
        <w:rPr>
          <w:rFonts w:ascii="Calibri" w:eastAsia="SimSun" w:hAnsi="Calibri" w:cs="Calibri"/>
          <w:i/>
          <w:color w:val="000000" w:themeColor="text1"/>
          <w:sz w:val="20"/>
          <w:szCs w:val="20"/>
          <w:lang w:val="en-US"/>
        </w:rPr>
      </w:pPr>
      <w:r w:rsidRPr="000F035A">
        <w:rPr>
          <w:rFonts w:ascii="Wingdings" w:eastAsia="SimSun" w:hAnsi="Wingdings"/>
          <w:i/>
          <w:color w:val="000000"/>
          <w:sz w:val="20"/>
          <w:szCs w:val="20"/>
        </w:rPr>
        <w:t></w:t>
      </w:r>
      <w:r w:rsidRPr="000F035A">
        <w:rPr>
          <w:rFonts w:ascii="Times New Roman" w:eastAsia="SimSun" w:hAnsi="Times New Roman"/>
          <w:i/>
          <w:color w:val="000000"/>
          <w:sz w:val="12"/>
          <w:szCs w:val="12"/>
          <w:lang w:val="en-US"/>
        </w:rPr>
        <w:t xml:space="preserve">  </w:t>
      </w:r>
      <w:r w:rsidRPr="000F035A">
        <w:rPr>
          <w:rFonts w:ascii="Calibri" w:eastAsia="SimSun" w:hAnsi="Calibri" w:cs="Calibri"/>
          <w:i/>
          <w:color w:val="000000"/>
          <w:sz w:val="20"/>
          <w:szCs w:val="20"/>
          <w:lang w:val="en-US"/>
        </w:rPr>
        <w:t xml:space="preserve">Option 2-2: </w:t>
      </w:r>
      <w:r w:rsidRPr="000F035A">
        <w:rPr>
          <w:rFonts w:ascii="Calibri" w:eastAsia="SimSun" w:hAnsi="Calibri" w:cs="Calibri"/>
          <w:i/>
          <w:color w:val="000000" w:themeColor="text1"/>
          <w:sz w:val="20"/>
          <w:szCs w:val="20"/>
          <w:lang w:val="en-US"/>
        </w:rPr>
        <w:t xml:space="preserve">New field in DCI (or reuse one or more existing fields in DCI) for indication. </w:t>
      </w:r>
    </w:p>
    <w:p w14:paraId="5EB38FB2" w14:textId="77777777" w:rsidR="0071150C" w:rsidRPr="000F035A" w:rsidRDefault="0071150C" w:rsidP="0071150C">
      <w:pPr>
        <w:ind w:left="1680" w:hanging="420"/>
        <w:jc w:val="both"/>
        <w:rPr>
          <w:rFonts w:ascii="Calibri" w:eastAsia="SimSun" w:hAnsi="Calibri" w:cs="Calibri"/>
          <w:i/>
          <w:color w:val="000000" w:themeColor="text1"/>
          <w:sz w:val="20"/>
          <w:szCs w:val="20"/>
          <w:lang w:val="en-US"/>
        </w:rPr>
      </w:pPr>
      <w:r w:rsidRPr="000F035A">
        <w:rPr>
          <w:rFonts w:ascii="Wingdings" w:eastAsia="SimSun" w:hAnsi="Wingdings"/>
          <w:i/>
          <w:color w:val="000000" w:themeColor="text1"/>
          <w:sz w:val="20"/>
          <w:szCs w:val="20"/>
        </w:rPr>
        <w:t></w:t>
      </w:r>
      <w:r w:rsidRPr="000F035A">
        <w:rPr>
          <w:rFonts w:ascii="Times New Roman" w:eastAsia="SimSun" w:hAnsi="Times New Roman"/>
          <w:i/>
          <w:color w:val="000000" w:themeColor="text1"/>
          <w:sz w:val="12"/>
          <w:szCs w:val="12"/>
          <w:lang w:val="en-US"/>
        </w:rPr>
        <w:t xml:space="preserve">  </w:t>
      </w:r>
      <w:r w:rsidRPr="000F035A">
        <w:rPr>
          <w:rFonts w:ascii="Calibri" w:eastAsia="SimSun" w:hAnsi="Calibri" w:cs="Calibri"/>
          <w:i/>
          <w:color w:val="000000" w:themeColor="text1"/>
          <w:sz w:val="20"/>
          <w:szCs w:val="20"/>
          <w:lang w:val="en-US"/>
        </w:rPr>
        <w:t>For example, TCI states and RV sequences are jointly preconfigured and the combination of TCI states/RV sequences is jointly indicated in DCI.</w:t>
      </w:r>
      <w:r w:rsidRPr="000F035A">
        <w:rPr>
          <w:rFonts w:ascii="Times New Roman" w:eastAsia="SimSun" w:hAnsi="Times New Roman"/>
          <w:i/>
          <w:color w:val="000000" w:themeColor="text1"/>
          <w:sz w:val="12"/>
          <w:szCs w:val="12"/>
          <w:lang w:val="en-US"/>
        </w:rPr>
        <w:t xml:space="preserve"> </w:t>
      </w:r>
      <w:r w:rsidRPr="000F035A">
        <w:rPr>
          <w:rFonts w:ascii="Calibri" w:eastAsia="SimSun" w:hAnsi="Calibri" w:cs="Calibri"/>
          <w:i/>
          <w:color w:val="000000" w:themeColor="text1"/>
          <w:sz w:val="20"/>
          <w:szCs w:val="20"/>
          <w:lang w:val="en-US"/>
        </w:rPr>
        <w:t>One codepoint in joint field is to indicate up to 4 TCI states and corresponding RV sequences.</w:t>
      </w:r>
    </w:p>
    <w:p w14:paraId="299C8245" w14:textId="77777777" w:rsidR="0071150C" w:rsidRPr="000F035A" w:rsidRDefault="0071150C" w:rsidP="0071150C">
      <w:pPr>
        <w:ind w:left="420" w:hanging="420"/>
        <w:jc w:val="both"/>
        <w:rPr>
          <w:rFonts w:ascii="Calibri" w:eastAsia="SimSun" w:hAnsi="Calibri" w:cs="Calibri"/>
          <w:i/>
          <w:color w:val="000000" w:themeColor="text1"/>
          <w:sz w:val="20"/>
          <w:szCs w:val="20"/>
          <w:lang w:val="en-US"/>
        </w:rPr>
      </w:pPr>
      <w:r w:rsidRPr="000F035A">
        <w:rPr>
          <w:rFonts w:ascii="Wingdings" w:eastAsia="SimSun" w:hAnsi="Wingdings"/>
          <w:i/>
          <w:color w:val="000000" w:themeColor="text1"/>
          <w:sz w:val="20"/>
          <w:szCs w:val="20"/>
        </w:rPr>
        <w:t></w:t>
      </w:r>
      <w:r w:rsidRPr="000F035A">
        <w:rPr>
          <w:rFonts w:ascii="Calibri" w:eastAsia="SimSun" w:hAnsi="Calibri" w:cs="Calibri"/>
          <w:i/>
          <w:color w:val="000000" w:themeColor="text1"/>
          <w:sz w:val="20"/>
          <w:szCs w:val="20"/>
          <w:lang w:val="en-US"/>
        </w:rPr>
        <w:t xml:space="preserve">RV sequences for PDSCH repetitions </w:t>
      </w:r>
    </w:p>
    <w:p w14:paraId="743E6C67" w14:textId="77777777" w:rsidR="0071150C" w:rsidRPr="000F035A" w:rsidRDefault="0071150C" w:rsidP="0071150C">
      <w:pPr>
        <w:ind w:left="840" w:hanging="420"/>
        <w:jc w:val="both"/>
        <w:rPr>
          <w:rFonts w:ascii="Calibri" w:eastAsia="SimSun" w:hAnsi="Calibri" w:cs="Calibri"/>
          <w:i/>
          <w:color w:val="000000" w:themeColor="text1"/>
          <w:sz w:val="20"/>
          <w:szCs w:val="20"/>
          <w:lang w:val="en-US"/>
        </w:rPr>
      </w:pPr>
      <w:r w:rsidRPr="000F035A">
        <w:rPr>
          <w:rFonts w:ascii="Wingdings" w:eastAsia="SimSun" w:hAnsi="Wingdings"/>
          <w:i/>
          <w:color w:val="000000" w:themeColor="text1"/>
          <w:sz w:val="20"/>
          <w:szCs w:val="20"/>
        </w:rPr>
        <w:t></w:t>
      </w:r>
      <w:r w:rsidRPr="000F035A">
        <w:rPr>
          <w:rFonts w:ascii="Times New Roman" w:eastAsia="SimSun" w:hAnsi="Times New Roman"/>
          <w:i/>
          <w:color w:val="000000" w:themeColor="text1"/>
          <w:sz w:val="12"/>
          <w:szCs w:val="12"/>
          <w:lang w:val="en-US"/>
        </w:rPr>
        <w:t xml:space="preserve">  </w:t>
      </w:r>
      <w:r w:rsidRPr="000F035A">
        <w:rPr>
          <w:rFonts w:ascii="Calibri" w:eastAsia="SimSun" w:hAnsi="Calibri" w:cs="Calibri"/>
          <w:i/>
          <w:color w:val="000000" w:themeColor="text1"/>
          <w:sz w:val="20"/>
          <w:szCs w:val="20"/>
          <w:lang w:val="en-US"/>
        </w:rPr>
        <w:t xml:space="preserve">Option 1: support Rel-15 RV sequences at least </w:t>
      </w:r>
    </w:p>
    <w:p w14:paraId="19D1955F" w14:textId="77777777" w:rsidR="0071150C" w:rsidRPr="000F035A" w:rsidRDefault="0071150C" w:rsidP="0071150C">
      <w:pPr>
        <w:ind w:left="1260" w:hanging="420"/>
        <w:jc w:val="both"/>
        <w:rPr>
          <w:rFonts w:ascii="Calibri" w:eastAsia="SimSun" w:hAnsi="Calibri" w:cs="Calibri"/>
          <w:i/>
          <w:color w:val="000000" w:themeColor="text1"/>
          <w:sz w:val="20"/>
          <w:szCs w:val="20"/>
          <w:lang w:val="en-US"/>
        </w:rPr>
      </w:pPr>
      <w:r w:rsidRPr="000F035A">
        <w:rPr>
          <w:rFonts w:ascii="Wingdings" w:eastAsia="SimSun" w:hAnsi="Wingdings"/>
          <w:i/>
          <w:color w:val="000000" w:themeColor="text1"/>
          <w:sz w:val="20"/>
          <w:szCs w:val="20"/>
        </w:rPr>
        <w:t></w:t>
      </w:r>
      <w:r w:rsidRPr="000F035A">
        <w:rPr>
          <w:rFonts w:ascii="Times New Roman" w:eastAsia="SimSun" w:hAnsi="Times New Roman"/>
          <w:i/>
          <w:color w:val="000000" w:themeColor="text1"/>
          <w:sz w:val="12"/>
          <w:szCs w:val="12"/>
          <w:lang w:val="en-US"/>
        </w:rPr>
        <w:t xml:space="preserve">  </w:t>
      </w:r>
      <w:r w:rsidRPr="000F035A">
        <w:rPr>
          <w:rFonts w:ascii="Calibri" w:eastAsia="SimSun" w:hAnsi="Calibri" w:cs="Calibri"/>
          <w:i/>
          <w:color w:val="000000" w:themeColor="text1"/>
          <w:sz w:val="20"/>
          <w:szCs w:val="20"/>
          <w:lang w:val="en-US"/>
        </w:rPr>
        <w:t xml:space="preserve">FFS whether additional RV sequence(s), </w:t>
      </w:r>
      <w:proofErr w:type="spellStart"/>
      <w:r w:rsidRPr="000F035A">
        <w:rPr>
          <w:rFonts w:ascii="Calibri" w:eastAsia="SimSun" w:hAnsi="Calibri" w:cs="Calibri"/>
          <w:i/>
          <w:color w:val="000000" w:themeColor="text1"/>
          <w:sz w:val="20"/>
          <w:szCs w:val="20"/>
          <w:lang w:val="en-US"/>
        </w:rPr>
        <w:t>e.g</w:t>
      </w:r>
      <w:proofErr w:type="spellEnd"/>
      <w:r w:rsidRPr="000F035A">
        <w:rPr>
          <w:rFonts w:ascii="Calibri" w:eastAsia="SimSun" w:hAnsi="Calibri" w:cs="Calibri"/>
          <w:i/>
          <w:color w:val="000000" w:themeColor="text1"/>
          <w:sz w:val="20"/>
          <w:szCs w:val="20"/>
          <w:lang w:val="en-US"/>
        </w:rPr>
        <w:t xml:space="preserve"> {0,0,0,0}, {0,3,0,3},{0,3,2,1}, is needed, and whether/how a RV sequence applied to the UE is per TRP</w:t>
      </w:r>
    </w:p>
    <w:p w14:paraId="185C0AFF" w14:textId="055B4448" w:rsidR="0071150C" w:rsidRPr="000F035A" w:rsidRDefault="0071150C" w:rsidP="0071150C">
      <w:pPr>
        <w:ind w:left="840" w:hanging="420"/>
        <w:jc w:val="both"/>
        <w:rPr>
          <w:rFonts w:ascii="Calibri" w:eastAsia="SimSun" w:hAnsi="Calibri" w:cs="Calibri"/>
          <w:i/>
          <w:color w:val="000000" w:themeColor="text1"/>
          <w:sz w:val="20"/>
          <w:szCs w:val="20"/>
          <w:lang w:val="en-US"/>
        </w:rPr>
      </w:pPr>
      <w:r w:rsidRPr="000F035A">
        <w:rPr>
          <w:rFonts w:ascii="Wingdings" w:eastAsia="SimSun" w:hAnsi="Wingdings"/>
          <w:i/>
          <w:color w:val="000000" w:themeColor="text1"/>
          <w:sz w:val="20"/>
          <w:szCs w:val="20"/>
        </w:rPr>
        <w:t></w:t>
      </w:r>
      <w:r w:rsidRPr="000F035A">
        <w:rPr>
          <w:rFonts w:ascii="Times New Roman" w:eastAsia="SimSun" w:hAnsi="Times New Roman"/>
          <w:i/>
          <w:color w:val="000000" w:themeColor="text1"/>
          <w:sz w:val="12"/>
          <w:szCs w:val="12"/>
          <w:lang w:val="en-US"/>
        </w:rPr>
        <w:t xml:space="preserve">  </w:t>
      </w:r>
      <w:r w:rsidRPr="000F035A">
        <w:rPr>
          <w:rFonts w:ascii="Calibri" w:eastAsia="SimSun" w:hAnsi="Calibri" w:cs="Calibri"/>
          <w:i/>
          <w:color w:val="000000" w:themeColor="text1"/>
          <w:sz w:val="20"/>
          <w:szCs w:val="20"/>
          <w:lang w:val="en-US"/>
        </w:rPr>
        <w:t>Option 2: RV sequences are preconfigured by higher layer without restriction of specific orders in spec.</w:t>
      </w:r>
    </w:p>
    <w:p w14:paraId="1E1E95EE" w14:textId="77777777" w:rsidR="0071150C" w:rsidRPr="000F035A" w:rsidRDefault="0071150C" w:rsidP="0071150C">
      <w:pPr>
        <w:jc w:val="both"/>
        <w:rPr>
          <w:rFonts w:ascii="Calibri" w:eastAsia="SimSun" w:hAnsi="Calibri" w:cs="Calibri"/>
          <w:i/>
          <w:color w:val="000000" w:themeColor="text1"/>
          <w:sz w:val="20"/>
          <w:szCs w:val="20"/>
          <w:lang w:val="en-US"/>
        </w:rPr>
      </w:pPr>
      <w:r w:rsidRPr="000F035A">
        <w:rPr>
          <w:rFonts w:ascii="Wingdings" w:eastAsia="SimSun" w:hAnsi="Wingdings"/>
          <w:i/>
          <w:color w:val="000000" w:themeColor="text1"/>
          <w:sz w:val="20"/>
          <w:szCs w:val="20"/>
        </w:rPr>
        <w:t></w:t>
      </w:r>
      <w:r w:rsidRPr="000F035A">
        <w:rPr>
          <w:rFonts w:ascii="Times New Roman" w:eastAsia="SimSun" w:hAnsi="Times New Roman"/>
          <w:i/>
          <w:color w:val="000000" w:themeColor="text1"/>
          <w:sz w:val="12"/>
          <w:szCs w:val="12"/>
          <w:lang w:val="en-US"/>
        </w:rPr>
        <w:t xml:space="preserve">  </w:t>
      </w:r>
      <w:r w:rsidRPr="000F035A">
        <w:rPr>
          <w:rFonts w:ascii="Calibri" w:eastAsia="SimSun" w:hAnsi="Calibri" w:cs="Calibri"/>
          <w:i/>
          <w:color w:val="000000" w:themeColor="text1"/>
          <w:sz w:val="20"/>
          <w:szCs w:val="20"/>
          <w:lang w:val="en-US"/>
        </w:rPr>
        <w:t xml:space="preserve">How to map RVs in RV sequences and indicated TCI states to transmission occasions taking into account </w:t>
      </w:r>
    </w:p>
    <w:p w14:paraId="166A9545" w14:textId="4F5877D2" w:rsidR="0071150C" w:rsidRPr="000F035A" w:rsidRDefault="0071150C" w:rsidP="0071150C">
      <w:pPr>
        <w:ind w:firstLine="420"/>
        <w:jc w:val="both"/>
        <w:rPr>
          <w:rFonts w:ascii="Calibri" w:eastAsia="SimSun" w:hAnsi="Calibri" w:cs="Calibri"/>
          <w:i/>
          <w:color w:val="000000" w:themeColor="text1"/>
          <w:sz w:val="20"/>
          <w:szCs w:val="20"/>
          <w:lang w:val="en-US"/>
        </w:rPr>
      </w:pPr>
      <w:r w:rsidRPr="000F035A">
        <w:rPr>
          <w:rFonts w:ascii="Wingdings" w:eastAsia="SimSun" w:hAnsi="Wingdings"/>
          <w:i/>
          <w:color w:val="000000" w:themeColor="text1"/>
          <w:sz w:val="20"/>
          <w:szCs w:val="20"/>
        </w:rPr>
        <w:t></w:t>
      </w:r>
      <w:r w:rsidRPr="000F035A">
        <w:rPr>
          <w:rFonts w:ascii="Calibri" w:eastAsia="SimSun" w:hAnsi="Calibri" w:cs="Calibri"/>
          <w:i/>
          <w:color w:val="000000" w:themeColor="text1"/>
          <w:sz w:val="20"/>
          <w:szCs w:val="20"/>
          <w:lang w:val="en-US"/>
        </w:rPr>
        <w:t xml:space="preserve"> whether the number of transmission occasions is dynamically indicated or higher layer configured.</w:t>
      </w:r>
    </w:p>
    <w:p w14:paraId="11ED2853" w14:textId="77777777" w:rsidR="0071150C" w:rsidRPr="000F035A" w:rsidRDefault="0071150C" w:rsidP="0071150C">
      <w:pPr>
        <w:ind w:firstLine="420"/>
        <w:jc w:val="both"/>
        <w:rPr>
          <w:rFonts w:ascii="Calibri" w:eastAsia="SimSun" w:hAnsi="Calibri" w:cs="Calibri"/>
          <w:i/>
          <w:color w:val="000000" w:themeColor="text1"/>
          <w:sz w:val="20"/>
          <w:szCs w:val="20"/>
          <w:lang w:val="en-US"/>
        </w:rPr>
      </w:pPr>
      <w:r w:rsidRPr="000F035A">
        <w:rPr>
          <w:rFonts w:ascii="Wingdings" w:eastAsia="SimSun" w:hAnsi="Wingdings"/>
          <w:i/>
          <w:color w:val="000000" w:themeColor="text1"/>
          <w:sz w:val="20"/>
          <w:szCs w:val="20"/>
        </w:rPr>
        <w:t></w:t>
      </w:r>
      <w:r w:rsidRPr="000F035A">
        <w:rPr>
          <w:rFonts w:ascii="Calibri" w:eastAsia="SimSun" w:hAnsi="Calibri" w:cs="Calibri"/>
          <w:i/>
          <w:color w:val="000000" w:themeColor="text1"/>
          <w:sz w:val="20"/>
          <w:szCs w:val="20"/>
          <w:lang w:val="en-US"/>
        </w:rPr>
        <w:t xml:space="preserve"> whether the selected RV sequence depends on the number of TCI state(s) indicated in the codepoint.  </w:t>
      </w:r>
    </w:p>
    <w:p w14:paraId="5230AABA" w14:textId="77777777" w:rsidR="0071150C" w:rsidRPr="000F035A" w:rsidRDefault="0071150C" w:rsidP="0071150C">
      <w:pPr>
        <w:ind w:left="840" w:hanging="420"/>
        <w:jc w:val="both"/>
        <w:rPr>
          <w:rFonts w:ascii="Calibri" w:eastAsia="SimSun" w:hAnsi="Calibri" w:cs="Calibri"/>
          <w:i/>
          <w:color w:val="000000" w:themeColor="text1"/>
          <w:sz w:val="20"/>
          <w:szCs w:val="20"/>
          <w:lang w:val="en-US"/>
        </w:rPr>
      </w:pPr>
      <w:r w:rsidRPr="000F035A">
        <w:rPr>
          <w:rFonts w:ascii="Wingdings" w:eastAsia="SimSun" w:hAnsi="Wingdings"/>
          <w:i/>
          <w:color w:val="000000" w:themeColor="text1"/>
          <w:sz w:val="20"/>
          <w:szCs w:val="20"/>
        </w:rPr>
        <w:t></w:t>
      </w:r>
      <w:r w:rsidRPr="000F035A">
        <w:rPr>
          <w:rFonts w:ascii="Calibri" w:eastAsia="SimSun" w:hAnsi="Calibri" w:cs="Calibri"/>
          <w:i/>
          <w:color w:val="000000" w:themeColor="text1"/>
          <w:sz w:val="20"/>
          <w:szCs w:val="20"/>
          <w:lang w:val="en-US"/>
        </w:rPr>
        <w:t xml:space="preserve"> whether channel estimation interpolation across mini-slots/slot with the same TCI index</w:t>
      </w:r>
    </w:p>
    <w:p w14:paraId="6B4B3CB5" w14:textId="301292B7" w:rsidR="0028785D" w:rsidRPr="000F035A" w:rsidRDefault="0071150C" w:rsidP="0071150C">
      <w:pPr>
        <w:jc w:val="both"/>
        <w:rPr>
          <w:rFonts w:ascii="Calibri" w:eastAsia="SimSun" w:hAnsi="Calibri" w:cs="Calibri"/>
          <w:i/>
          <w:color w:val="000000" w:themeColor="text1"/>
          <w:sz w:val="20"/>
          <w:szCs w:val="20"/>
          <w:lang w:val="en-US"/>
        </w:rPr>
      </w:pPr>
      <w:r w:rsidRPr="000F035A">
        <w:rPr>
          <w:rFonts w:ascii="Wingdings" w:eastAsia="SimSun" w:hAnsi="Wingdings"/>
          <w:i/>
          <w:color w:val="000000" w:themeColor="text1"/>
          <w:sz w:val="20"/>
          <w:szCs w:val="20"/>
        </w:rPr>
        <w:t></w:t>
      </w:r>
      <w:r w:rsidRPr="000F035A">
        <w:rPr>
          <w:rFonts w:ascii="Times New Roman" w:eastAsia="SimSun" w:hAnsi="Times New Roman"/>
          <w:i/>
          <w:color w:val="000000" w:themeColor="text1"/>
          <w:sz w:val="12"/>
          <w:szCs w:val="12"/>
          <w:lang w:val="en-US"/>
        </w:rPr>
        <w:t> </w:t>
      </w:r>
      <w:r w:rsidRPr="000F035A">
        <w:rPr>
          <w:rFonts w:ascii="Calibri" w:eastAsia="SimSun" w:hAnsi="Calibri" w:cs="Calibri"/>
          <w:i/>
          <w:color w:val="000000" w:themeColor="text1"/>
          <w:sz w:val="20"/>
          <w:szCs w:val="20"/>
          <w:lang w:val="en-US"/>
        </w:rPr>
        <w:t>LDPC base graph and TBS shall be same across repetition</w:t>
      </w:r>
    </w:p>
    <w:p w14:paraId="4469BE1E" w14:textId="77777777" w:rsidR="001A0F7B" w:rsidRPr="003430AB" w:rsidRDefault="001A0F7B" w:rsidP="0071150C">
      <w:pPr>
        <w:jc w:val="both"/>
        <w:rPr>
          <w:rFonts w:ascii="Calibri" w:eastAsia="SimSun" w:hAnsi="Calibri" w:cs="Calibri"/>
          <w:color w:val="FF0000"/>
          <w:sz w:val="20"/>
          <w:szCs w:val="20"/>
          <w:lang w:val="en-US"/>
        </w:rPr>
      </w:pPr>
    </w:p>
    <w:p w14:paraId="1072EC13" w14:textId="24EC0FEF" w:rsidR="001A0F7B" w:rsidRPr="00C36D72" w:rsidRDefault="00BA3023" w:rsidP="0071150C">
      <w:pPr>
        <w:jc w:val="both"/>
        <w:rPr>
          <w:rFonts w:ascii="Times New Roman" w:eastAsia="SimSun" w:hAnsi="Times New Roman" w:cs="Times New Roman"/>
          <w:lang w:val="en-US"/>
        </w:rPr>
      </w:pPr>
      <w:r>
        <w:rPr>
          <w:rFonts w:ascii="Times New Roman" w:eastAsia="SimSun" w:hAnsi="Times New Roman" w:cs="Times New Roman"/>
          <w:lang w:val="en-US"/>
        </w:rPr>
        <w:t xml:space="preserve">On </w:t>
      </w:r>
      <w:r w:rsidR="00F74A79">
        <w:rPr>
          <w:rFonts w:ascii="Times New Roman" w:eastAsia="SimSun" w:hAnsi="Times New Roman" w:cs="Times New Roman"/>
          <w:lang w:val="en-US"/>
        </w:rPr>
        <w:t xml:space="preserve">time domain resource allocation, </w:t>
      </w:r>
      <w:r w:rsidR="00204518">
        <w:rPr>
          <w:rFonts w:ascii="Times New Roman" w:eastAsia="SimSun" w:hAnsi="Times New Roman" w:cs="Times New Roman"/>
          <w:lang w:val="en-US"/>
        </w:rPr>
        <w:t xml:space="preserve">generally </w:t>
      </w:r>
      <w:r w:rsidR="00687B38">
        <w:rPr>
          <w:rFonts w:ascii="Times New Roman" w:eastAsia="SimSun" w:hAnsi="Times New Roman" w:cs="Times New Roman"/>
          <w:lang w:val="en-US"/>
        </w:rPr>
        <w:t xml:space="preserve">the same </w:t>
      </w:r>
      <w:r w:rsidR="00F37E18">
        <w:rPr>
          <w:rFonts w:ascii="Times New Roman" w:eastAsia="SimSun" w:hAnsi="Times New Roman" w:cs="Times New Roman"/>
          <w:lang w:val="en-US"/>
        </w:rPr>
        <w:t xml:space="preserve">resource should be used in each repetition. </w:t>
      </w:r>
      <w:r w:rsidR="00CB690B">
        <w:rPr>
          <w:rFonts w:ascii="Times New Roman" w:eastAsia="SimSun" w:hAnsi="Times New Roman" w:cs="Times New Roman"/>
          <w:lang w:val="en-US"/>
        </w:rPr>
        <w:t xml:space="preserve">In case </w:t>
      </w:r>
      <w:r w:rsidR="00342FCF">
        <w:rPr>
          <w:rFonts w:ascii="Times New Roman" w:eastAsia="SimSun" w:hAnsi="Times New Roman" w:cs="Times New Roman"/>
          <w:lang w:val="en-US"/>
        </w:rPr>
        <w:t>of mini-slot repetition</w:t>
      </w:r>
      <w:r w:rsidR="00430D3D">
        <w:rPr>
          <w:rFonts w:ascii="Times New Roman" w:eastAsia="SimSun" w:hAnsi="Times New Roman" w:cs="Times New Roman"/>
          <w:lang w:val="en-US"/>
        </w:rPr>
        <w:t xml:space="preserve">, </w:t>
      </w:r>
      <w:r w:rsidR="008E10B9">
        <w:rPr>
          <w:rFonts w:ascii="Times New Roman" w:eastAsia="SimSun" w:hAnsi="Times New Roman" w:cs="Times New Roman"/>
          <w:lang w:val="en-US"/>
        </w:rPr>
        <w:t xml:space="preserve">the </w:t>
      </w:r>
      <w:r w:rsidR="00846F33">
        <w:rPr>
          <w:rFonts w:ascii="Times New Roman" w:eastAsia="SimSun" w:hAnsi="Times New Roman" w:cs="Times New Roman"/>
          <w:lang w:val="en-US"/>
        </w:rPr>
        <w:t xml:space="preserve">repetition should be within a slot. </w:t>
      </w:r>
      <w:r w:rsidR="002226FB">
        <w:rPr>
          <w:rFonts w:ascii="Times New Roman" w:eastAsia="SimSun" w:hAnsi="Times New Roman" w:cs="Times New Roman"/>
          <w:lang w:val="en-US"/>
        </w:rPr>
        <w:t>In order to fully utilize the resources</w:t>
      </w:r>
      <w:r w:rsidR="008C42EE">
        <w:rPr>
          <w:rFonts w:ascii="Times New Roman" w:eastAsia="SimSun" w:hAnsi="Times New Roman" w:cs="Times New Roman"/>
          <w:lang w:val="en-US"/>
        </w:rPr>
        <w:t>, t</w:t>
      </w:r>
      <w:r w:rsidR="00846F33">
        <w:rPr>
          <w:rFonts w:ascii="Times New Roman" w:eastAsia="SimSun" w:hAnsi="Times New Roman" w:cs="Times New Roman"/>
          <w:lang w:val="en-US"/>
        </w:rPr>
        <w:t xml:space="preserve">he last repetition in a slot may </w:t>
      </w:r>
      <w:r w:rsidR="001736EF">
        <w:rPr>
          <w:rFonts w:ascii="Times New Roman" w:eastAsia="SimSun" w:hAnsi="Times New Roman" w:cs="Times New Roman"/>
          <w:lang w:val="en-US"/>
        </w:rPr>
        <w:t xml:space="preserve">have one or more </w:t>
      </w:r>
      <w:r w:rsidR="000D032E">
        <w:rPr>
          <w:rFonts w:ascii="Times New Roman" w:eastAsia="SimSun" w:hAnsi="Times New Roman" w:cs="Times New Roman"/>
          <w:lang w:val="en-US"/>
        </w:rPr>
        <w:t>additional</w:t>
      </w:r>
      <w:r w:rsidR="001736EF">
        <w:rPr>
          <w:rFonts w:ascii="Times New Roman" w:eastAsia="SimSun" w:hAnsi="Times New Roman" w:cs="Times New Roman"/>
          <w:lang w:val="en-US"/>
        </w:rPr>
        <w:t xml:space="preserve"> </w:t>
      </w:r>
      <w:r w:rsidR="002226FB">
        <w:rPr>
          <w:rFonts w:ascii="Times New Roman" w:eastAsia="SimSun" w:hAnsi="Times New Roman" w:cs="Times New Roman"/>
          <w:lang w:val="en-US"/>
        </w:rPr>
        <w:t>OFDM symbols</w:t>
      </w:r>
      <w:r w:rsidR="002B28BB">
        <w:rPr>
          <w:rFonts w:ascii="Times New Roman" w:eastAsia="SimSun" w:hAnsi="Times New Roman" w:cs="Times New Roman"/>
          <w:lang w:val="en-US"/>
        </w:rPr>
        <w:t>.</w:t>
      </w:r>
    </w:p>
    <w:p w14:paraId="595AA0D1" w14:textId="77777777" w:rsidR="0066123A" w:rsidRDefault="0066123A" w:rsidP="0071150C">
      <w:pPr>
        <w:jc w:val="both"/>
        <w:rPr>
          <w:rFonts w:ascii="Times New Roman" w:eastAsia="SimSun" w:hAnsi="Times New Roman" w:cs="Times New Roman"/>
          <w:lang w:val="en-US"/>
        </w:rPr>
      </w:pPr>
    </w:p>
    <w:p w14:paraId="7A609E8B" w14:textId="187DD808" w:rsidR="0066123A" w:rsidRDefault="00633B63" w:rsidP="0071150C">
      <w:pPr>
        <w:jc w:val="both"/>
        <w:rPr>
          <w:rFonts w:ascii="Times New Roman" w:eastAsia="SimSun" w:hAnsi="Times New Roman" w:cs="Times New Roman"/>
          <w:lang w:val="en-US"/>
        </w:rPr>
      </w:pPr>
      <w:r>
        <w:rPr>
          <w:rFonts w:ascii="Times New Roman" w:eastAsia="SimSun" w:hAnsi="Times New Roman" w:cs="Times New Roman"/>
          <w:lang w:val="en-US"/>
        </w:rPr>
        <w:t xml:space="preserve">On </w:t>
      </w:r>
      <w:r w:rsidR="008D5D44">
        <w:rPr>
          <w:rFonts w:ascii="Times New Roman" w:eastAsia="SimSun" w:hAnsi="Times New Roman" w:cs="Times New Roman"/>
          <w:lang w:val="en-US"/>
        </w:rPr>
        <w:t xml:space="preserve">the number of TCI states </w:t>
      </w:r>
      <w:r w:rsidR="0044619C">
        <w:rPr>
          <w:rFonts w:ascii="Times New Roman" w:eastAsia="SimSun" w:hAnsi="Times New Roman" w:cs="Times New Roman"/>
          <w:lang w:val="en-US"/>
        </w:rPr>
        <w:t xml:space="preserve">across repetitions, </w:t>
      </w:r>
      <w:r w:rsidR="00CD091C">
        <w:rPr>
          <w:rFonts w:ascii="Times New Roman" w:eastAsia="SimSun" w:hAnsi="Times New Roman" w:cs="Times New Roman"/>
          <w:lang w:val="en-US"/>
        </w:rPr>
        <w:t xml:space="preserve">our </w:t>
      </w:r>
      <w:r w:rsidR="00EA3EC5">
        <w:rPr>
          <w:rFonts w:ascii="Times New Roman" w:eastAsia="SimSun" w:hAnsi="Times New Roman" w:cs="Times New Roman"/>
          <w:lang w:val="en-US"/>
        </w:rPr>
        <w:t xml:space="preserve">previous results </w:t>
      </w:r>
      <w:r w:rsidR="00641F2D">
        <w:rPr>
          <w:rFonts w:ascii="Times New Roman" w:eastAsia="SimSun" w:hAnsi="Times New Roman" w:cs="Times New Roman"/>
          <w:lang w:val="en-US"/>
        </w:rPr>
        <w:fldChar w:fldCharType="begin"/>
      </w:r>
      <w:r w:rsidR="00641F2D">
        <w:rPr>
          <w:rFonts w:ascii="Times New Roman" w:eastAsia="SimSun" w:hAnsi="Times New Roman" w:cs="Times New Roman"/>
          <w:lang w:val="en-US"/>
        </w:rPr>
        <w:instrText xml:space="preserve"> REF _Ref7769821 \r \h </w:instrText>
      </w:r>
      <w:r w:rsidR="00641F2D">
        <w:rPr>
          <w:rFonts w:ascii="Times New Roman" w:eastAsia="SimSun" w:hAnsi="Times New Roman" w:cs="Times New Roman"/>
          <w:lang w:val="en-US"/>
        </w:rPr>
      </w:r>
      <w:r w:rsidR="00641F2D">
        <w:rPr>
          <w:rFonts w:ascii="Times New Roman" w:eastAsia="SimSun" w:hAnsi="Times New Roman" w:cs="Times New Roman"/>
          <w:lang w:val="en-US"/>
        </w:rPr>
        <w:fldChar w:fldCharType="separate"/>
      </w:r>
      <w:r w:rsidR="00641F2D">
        <w:rPr>
          <w:rFonts w:ascii="Times New Roman" w:eastAsia="SimSun" w:hAnsi="Times New Roman" w:cs="Times New Roman"/>
          <w:lang w:val="en-US"/>
        </w:rPr>
        <w:t>[7]</w:t>
      </w:r>
      <w:r w:rsidR="00641F2D">
        <w:rPr>
          <w:rFonts w:ascii="Times New Roman" w:eastAsia="SimSun" w:hAnsi="Times New Roman" w:cs="Times New Roman"/>
          <w:lang w:val="en-US"/>
        </w:rPr>
        <w:fldChar w:fldCharType="end"/>
      </w:r>
      <w:r w:rsidR="00F27232">
        <w:rPr>
          <w:rFonts w:ascii="Times New Roman" w:eastAsia="SimSun" w:hAnsi="Times New Roman" w:cs="Times New Roman"/>
          <w:lang w:val="en-US"/>
        </w:rPr>
        <w:t xml:space="preserve">show </w:t>
      </w:r>
      <w:r w:rsidR="00D70EC2">
        <w:rPr>
          <w:rFonts w:ascii="Times New Roman" w:eastAsia="SimSun" w:hAnsi="Times New Roman" w:cs="Times New Roman"/>
          <w:lang w:val="en-US"/>
        </w:rPr>
        <w:t xml:space="preserve">additional gains with </w:t>
      </w:r>
      <w:r w:rsidR="00EC4BFF">
        <w:rPr>
          <w:rFonts w:ascii="Times New Roman" w:eastAsia="SimSun" w:hAnsi="Times New Roman" w:cs="Times New Roman"/>
          <w:lang w:val="en-US"/>
        </w:rPr>
        <w:t xml:space="preserve">4 TRPs </w:t>
      </w:r>
      <w:r w:rsidR="001B4CA0">
        <w:rPr>
          <w:rFonts w:ascii="Times New Roman" w:eastAsia="SimSun" w:hAnsi="Times New Roman" w:cs="Times New Roman"/>
          <w:lang w:val="en-US"/>
        </w:rPr>
        <w:t>over</w:t>
      </w:r>
      <w:r w:rsidR="00EC4BFF">
        <w:rPr>
          <w:rFonts w:ascii="Times New Roman" w:eastAsia="SimSun" w:hAnsi="Times New Roman" w:cs="Times New Roman"/>
          <w:lang w:val="en-US"/>
        </w:rPr>
        <w:t xml:space="preserve"> 2 TRPs</w:t>
      </w:r>
      <w:r w:rsidR="00B16D7A">
        <w:rPr>
          <w:rFonts w:ascii="Times New Roman" w:eastAsia="SimSun" w:hAnsi="Times New Roman" w:cs="Times New Roman"/>
          <w:lang w:val="en-US"/>
        </w:rPr>
        <w:t xml:space="preserve">.  </w:t>
      </w:r>
      <w:r w:rsidR="002E750C">
        <w:rPr>
          <w:rFonts w:ascii="Times New Roman" w:eastAsia="SimSun" w:hAnsi="Times New Roman" w:cs="Times New Roman"/>
          <w:lang w:val="en-US"/>
        </w:rPr>
        <w:t>Thus,</w:t>
      </w:r>
      <w:r w:rsidR="0037031B">
        <w:rPr>
          <w:rFonts w:ascii="Times New Roman" w:eastAsia="SimSun" w:hAnsi="Times New Roman" w:cs="Times New Roman"/>
          <w:lang w:val="en-US"/>
        </w:rPr>
        <w:t xml:space="preserve"> </w:t>
      </w:r>
      <w:r w:rsidR="00B419C4">
        <w:rPr>
          <w:rFonts w:ascii="Times New Roman" w:eastAsia="SimSun" w:hAnsi="Times New Roman" w:cs="Times New Roman"/>
          <w:lang w:val="en-US"/>
        </w:rPr>
        <w:t>it is desirable to support up to 4 TCI states</w:t>
      </w:r>
      <w:r w:rsidR="0099057B">
        <w:rPr>
          <w:rFonts w:ascii="Times New Roman" w:eastAsia="SimSun" w:hAnsi="Times New Roman" w:cs="Times New Roman"/>
          <w:lang w:val="en-US"/>
        </w:rPr>
        <w:t xml:space="preserve">. </w:t>
      </w:r>
    </w:p>
    <w:p w14:paraId="1659D243" w14:textId="77777777" w:rsidR="002E750C" w:rsidRDefault="002E750C" w:rsidP="0071150C">
      <w:pPr>
        <w:jc w:val="both"/>
        <w:rPr>
          <w:rFonts w:ascii="Times New Roman" w:eastAsia="SimSun" w:hAnsi="Times New Roman" w:cs="Times New Roman"/>
          <w:lang w:val="en-US"/>
        </w:rPr>
      </w:pPr>
    </w:p>
    <w:p w14:paraId="2B668F92" w14:textId="2EE216B6" w:rsidR="002E750C" w:rsidRDefault="002E750C" w:rsidP="003430AB">
      <w:pPr>
        <w:pStyle w:val="Proposal"/>
        <w:rPr>
          <w:lang w:val="en-US"/>
        </w:rPr>
      </w:pPr>
      <w:bookmarkStart w:id="34" w:name="_Toc16846734"/>
      <w:r>
        <w:rPr>
          <w:lang w:val="en-US"/>
        </w:rPr>
        <w:t>Up to 4 TCI states are supported</w:t>
      </w:r>
      <w:r w:rsidR="00495A7E">
        <w:rPr>
          <w:lang w:val="en-US"/>
        </w:rPr>
        <w:t xml:space="preserve"> for Schemes 3 and 4</w:t>
      </w:r>
      <w:bookmarkEnd w:id="34"/>
    </w:p>
    <w:p w14:paraId="2CB206A1" w14:textId="44B51572" w:rsidR="000661CD" w:rsidRDefault="000661CD" w:rsidP="0071150C">
      <w:pPr>
        <w:jc w:val="both"/>
        <w:rPr>
          <w:rFonts w:ascii="Times New Roman" w:eastAsia="SimSun" w:hAnsi="Times New Roman" w:cs="Times New Roman"/>
          <w:lang w:val="en-US"/>
        </w:rPr>
      </w:pPr>
    </w:p>
    <w:p w14:paraId="720490C6" w14:textId="14CE9CA0" w:rsidR="000661CD" w:rsidRDefault="000661CD" w:rsidP="0071150C">
      <w:pPr>
        <w:jc w:val="both"/>
        <w:rPr>
          <w:rFonts w:ascii="Times New Roman" w:eastAsia="SimSun" w:hAnsi="Times New Roman" w:cs="Times New Roman"/>
          <w:lang w:val="en-US"/>
        </w:rPr>
      </w:pPr>
      <w:r>
        <w:rPr>
          <w:rFonts w:ascii="Times New Roman" w:eastAsia="SimSun" w:hAnsi="Times New Roman" w:cs="Times New Roman"/>
          <w:lang w:val="en-US"/>
        </w:rPr>
        <w:t>On RV sequence</w:t>
      </w:r>
      <w:r w:rsidR="00AA1CE3">
        <w:rPr>
          <w:rFonts w:ascii="Times New Roman" w:eastAsia="SimSun" w:hAnsi="Times New Roman" w:cs="Times New Roman"/>
          <w:lang w:val="en-US"/>
        </w:rPr>
        <w:t xml:space="preserve">, </w:t>
      </w:r>
      <w:r w:rsidR="00214D98">
        <w:rPr>
          <w:rFonts w:ascii="Times New Roman" w:eastAsia="SimSun" w:hAnsi="Times New Roman" w:cs="Times New Roman"/>
          <w:lang w:val="en-US"/>
        </w:rPr>
        <w:t xml:space="preserve">depending on the scenarios, different RV sequences may be beneficial </w:t>
      </w:r>
      <w:r w:rsidR="00C53D52">
        <w:rPr>
          <w:rFonts w:ascii="Times New Roman" w:eastAsia="SimSun" w:hAnsi="Times New Roman" w:cs="Times New Roman"/>
          <w:lang w:val="en-US"/>
        </w:rPr>
        <w:t xml:space="preserve">to different scenarios. For example, </w:t>
      </w:r>
      <w:r w:rsidR="002866B1">
        <w:rPr>
          <w:rFonts w:ascii="Times New Roman" w:eastAsia="SimSun" w:hAnsi="Times New Roman" w:cs="Times New Roman"/>
          <w:lang w:val="en-US"/>
        </w:rPr>
        <w:t xml:space="preserve">(0,0) may be used in case there is a high probability </w:t>
      </w:r>
      <w:r w:rsidR="006E7533">
        <w:rPr>
          <w:rFonts w:ascii="Times New Roman" w:eastAsia="SimSun" w:hAnsi="Times New Roman" w:cs="Times New Roman"/>
          <w:lang w:val="en-US"/>
        </w:rPr>
        <w:t xml:space="preserve">that </w:t>
      </w:r>
      <w:r w:rsidR="002866B1">
        <w:rPr>
          <w:rFonts w:ascii="Times New Roman" w:eastAsia="SimSun" w:hAnsi="Times New Roman" w:cs="Times New Roman"/>
          <w:lang w:val="en-US"/>
        </w:rPr>
        <w:t xml:space="preserve">one TRP </w:t>
      </w:r>
      <w:r w:rsidR="006E7533">
        <w:rPr>
          <w:rFonts w:ascii="Times New Roman" w:eastAsia="SimSun" w:hAnsi="Times New Roman" w:cs="Times New Roman"/>
          <w:lang w:val="en-US"/>
        </w:rPr>
        <w:t>is</w:t>
      </w:r>
      <w:r w:rsidR="002866B1">
        <w:rPr>
          <w:rFonts w:ascii="Times New Roman" w:eastAsia="SimSun" w:hAnsi="Times New Roman" w:cs="Times New Roman"/>
          <w:lang w:val="en-US"/>
        </w:rPr>
        <w:t xml:space="preserve"> blocked</w:t>
      </w:r>
      <w:r w:rsidR="006E7533">
        <w:rPr>
          <w:rFonts w:ascii="Times New Roman" w:eastAsia="SimSun" w:hAnsi="Times New Roman" w:cs="Times New Roman"/>
          <w:lang w:val="en-US"/>
        </w:rPr>
        <w:t xml:space="preserve">, while (0,2) may be used when </w:t>
      </w:r>
      <w:r w:rsidR="00667CCE">
        <w:rPr>
          <w:rFonts w:ascii="Times New Roman" w:eastAsia="SimSun" w:hAnsi="Times New Roman" w:cs="Times New Roman"/>
          <w:lang w:val="en-US"/>
        </w:rPr>
        <w:t xml:space="preserve">blocking is </w:t>
      </w:r>
      <w:r w:rsidR="00034D97">
        <w:rPr>
          <w:rFonts w:ascii="Times New Roman" w:eastAsia="SimSun" w:hAnsi="Times New Roman" w:cs="Times New Roman"/>
          <w:lang w:val="en-US"/>
        </w:rPr>
        <w:t xml:space="preserve">a low probability. </w:t>
      </w:r>
      <w:r w:rsidR="00CF575A">
        <w:rPr>
          <w:rFonts w:ascii="Times New Roman" w:eastAsia="SimSun" w:hAnsi="Times New Roman" w:cs="Times New Roman"/>
          <w:lang w:val="en-US"/>
        </w:rPr>
        <w:t xml:space="preserve"> </w:t>
      </w:r>
      <w:r w:rsidR="007B53E5">
        <w:rPr>
          <w:rFonts w:ascii="Times New Roman" w:eastAsia="SimSun" w:hAnsi="Times New Roman" w:cs="Times New Roman"/>
          <w:lang w:val="en-US"/>
        </w:rPr>
        <w:t xml:space="preserve">Up to 4 RV sequences may be configured and RV field of DCI can be used to select </w:t>
      </w:r>
      <w:r w:rsidR="00E335B8">
        <w:rPr>
          <w:rFonts w:ascii="Times New Roman" w:eastAsia="SimSun" w:hAnsi="Times New Roman" w:cs="Times New Roman"/>
          <w:lang w:val="en-US"/>
        </w:rPr>
        <w:t>one of the sequences</w:t>
      </w:r>
      <w:r w:rsidR="00FD00FF">
        <w:rPr>
          <w:rFonts w:ascii="Times New Roman" w:eastAsia="SimSun" w:hAnsi="Times New Roman" w:cs="Times New Roman"/>
          <w:lang w:val="en-US"/>
        </w:rPr>
        <w:t xml:space="preserve">, similar to </w:t>
      </w:r>
      <w:r w:rsidR="00BD3401">
        <w:rPr>
          <w:rFonts w:ascii="Times New Roman" w:eastAsia="SimSun" w:hAnsi="Times New Roman" w:cs="Times New Roman"/>
          <w:lang w:val="en-US"/>
        </w:rPr>
        <w:t>Rel-15</w:t>
      </w:r>
      <w:r w:rsidR="00E335B8">
        <w:rPr>
          <w:rFonts w:ascii="Times New Roman" w:eastAsia="SimSun" w:hAnsi="Times New Roman" w:cs="Times New Roman"/>
          <w:lang w:val="en-US"/>
        </w:rPr>
        <w:t>.</w:t>
      </w:r>
    </w:p>
    <w:p w14:paraId="32A05A89" w14:textId="4CBDF8B5" w:rsidR="00E335B8" w:rsidRDefault="00E335B8" w:rsidP="0071150C">
      <w:pPr>
        <w:jc w:val="both"/>
        <w:rPr>
          <w:rFonts w:ascii="Times New Roman" w:eastAsia="SimSun" w:hAnsi="Times New Roman" w:cs="Times New Roman"/>
          <w:lang w:val="en-US"/>
        </w:rPr>
      </w:pPr>
    </w:p>
    <w:p w14:paraId="2EFB27C6" w14:textId="3AE62A5D" w:rsidR="00E335B8" w:rsidRDefault="00495A7E" w:rsidP="00757308">
      <w:pPr>
        <w:pStyle w:val="Proposal"/>
        <w:rPr>
          <w:lang w:val="en-US"/>
        </w:rPr>
      </w:pPr>
      <w:bookmarkStart w:id="35" w:name="_Toc16846735"/>
      <w:r>
        <w:rPr>
          <w:lang w:val="en-US"/>
        </w:rPr>
        <w:t xml:space="preserve">Multiple RV sequences are configured and </w:t>
      </w:r>
      <w:r w:rsidR="00471E9F">
        <w:rPr>
          <w:lang w:val="en-US"/>
        </w:rPr>
        <w:t>RV field in DCI is used to select one of the sequences.</w:t>
      </w:r>
      <w:bookmarkEnd w:id="35"/>
    </w:p>
    <w:p w14:paraId="318EA5E9" w14:textId="4932561A" w:rsidR="00B3557C" w:rsidRDefault="00B3557C" w:rsidP="00B3557C">
      <w:pPr>
        <w:pStyle w:val="Proposal"/>
        <w:numPr>
          <w:ilvl w:val="0"/>
          <w:numId w:val="0"/>
        </w:numPr>
        <w:ind w:left="1701"/>
        <w:rPr>
          <w:lang w:val="en-US"/>
        </w:rPr>
      </w:pPr>
    </w:p>
    <w:p w14:paraId="2B1E0B73" w14:textId="48C006EB" w:rsidR="00B3557C" w:rsidRPr="006905DC" w:rsidRDefault="009D4F19" w:rsidP="006905DC">
      <w:pPr>
        <w:jc w:val="both"/>
        <w:rPr>
          <w:rFonts w:ascii="Times New Roman" w:hAnsi="Times New Roman" w:cs="Times New Roman"/>
          <w:lang w:val="en-US"/>
        </w:rPr>
      </w:pPr>
      <w:r w:rsidRPr="006905DC">
        <w:rPr>
          <w:rFonts w:ascii="Times New Roman" w:hAnsi="Times New Roman" w:cs="Times New Roman"/>
          <w:lang w:val="en-US"/>
        </w:rPr>
        <w:t>When the n</w:t>
      </w:r>
      <w:r w:rsidR="003B3E89" w:rsidRPr="006905DC">
        <w:rPr>
          <w:rFonts w:ascii="Times New Roman" w:hAnsi="Times New Roman" w:cs="Times New Roman"/>
          <w:lang w:val="en-US"/>
        </w:rPr>
        <w:t>umber of repetitions is greater than the number of TCI states indicated in DCI</w:t>
      </w:r>
      <w:r w:rsidRPr="006905DC">
        <w:rPr>
          <w:rFonts w:ascii="Times New Roman" w:hAnsi="Times New Roman" w:cs="Times New Roman"/>
          <w:lang w:val="en-US"/>
        </w:rPr>
        <w:t xml:space="preserve">, </w:t>
      </w:r>
      <w:r w:rsidR="004D4A78" w:rsidRPr="006905DC">
        <w:rPr>
          <w:rFonts w:ascii="Times New Roman" w:hAnsi="Times New Roman" w:cs="Times New Roman"/>
          <w:lang w:val="en-US"/>
        </w:rPr>
        <w:t xml:space="preserve">how the TCI states are mapped to the repetitions is an issue.  For example, for </w:t>
      </w:r>
      <w:r w:rsidR="0096101E" w:rsidRPr="006905DC">
        <w:rPr>
          <w:rFonts w:ascii="Times New Roman" w:hAnsi="Times New Roman" w:cs="Times New Roman"/>
          <w:lang w:val="en-US"/>
        </w:rPr>
        <w:t>2 TCI stat</w:t>
      </w:r>
      <w:r w:rsidR="00A853DA" w:rsidRPr="006905DC">
        <w:rPr>
          <w:rFonts w:ascii="Times New Roman" w:hAnsi="Times New Roman" w:cs="Times New Roman"/>
          <w:lang w:val="en-US"/>
        </w:rPr>
        <w:t>e</w:t>
      </w:r>
      <w:r w:rsidR="0096101E" w:rsidRPr="006905DC">
        <w:rPr>
          <w:rFonts w:ascii="Times New Roman" w:hAnsi="Times New Roman" w:cs="Times New Roman"/>
          <w:lang w:val="en-US"/>
        </w:rPr>
        <w:t xml:space="preserve">s and 4 repetitions, there can be two options, </w:t>
      </w:r>
    </w:p>
    <w:p w14:paraId="09D64BF4" w14:textId="77777777" w:rsidR="006905DC" w:rsidRPr="006905DC" w:rsidRDefault="006905DC" w:rsidP="006905DC">
      <w:pPr>
        <w:jc w:val="both"/>
        <w:rPr>
          <w:rFonts w:ascii="Times New Roman" w:hAnsi="Times New Roman" w:cs="Times New Roman"/>
          <w:lang w:val="en-US"/>
        </w:rPr>
      </w:pPr>
    </w:p>
    <w:p w14:paraId="416C950A" w14:textId="44BAB139" w:rsidR="00C244D1" w:rsidRPr="006905DC" w:rsidRDefault="00C244D1" w:rsidP="006905DC">
      <w:pPr>
        <w:jc w:val="both"/>
        <w:rPr>
          <w:rFonts w:ascii="Times New Roman" w:hAnsi="Times New Roman" w:cs="Times New Roman"/>
          <w:lang w:val="en-US"/>
        </w:rPr>
      </w:pPr>
      <w:r w:rsidRPr="006905DC">
        <w:rPr>
          <w:rFonts w:ascii="Times New Roman" w:hAnsi="Times New Roman" w:cs="Times New Roman"/>
          <w:lang w:val="en-US"/>
        </w:rPr>
        <w:t>Option 1</w:t>
      </w:r>
      <w:proofErr w:type="gramStart"/>
      <w:r w:rsidRPr="006905DC">
        <w:rPr>
          <w:rFonts w:ascii="Times New Roman" w:hAnsi="Times New Roman" w:cs="Times New Roman"/>
          <w:lang w:val="en-US"/>
        </w:rPr>
        <w:t>:  (</w:t>
      </w:r>
      <w:proofErr w:type="gramEnd"/>
      <w:r w:rsidRPr="006905DC">
        <w:rPr>
          <w:rFonts w:ascii="Times New Roman" w:hAnsi="Times New Roman" w:cs="Times New Roman"/>
          <w:lang w:val="en-US"/>
        </w:rPr>
        <w:t xml:space="preserve">TCI </w:t>
      </w:r>
      <w:r w:rsidR="005939ED" w:rsidRPr="006905DC">
        <w:rPr>
          <w:rFonts w:ascii="Times New Roman" w:hAnsi="Times New Roman" w:cs="Times New Roman"/>
          <w:lang w:val="en-US"/>
        </w:rPr>
        <w:t>#</w:t>
      </w:r>
      <w:r w:rsidRPr="006905DC">
        <w:rPr>
          <w:rFonts w:ascii="Times New Roman" w:hAnsi="Times New Roman" w:cs="Times New Roman"/>
          <w:lang w:val="en-US"/>
        </w:rPr>
        <w:t>1, TCI</w:t>
      </w:r>
      <w:r w:rsidR="005939ED" w:rsidRPr="006905DC">
        <w:rPr>
          <w:rFonts w:ascii="Times New Roman" w:hAnsi="Times New Roman" w:cs="Times New Roman"/>
          <w:lang w:val="en-US"/>
        </w:rPr>
        <w:t xml:space="preserve"> </w:t>
      </w:r>
      <w:r w:rsidRPr="006905DC">
        <w:rPr>
          <w:rFonts w:ascii="Times New Roman" w:hAnsi="Times New Roman" w:cs="Times New Roman"/>
          <w:lang w:val="en-US"/>
        </w:rPr>
        <w:t>#2</w:t>
      </w:r>
      <w:r w:rsidR="005939ED" w:rsidRPr="006905DC">
        <w:rPr>
          <w:rFonts w:ascii="Times New Roman" w:hAnsi="Times New Roman" w:cs="Times New Roman"/>
          <w:lang w:val="en-US"/>
        </w:rPr>
        <w:t>, TCI #1, TCI #2}</w:t>
      </w:r>
      <w:r w:rsidR="002D201B" w:rsidRPr="006905DC">
        <w:rPr>
          <w:rFonts w:ascii="Times New Roman" w:hAnsi="Times New Roman" w:cs="Times New Roman"/>
          <w:lang w:val="en-US"/>
        </w:rPr>
        <w:t>, i.e., TRP interleaved</w:t>
      </w:r>
    </w:p>
    <w:p w14:paraId="08A12DD5" w14:textId="58D1FFF5" w:rsidR="005939ED" w:rsidRPr="006905DC" w:rsidRDefault="005939ED" w:rsidP="006905DC">
      <w:pPr>
        <w:jc w:val="both"/>
        <w:rPr>
          <w:rFonts w:ascii="Times New Roman" w:hAnsi="Times New Roman" w:cs="Times New Roman"/>
          <w:lang w:val="en-US"/>
        </w:rPr>
      </w:pPr>
      <w:r w:rsidRPr="006905DC">
        <w:rPr>
          <w:rFonts w:ascii="Times New Roman" w:hAnsi="Times New Roman" w:cs="Times New Roman"/>
          <w:lang w:val="en-US"/>
        </w:rPr>
        <w:t>Option 2</w:t>
      </w:r>
      <w:proofErr w:type="gramStart"/>
      <w:r w:rsidRPr="006905DC">
        <w:rPr>
          <w:rFonts w:ascii="Times New Roman" w:hAnsi="Times New Roman" w:cs="Times New Roman"/>
          <w:lang w:val="en-US"/>
        </w:rPr>
        <w:t>:  {</w:t>
      </w:r>
      <w:proofErr w:type="gramEnd"/>
      <w:r w:rsidRPr="006905DC">
        <w:rPr>
          <w:rFonts w:ascii="Times New Roman" w:hAnsi="Times New Roman" w:cs="Times New Roman"/>
          <w:lang w:val="en-US"/>
        </w:rPr>
        <w:t>TCI #1, TCI #1, TCI #2, TCI #2}</w:t>
      </w:r>
      <w:r w:rsidR="002D201B" w:rsidRPr="006905DC">
        <w:rPr>
          <w:rFonts w:ascii="Times New Roman" w:hAnsi="Times New Roman" w:cs="Times New Roman"/>
          <w:lang w:val="en-US"/>
        </w:rPr>
        <w:t xml:space="preserve">, i.e., </w:t>
      </w:r>
      <w:r w:rsidR="003C3CC5" w:rsidRPr="006905DC">
        <w:rPr>
          <w:rFonts w:ascii="Times New Roman" w:hAnsi="Times New Roman" w:cs="Times New Roman"/>
          <w:lang w:val="en-US"/>
        </w:rPr>
        <w:t>TRP non-interleaved</w:t>
      </w:r>
    </w:p>
    <w:p w14:paraId="3B714224" w14:textId="77777777" w:rsidR="00034D97" w:rsidRPr="006905DC" w:rsidRDefault="00034D97" w:rsidP="006905DC">
      <w:pPr>
        <w:jc w:val="both"/>
        <w:rPr>
          <w:rFonts w:ascii="Times New Roman" w:eastAsia="SimSun" w:hAnsi="Times New Roman" w:cs="Times New Roman"/>
          <w:lang w:val="en-US"/>
        </w:rPr>
      </w:pPr>
    </w:p>
    <w:p w14:paraId="610B7C1C" w14:textId="2ED560B5" w:rsidR="003C3CC5" w:rsidRPr="006905DC" w:rsidRDefault="007E532C" w:rsidP="006905DC">
      <w:pPr>
        <w:jc w:val="both"/>
        <w:rPr>
          <w:rFonts w:ascii="Times New Roman" w:eastAsia="SimSun" w:hAnsi="Times New Roman" w:cs="Times New Roman"/>
          <w:lang w:val="en-US"/>
        </w:rPr>
      </w:pPr>
      <w:r w:rsidRPr="006905DC">
        <w:rPr>
          <w:rFonts w:ascii="Times New Roman" w:eastAsia="SimSun" w:hAnsi="Times New Roman" w:cs="Times New Roman"/>
          <w:lang w:val="en-US"/>
        </w:rPr>
        <w:t>We have done s</w:t>
      </w:r>
      <w:r w:rsidR="003C3CC5" w:rsidRPr="006905DC">
        <w:rPr>
          <w:rFonts w:ascii="Times New Roman" w:eastAsia="SimSun" w:hAnsi="Times New Roman" w:cs="Times New Roman"/>
          <w:lang w:val="en-US"/>
        </w:rPr>
        <w:t xml:space="preserve">ome simulations to </w:t>
      </w:r>
      <w:r w:rsidRPr="006905DC">
        <w:rPr>
          <w:rFonts w:ascii="Times New Roman" w:eastAsia="SimSun" w:hAnsi="Times New Roman" w:cs="Times New Roman"/>
          <w:lang w:val="en-US"/>
        </w:rPr>
        <w:t>see the performance difference between the two options</w:t>
      </w:r>
      <w:r w:rsidR="007F5C87" w:rsidRPr="006905DC">
        <w:rPr>
          <w:rFonts w:ascii="Times New Roman" w:eastAsia="SimSun" w:hAnsi="Times New Roman" w:cs="Times New Roman"/>
          <w:lang w:val="en-US"/>
        </w:rPr>
        <w:t xml:space="preserve"> for a given RV sequence {0 2 3 1} over 4 repetitions. Other simulation assumptions can be found the </w:t>
      </w:r>
      <w:r w:rsidR="001A1B2F" w:rsidRPr="006905DC">
        <w:rPr>
          <w:rFonts w:ascii="Times New Roman" w:eastAsia="SimSun" w:hAnsi="Times New Roman" w:cs="Times New Roman"/>
          <w:lang w:val="en-US"/>
        </w:rPr>
        <w:t>A</w:t>
      </w:r>
      <w:r w:rsidR="007F5C87" w:rsidRPr="006905DC">
        <w:rPr>
          <w:rFonts w:ascii="Times New Roman" w:eastAsia="SimSun" w:hAnsi="Times New Roman" w:cs="Times New Roman"/>
          <w:lang w:val="en-US"/>
        </w:rPr>
        <w:t xml:space="preserve">ppendix. </w:t>
      </w:r>
      <w:r w:rsidR="001A1B2F" w:rsidRPr="006905DC">
        <w:rPr>
          <w:rFonts w:ascii="Times New Roman" w:eastAsia="SimSun" w:hAnsi="Times New Roman" w:cs="Times New Roman"/>
          <w:lang w:val="en-US"/>
        </w:rPr>
        <w:t>The</w:t>
      </w:r>
      <w:r w:rsidR="00264136" w:rsidRPr="006905DC">
        <w:rPr>
          <w:rFonts w:ascii="Times New Roman" w:eastAsia="SimSun" w:hAnsi="Times New Roman" w:cs="Times New Roman"/>
          <w:lang w:val="en-US"/>
        </w:rPr>
        <w:t xml:space="preserve"> BLER </w:t>
      </w:r>
      <w:r w:rsidR="00264136" w:rsidRPr="006905DC">
        <w:rPr>
          <w:rFonts w:ascii="Times New Roman" w:eastAsia="SimSun" w:hAnsi="Times New Roman" w:cs="Times New Roman"/>
          <w:lang w:val="en-US"/>
        </w:rPr>
        <w:lastRenderedPageBreak/>
        <w:t xml:space="preserve">after each repetition is shown </w:t>
      </w:r>
      <w:r w:rsidR="001A1B2F" w:rsidRPr="006905DC">
        <w:rPr>
          <w:rFonts w:ascii="Times New Roman" w:eastAsia="SimSun" w:hAnsi="Times New Roman" w:cs="Times New Roman"/>
          <w:lang w:val="en-US"/>
        </w:rPr>
        <w:t xml:space="preserve">in </w:t>
      </w:r>
      <w:r w:rsidR="009159A5" w:rsidRPr="006905DC">
        <w:rPr>
          <w:rFonts w:ascii="Times New Roman" w:eastAsia="SimSun" w:hAnsi="Times New Roman" w:cs="Times New Roman"/>
          <w:lang w:val="en-US"/>
        </w:rPr>
        <w:fldChar w:fldCharType="begin"/>
      </w:r>
      <w:r w:rsidR="009159A5" w:rsidRPr="006905DC">
        <w:rPr>
          <w:rFonts w:ascii="Times New Roman" w:eastAsia="SimSun" w:hAnsi="Times New Roman" w:cs="Times New Roman"/>
          <w:lang w:val="en-US"/>
        </w:rPr>
        <w:instrText xml:space="preserve"> REF _Ref16691385 \h </w:instrText>
      </w:r>
      <w:r w:rsidR="006905DC" w:rsidRPr="006905DC">
        <w:rPr>
          <w:rFonts w:ascii="Times New Roman" w:eastAsia="SimSun" w:hAnsi="Times New Roman" w:cs="Times New Roman"/>
          <w:lang w:val="en-US"/>
        </w:rPr>
        <w:instrText xml:space="preserve"> \* MERGEFORMAT </w:instrText>
      </w:r>
      <w:r w:rsidR="009159A5" w:rsidRPr="006905DC">
        <w:rPr>
          <w:rFonts w:ascii="Times New Roman" w:eastAsia="SimSun" w:hAnsi="Times New Roman" w:cs="Times New Roman"/>
          <w:lang w:val="en-US"/>
        </w:rPr>
      </w:r>
      <w:r w:rsidR="009159A5" w:rsidRPr="006905DC">
        <w:rPr>
          <w:rFonts w:ascii="Times New Roman" w:eastAsia="SimSun" w:hAnsi="Times New Roman" w:cs="Times New Roman"/>
          <w:lang w:val="en-US"/>
        </w:rPr>
        <w:fldChar w:fldCharType="separate"/>
      </w:r>
      <w:r w:rsidR="00E91C4B" w:rsidRPr="00E91C4B">
        <w:rPr>
          <w:rFonts w:ascii="Times New Roman" w:hAnsi="Times New Roman" w:cs="Times New Roman"/>
          <w:lang w:val="en-US"/>
        </w:rPr>
        <w:t xml:space="preserve">Figure </w:t>
      </w:r>
      <w:r w:rsidR="00E91C4B" w:rsidRPr="00E91C4B">
        <w:rPr>
          <w:rFonts w:ascii="Times New Roman" w:hAnsi="Times New Roman" w:cs="Times New Roman"/>
          <w:noProof/>
          <w:lang w:val="en-US"/>
        </w:rPr>
        <w:t>3</w:t>
      </w:r>
      <w:r w:rsidR="009159A5" w:rsidRPr="006905DC">
        <w:rPr>
          <w:rFonts w:ascii="Times New Roman" w:eastAsia="SimSun" w:hAnsi="Times New Roman" w:cs="Times New Roman"/>
          <w:lang w:val="en-US"/>
        </w:rPr>
        <w:fldChar w:fldCharType="end"/>
      </w:r>
      <w:r w:rsidR="006B5433" w:rsidRPr="006905DC">
        <w:rPr>
          <w:rFonts w:ascii="Times New Roman" w:eastAsia="SimSun" w:hAnsi="Times New Roman" w:cs="Times New Roman"/>
          <w:lang w:val="en-US"/>
        </w:rPr>
        <w:t xml:space="preserve"> for two scenarios. In the first scenario, </w:t>
      </w:r>
      <w:r w:rsidR="00AD0BC6" w:rsidRPr="006905DC">
        <w:rPr>
          <w:rFonts w:ascii="Times New Roman" w:eastAsia="SimSun" w:hAnsi="Times New Roman" w:cs="Times New Roman"/>
          <w:lang w:val="en-US"/>
        </w:rPr>
        <w:t xml:space="preserve">the two TRPs have the same pathloss to the UE while in the second scenario, TRP2 has 3dB more pathloss. </w:t>
      </w:r>
      <w:r w:rsidR="006227B7" w:rsidRPr="006905DC">
        <w:rPr>
          <w:rFonts w:ascii="Times New Roman" w:eastAsia="SimSun" w:hAnsi="Times New Roman" w:cs="Times New Roman"/>
          <w:lang w:val="en-US"/>
        </w:rPr>
        <w:t>It can be seen that when the two TRP</w:t>
      </w:r>
      <w:r w:rsidR="003A2C2D" w:rsidRPr="006905DC">
        <w:rPr>
          <w:rFonts w:ascii="Times New Roman" w:eastAsia="SimSun" w:hAnsi="Times New Roman" w:cs="Times New Roman"/>
          <w:lang w:val="en-US"/>
        </w:rPr>
        <w:t>s</w:t>
      </w:r>
      <w:r w:rsidR="006227B7" w:rsidRPr="006905DC">
        <w:rPr>
          <w:rFonts w:ascii="Times New Roman" w:eastAsia="SimSun" w:hAnsi="Times New Roman" w:cs="Times New Roman"/>
          <w:lang w:val="en-US"/>
        </w:rPr>
        <w:t xml:space="preserve"> have the same pathloss</w:t>
      </w:r>
      <w:r w:rsidR="0024098D" w:rsidRPr="006905DC">
        <w:rPr>
          <w:rFonts w:ascii="Times New Roman" w:eastAsia="SimSun" w:hAnsi="Times New Roman" w:cs="Times New Roman"/>
          <w:lang w:val="en-US"/>
        </w:rPr>
        <w:t>, the</w:t>
      </w:r>
      <w:r w:rsidR="001E4B90" w:rsidRPr="006905DC">
        <w:rPr>
          <w:rFonts w:ascii="Times New Roman" w:eastAsia="SimSun" w:hAnsi="Times New Roman" w:cs="Times New Roman"/>
          <w:lang w:val="en-US"/>
        </w:rPr>
        <w:t xml:space="preserve"> performance of the</w:t>
      </w:r>
      <w:r w:rsidR="0024098D" w:rsidRPr="006905DC">
        <w:rPr>
          <w:rFonts w:ascii="Times New Roman" w:eastAsia="SimSun" w:hAnsi="Times New Roman" w:cs="Times New Roman"/>
          <w:lang w:val="en-US"/>
        </w:rPr>
        <w:t xml:space="preserve"> two options are almost the same</w:t>
      </w:r>
      <w:r w:rsidR="001E4B90" w:rsidRPr="006905DC">
        <w:rPr>
          <w:rFonts w:ascii="Times New Roman" w:eastAsia="SimSun" w:hAnsi="Times New Roman" w:cs="Times New Roman"/>
          <w:lang w:val="en-US"/>
        </w:rPr>
        <w:t xml:space="preserve">. However, when TRP2 has 3dB more pathloss, </w:t>
      </w:r>
      <w:r w:rsidR="006F23A8" w:rsidRPr="006905DC">
        <w:rPr>
          <w:rFonts w:ascii="Times New Roman" w:eastAsia="SimSun" w:hAnsi="Times New Roman" w:cs="Times New Roman"/>
          <w:lang w:val="en-US"/>
        </w:rPr>
        <w:t xml:space="preserve">Option 2 without TRP interleaving provides </w:t>
      </w:r>
      <w:r w:rsidR="003A2C2D" w:rsidRPr="006905DC">
        <w:rPr>
          <w:rFonts w:ascii="Times New Roman" w:eastAsia="SimSun" w:hAnsi="Times New Roman" w:cs="Times New Roman"/>
          <w:lang w:val="en-US"/>
        </w:rPr>
        <w:t xml:space="preserve">a </w:t>
      </w:r>
      <w:r w:rsidR="00BC4EDD" w:rsidRPr="006905DC">
        <w:rPr>
          <w:rFonts w:ascii="Times New Roman" w:eastAsia="SimSun" w:hAnsi="Times New Roman" w:cs="Times New Roman"/>
          <w:lang w:val="en-US"/>
        </w:rPr>
        <w:t xml:space="preserve">lower </w:t>
      </w:r>
      <w:r w:rsidR="006F23A8" w:rsidRPr="006905DC">
        <w:rPr>
          <w:rFonts w:ascii="Times New Roman" w:eastAsia="SimSun" w:hAnsi="Times New Roman" w:cs="Times New Roman"/>
          <w:lang w:val="en-US"/>
        </w:rPr>
        <w:t>BLER</w:t>
      </w:r>
      <w:r w:rsidR="00BC4EDD" w:rsidRPr="006905DC">
        <w:rPr>
          <w:rFonts w:ascii="Times New Roman" w:eastAsia="SimSun" w:hAnsi="Times New Roman" w:cs="Times New Roman"/>
          <w:lang w:val="en-US"/>
        </w:rPr>
        <w:t xml:space="preserve"> after the second repetition</w:t>
      </w:r>
      <w:r w:rsidR="00011F7D" w:rsidRPr="006905DC">
        <w:rPr>
          <w:rFonts w:ascii="Times New Roman" w:eastAsia="SimSun" w:hAnsi="Times New Roman" w:cs="Times New Roman"/>
          <w:lang w:val="en-US"/>
        </w:rPr>
        <w:t xml:space="preserve">, </w:t>
      </w:r>
      <w:r w:rsidR="004C7EF6" w:rsidRPr="006905DC">
        <w:rPr>
          <w:rFonts w:ascii="Times New Roman" w:eastAsia="SimSun" w:hAnsi="Times New Roman" w:cs="Times New Roman"/>
          <w:lang w:val="en-US"/>
        </w:rPr>
        <w:t>and thus</w:t>
      </w:r>
      <w:r w:rsidR="00011F7D" w:rsidRPr="006905DC">
        <w:rPr>
          <w:rFonts w:ascii="Times New Roman" w:eastAsia="SimSun" w:hAnsi="Times New Roman" w:cs="Times New Roman"/>
          <w:lang w:val="en-US"/>
        </w:rPr>
        <w:t xml:space="preserve"> better early decoding</w:t>
      </w:r>
      <w:r w:rsidR="003A2C2D" w:rsidRPr="006905DC">
        <w:rPr>
          <w:rFonts w:ascii="Times New Roman" w:eastAsia="SimSun" w:hAnsi="Times New Roman" w:cs="Times New Roman"/>
          <w:lang w:val="en-US"/>
        </w:rPr>
        <w:t xml:space="preserve"> performance</w:t>
      </w:r>
      <w:r w:rsidR="00011F7D" w:rsidRPr="006905DC">
        <w:rPr>
          <w:rFonts w:ascii="Times New Roman" w:eastAsia="SimSun" w:hAnsi="Times New Roman" w:cs="Times New Roman"/>
          <w:lang w:val="en-US"/>
        </w:rPr>
        <w:t xml:space="preserve">. </w:t>
      </w:r>
      <w:r w:rsidR="000A61A4">
        <w:rPr>
          <w:rFonts w:ascii="Times New Roman" w:eastAsia="SimSun" w:hAnsi="Times New Roman" w:cs="Times New Roman"/>
          <w:lang w:val="en-US"/>
        </w:rPr>
        <w:t>This is because</w:t>
      </w:r>
      <w:r w:rsidR="00D008B3">
        <w:rPr>
          <w:rFonts w:ascii="Times New Roman" w:eastAsia="SimSun" w:hAnsi="Times New Roman" w:cs="Times New Roman"/>
          <w:lang w:val="en-US"/>
        </w:rPr>
        <w:t xml:space="preserve"> </w:t>
      </w:r>
      <w:r w:rsidR="004F5DB9">
        <w:rPr>
          <w:rFonts w:ascii="Times New Roman" w:eastAsia="SimSun" w:hAnsi="Times New Roman" w:cs="Times New Roman"/>
          <w:lang w:val="en-US"/>
        </w:rPr>
        <w:t xml:space="preserve">two </w:t>
      </w:r>
      <w:r w:rsidR="00632693">
        <w:rPr>
          <w:rFonts w:ascii="Times New Roman" w:eastAsia="SimSun" w:hAnsi="Times New Roman" w:cs="Times New Roman"/>
          <w:lang w:val="en-US"/>
        </w:rPr>
        <w:t>repetition</w:t>
      </w:r>
      <w:r w:rsidR="004F5DB9">
        <w:rPr>
          <w:rFonts w:ascii="Times New Roman" w:eastAsia="SimSun" w:hAnsi="Times New Roman" w:cs="Times New Roman"/>
          <w:lang w:val="en-US"/>
        </w:rPr>
        <w:t>s</w:t>
      </w:r>
      <w:r w:rsidR="00632693">
        <w:rPr>
          <w:rFonts w:ascii="Times New Roman" w:eastAsia="SimSun" w:hAnsi="Times New Roman" w:cs="Times New Roman"/>
          <w:lang w:val="en-US"/>
        </w:rPr>
        <w:t xml:space="preserve"> </w:t>
      </w:r>
      <w:proofErr w:type="gramStart"/>
      <w:r w:rsidR="00D008B3">
        <w:rPr>
          <w:rFonts w:ascii="Times New Roman" w:eastAsia="SimSun" w:hAnsi="Times New Roman" w:cs="Times New Roman"/>
          <w:lang w:val="en-US"/>
        </w:rPr>
        <w:t xml:space="preserve">over  </w:t>
      </w:r>
      <w:r w:rsidR="004F5DB9">
        <w:rPr>
          <w:rFonts w:ascii="Times New Roman" w:eastAsia="SimSun" w:hAnsi="Times New Roman" w:cs="Times New Roman"/>
          <w:lang w:val="en-US"/>
        </w:rPr>
        <w:t>TRP</w:t>
      </w:r>
      <w:proofErr w:type="gramEnd"/>
      <w:r w:rsidR="00BE3928">
        <w:rPr>
          <w:rFonts w:ascii="Times New Roman" w:eastAsia="SimSun" w:hAnsi="Times New Roman" w:cs="Times New Roman"/>
          <w:lang w:val="en-US"/>
        </w:rPr>
        <w:t>#1</w:t>
      </w:r>
      <w:r w:rsidR="004F5DB9">
        <w:rPr>
          <w:rFonts w:ascii="Times New Roman" w:eastAsia="SimSun" w:hAnsi="Times New Roman" w:cs="Times New Roman"/>
          <w:lang w:val="en-US"/>
        </w:rPr>
        <w:t xml:space="preserve"> </w:t>
      </w:r>
      <w:r w:rsidR="003115E4">
        <w:rPr>
          <w:rFonts w:ascii="Times New Roman" w:eastAsia="SimSun" w:hAnsi="Times New Roman" w:cs="Times New Roman"/>
          <w:lang w:val="en-US"/>
        </w:rPr>
        <w:t>with RV (0,2)</w:t>
      </w:r>
      <w:r w:rsidR="004F5DB9">
        <w:rPr>
          <w:rFonts w:ascii="Times New Roman" w:eastAsia="SimSun" w:hAnsi="Times New Roman" w:cs="Times New Roman"/>
          <w:lang w:val="en-US"/>
        </w:rPr>
        <w:t xml:space="preserve"> </w:t>
      </w:r>
      <w:r w:rsidR="00F111CB">
        <w:rPr>
          <w:rFonts w:ascii="Times New Roman" w:eastAsia="SimSun" w:hAnsi="Times New Roman" w:cs="Times New Roman"/>
          <w:lang w:val="en-US"/>
        </w:rPr>
        <w:t xml:space="preserve">is </w:t>
      </w:r>
      <w:r w:rsidR="00DD01E7">
        <w:rPr>
          <w:rFonts w:ascii="Times New Roman" w:eastAsia="SimSun" w:hAnsi="Times New Roman" w:cs="Times New Roman"/>
          <w:lang w:val="en-US"/>
        </w:rPr>
        <w:t xml:space="preserve">always </w:t>
      </w:r>
      <w:r w:rsidR="00F111CB">
        <w:rPr>
          <w:rFonts w:ascii="Times New Roman" w:eastAsia="SimSun" w:hAnsi="Times New Roman" w:cs="Times New Roman"/>
          <w:lang w:val="en-US"/>
        </w:rPr>
        <w:t>better that the same repetition o</w:t>
      </w:r>
      <w:r w:rsidR="00E66D00">
        <w:rPr>
          <w:rFonts w:ascii="Times New Roman" w:eastAsia="SimSun" w:hAnsi="Times New Roman" w:cs="Times New Roman"/>
          <w:lang w:val="en-US"/>
        </w:rPr>
        <w:t xml:space="preserve">ver </w:t>
      </w:r>
      <w:r w:rsidR="00DD01E7">
        <w:rPr>
          <w:rFonts w:ascii="Times New Roman" w:eastAsia="SimSun" w:hAnsi="Times New Roman" w:cs="Times New Roman"/>
          <w:lang w:val="en-US"/>
        </w:rPr>
        <w:t xml:space="preserve"> TRP#1 and TRP#2 due to the higher pathloss </w:t>
      </w:r>
      <w:r w:rsidR="00EA19F9">
        <w:rPr>
          <w:rFonts w:ascii="Times New Roman" w:eastAsia="SimSun" w:hAnsi="Times New Roman" w:cs="Times New Roman"/>
          <w:lang w:val="en-US"/>
        </w:rPr>
        <w:t xml:space="preserve">at TRP#2. </w:t>
      </w:r>
      <w:r w:rsidR="003115E4">
        <w:rPr>
          <w:rFonts w:ascii="Times New Roman" w:eastAsia="SimSun" w:hAnsi="Times New Roman" w:cs="Times New Roman"/>
          <w:lang w:val="en-US"/>
        </w:rPr>
        <w:t xml:space="preserve"> </w:t>
      </w:r>
      <w:r w:rsidR="00561268" w:rsidRPr="006905DC">
        <w:rPr>
          <w:rFonts w:ascii="Times New Roman" w:eastAsia="SimSun" w:hAnsi="Times New Roman" w:cs="Times New Roman"/>
          <w:lang w:val="en-US"/>
        </w:rPr>
        <w:t xml:space="preserve">On the other hand, in case of blocking, TRP interleaving </w:t>
      </w:r>
      <w:r w:rsidR="0037712E" w:rsidRPr="006905DC">
        <w:rPr>
          <w:rFonts w:ascii="Times New Roman" w:eastAsia="SimSun" w:hAnsi="Times New Roman" w:cs="Times New Roman"/>
          <w:lang w:val="en-US"/>
        </w:rPr>
        <w:t xml:space="preserve">could </w:t>
      </w:r>
      <w:r w:rsidR="00587173">
        <w:rPr>
          <w:rFonts w:ascii="Times New Roman" w:eastAsia="SimSun" w:hAnsi="Times New Roman" w:cs="Times New Roman"/>
          <w:lang w:val="en-US"/>
        </w:rPr>
        <w:t xml:space="preserve">be used to avoid being blocked </w:t>
      </w:r>
      <w:r w:rsidR="004C1814">
        <w:rPr>
          <w:rFonts w:ascii="Times New Roman" w:eastAsia="SimSun" w:hAnsi="Times New Roman" w:cs="Times New Roman"/>
          <w:lang w:val="en-US"/>
        </w:rPr>
        <w:t xml:space="preserve">and to </w:t>
      </w:r>
      <w:r w:rsidR="0037712E" w:rsidRPr="006905DC">
        <w:rPr>
          <w:rFonts w:ascii="Times New Roman" w:eastAsia="SimSun" w:hAnsi="Times New Roman" w:cs="Times New Roman"/>
          <w:lang w:val="en-US"/>
        </w:rPr>
        <w:t xml:space="preserve">provide a better early decoding performance. </w:t>
      </w:r>
      <w:proofErr w:type="gramStart"/>
      <w:r w:rsidR="005B2327" w:rsidRPr="006905DC">
        <w:rPr>
          <w:rFonts w:ascii="Times New Roman" w:eastAsia="SimSun" w:hAnsi="Times New Roman" w:cs="Times New Roman"/>
          <w:lang w:val="en-US"/>
        </w:rPr>
        <w:t>So</w:t>
      </w:r>
      <w:proofErr w:type="gramEnd"/>
      <w:r w:rsidR="005B2327" w:rsidRPr="006905DC">
        <w:rPr>
          <w:rFonts w:ascii="Times New Roman" w:eastAsia="SimSun" w:hAnsi="Times New Roman" w:cs="Times New Roman"/>
          <w:lang w:val="en-US"/>
        </w:rPr>
        <w:t xml:space="preserve"> </w:t>
      </w:r>
      <w:r w:rsidR="00D8162D" w:rsidRPr="006905DC">
        <w:rPr>
          <w:rFonts w:ascii="Times New Roman" w:eastAsia="SimSun" w:hAnsi="Times New Roman" w:cs="Times New Roman"/>
          <w:lang w:val="en-US"/>
        </w:rPr>
        <w:t>both options may be neede</w:t>
      </w:r>
      <w:r w:rsidR="00D827B3" w:rsidRPr="006905DC">
        <w:rPr>
          <w:rFonts w:ascii="Times New Roman" w:eastAsia="SimSun" w:hAnsi="Times New Roman" w:cs="Times New Roman"/>
          <w:lang w:val="en-US"/>
        </w:rPr>
        <w:t xml:space="preserve">d </w:t>
      </w:r>
      <w:r w:rsidR="004E7E52">
        <w:rPr>
          <w:rFonts w:ascii="Times New Roman" w:eastAsia="SimSun" w:hAnsi="Times New Roman" w:cs="Times New Roman"/>
          <w:lang w:val="en-US"/>
        </w:rPr>
        <w:t>for</w:t>
      </w:r>
      <w:r w:rsidR="00D827B3" w:rsidRPr="006905DC">
        <w:rPr>
          <w:rFonts w:ascii="Times New Roman" w:eastAsia="SimSun" w:hAnsi="Times New Roman" w:cs="Times New Roman"/>
          <w:lang w:val="en-US"/>
        </w:rPr>
        <w:t xml:space="preserve"> different scenarios. </w:t>
      </w:r>
    </w:p>
    <w:p w14:paraId="20DBEEC5" w14:textId="4899218D" w:rsidR="001A1B2F" w:rsidRPr="00A04DF8" w:rsidRDefault="001A1B2F" w:rsidP="003430AB">
      <w:pPr>
        <w:ind w:left="360"/>
        <w:jc w:val="both"/>
        <w:rPr>
          <w:rFonts w:ascii="Times New Roman" w:eastAsia="SimSun" w:hAnsi="Times New Roman" w:cs="Times New Roman"/>
          <w:lang w:val="en-US"/>
        </w:rPr>
      </w:pPr>
      <w:r>
        <w:rPr>
          <w:noProof/>
          <w:lang w:val="en-US"/>
        </w:rPr>
        <w:lastRenderedPageBreak/>
        <mc:AlternateContent>
          <mc:Choice Requires="wpc">
            <w:drawing>
              <wp:inline distT="0" distB="0" distL="0" distR="0" wp14:anchorId="16B296CE" wp14:editId="2675CFCC">
                <wp:extent cx="6028690" cy="6877687"/>
                <wp:effectExtent l="0" t="0" r="0" b="0"/>
                <wp:docPr id="37" name="Canvas 37"/>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pic:pic xmlns:pic="http://schemas.openxmlformats.org/drawingml/2006/picture">
                        <pic:nvPicPr>
                          <pic:cNvPr id="27" name="Picture 27"/>
                          <pic:cNvPicPr>
                            <a:picLocks noChangeAspect="1"/>
                          </pic:cNvPicPr>
                        </pic:nvPicPr>
                        <pic:blipFill>
                          <a:blip r:embed="rId12">
                            <a:extLst>
                              <a:ext uri="{28A0092B-C50C-407E-A947-70E740481C1C}">
                                <a14:useLocalDpi xmlns:a14="http://schemas.microsoft.com/office/drawing/2010/main" val="0"/>
                              </a:ext>
                            </a:extLst>
                          </a:blip>
                          <a:stretch>
                            <a:fillRect/>
                          </a:stretch>
                        </pic:blipFill>
                        <pic:spPr>
                          <a:xfrm>
                            <a:off x="0" y="0"/>
                            <a:ext cx="5658929" cy="3352799"/>
                          </a:xfrm>
                          <a:prstGeom prst="rect">
                            <a:avLst/>
                          </a:prstGeom>
                        </pic:spPr>
                      </pic:pic>
                      <pic:pic xmlns:pic="http://schemas.openxmlformats.org/drawingml/2006/picture">
                        <pic:nvPicPr>
                          <pic:cNvPr id="28" name="Picture 28"/>
                          <pic:cNvPicPr>
                            <a:picLocks noChangeAspect="1"/>
                          </pic:cNvPicPr>
                        </pic:nvPicPr>
                        <pic:blipFill>
                          <a:blip r:embed="rId13">
                            <a:extLst>
                              <a:ext uri="{28A0092B-C50C-407E-A947-70E740481C1C}">
                                <a14:useLocalDpi xmlns:a14="http://schemas.microsoft.com/office/drawing/2010/main" val="0"/>
                              </a:ext>
                            </a:extLst>
                          </a:blip>
                          <a:stretch>
                            <a:fillRect/>
                          </a:stretch>
                        </pic:blipFill>
                        <pic:spPr>
                          <a:xfrm>
                            <a:off x="28362" y="3463876"/>
                            <a:ext cx="5604687" cy="3377812"/>
                          </a:xfrm>
                          <a:prstGeom prst="rect">
                            <a:avLst/>
                          </a:prstGeom>
                        </pic:spPr>
                      </pic:pic>
                    </wpc:wpc>
                  </a:graphicData>
                </a:graphic>
              </wp:inline>
            </w:drawing>
          </mc:Choice>
          <mc:Fallback>
            <w:pict>
              <v:group w14:anchorId="2C343D5B" id="Canvas 37" o:spid="_x0000_s1026" editas="canvas" style="width:474.7pt;height:541.55pt;mso-position-horizontal-relative:char;mso-position-vertical-relative:line" coordsize="60286,6877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0286;height:68776;visibility:visible;mso-wrap-style:square">
                  <v:fill o:detectmouseclick="t"/>
                  <v:path o:connecttype="none"/>
                </v:shape>
                <v:shape id="Picture 27" o:spid="_x0000_s1028" type="#_x0000_t75" style="position:absolute;width:56589;height:3352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">
                  <v:imagedata r:id="rId14" o:title=""/>
                </v:shape>
                <v:shape id="Picture 28" o:spid="_x0000_s1029" type="#_x0000_t75" style="position:absolute;left:283;top:34638;width:56047;height:3377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">
                  <v:imagedata r:id="rId15" o:title=""/>
                </v:shape>
                <w10:anchorlock/>
              </v:group>
            </w:pict>
          </mc:Fallback>
        </mc:AlternateContent>
      </w:r>
    </w:p>
    <w:p w14:paraId="7B3890EE" w14:textId="39116F4F" w:rsidR="001A1B2F" w:rsidRDefault="001A1B2F" w:rsidP="003430AB">
      <w:pPr>
        <w:pStyle w:val="Caption"/>
        <w:rPr>
          <w:rFonts w:ascii="Times New Roman" w:eastAsia="SimSun" w:hAnsi="Times New Roman" w:cs="Times New Roman"/>
          <w:lang w:val="en-US"/>
        </w:rPr>
      </w:pPr>
      <w:bookmarkStart w:id="36" w:name="_Ref16691385"/>
      <w:r w:rsidRPr="003430AB">
        <w:rPr>
          <w:lang w:val="en-US"/>
        </w:rPr>
        <w:t xml:space="preserve">Figure </w:t>
      </w:r>
      <w:r>
        <w:fldChar w:fldCharType="begin"/>
      </w:r>
      <w:r w:rsidRPr="003430AB">
        <w:rPr>
          <w:lang w:val="en-US"/>
        </w:rPr>
        <w:instrText xml:space="preserve"> SEQ Figure \* ARABIC </w:instrText>
      </w:r>
      <w:r>
        <w:fldChar w:fldCharType="separate"/>
      </w:r>
      <w:r w:rsidR="00E91C4B">
        <w:rPr>
          <w:noProof/>
          <w:lang w:val="en-US"/>
        </w:rPr>
        <w:t>3</w:t>
      </w:r>
      <w:r>
        <w:fldChar w:fldCharType="end"/>
      </w:r>
      <w:bookmarkEnd w:id="36"/>
      <w:r w:rsidR="00EF5C61" w:rsidRPr="003430AB">
        <w:rPr>
          <w:lang w:val="en-US"/>
        </w:rPr>
        <w:t xml:space="preserve">: TRP interleaving vs. Non-interleaving.  </w:t>
      </w:r>
    </w:p>
    <w:p w14:paraId="16575FEF" w14:textId="77777777" w:rsidR="0093656D" w:rsidRPr="00C36D72" w:rsidRDefault="0093656D" w:rsidP="0071150C">
      <w:pPr>
        <w:jc w:val="both"/>
        <w:rPr>
          <w:rFonts w:ascii="Times New Roman" w:eastAsia="SimSun" w:hAnsi="Times New Roman" w:cs="Times New Roman"/>
          <w:lang w:val="en-US"/>
        </w:rPr>
      </w:pPr>
    </w:p>
    <w:p w14:paraId="7A676911" w14:textId="77777777" w:rsidR="003F119D" w:rsidRPr="00C36D72" w:rsidRDefault="003F119D" w:rsidP="00735FAC">
      <w:pPr>
        <w:rPr>
          <w:rFonts w:ascii="Times New Roman" w:hAnsi="Times New Roman" w:cs="Times New Roman"/>
          <w:lang w:val="en-US"/>
        </w:rPr>
      </w:pPr>
    </w:p>
    <w:p w14:paraId="5A079290" w14:textId="5D2D6127" w:rsidR="000435C1" w:rsidRPr="00C36D72" w:rsidRDefault="0031455A" w:rsidP="003430AB">
      <w:pPr>
        <w:pStyle w:val="Heading1"/>
        <w:rPr>
          <w:rFonts w:eastAsia="SimSun"/>
        </w:rPr>
      </w:pPr>
      <w:r w:rsidRPr="00C36D72">
        <w:lastRenderedPageBreak/>
        <w:t>Reliability/Robustness specific extensions for PDCCH</w:t>
      </w:r>
    </w:p>
    <w:p w14:paraId="0F16FC34" w14:textId="15F81575" w:rsidR="00817D6E" w:rsidRPr="00C36D72" w:rsidRDefault="00817D6E" w:rsidP="00B312A0">
      <w:pPr>
        <w:jc w:val="both"/>
        <w:rPr>
          <w:rFonts w:ascii="Times New Roman" w:eastAsia="SimSun" w:hAnsi="Times New Roman" w:cs="Times New Roman"/>
          <w:lang w:val="en-US"/>
        </w:rPr>
      </w:pPr>
      <w:r w:rsidRPr="00C36D72">
        <w:rPr>
          <w:rFonts w:ascii="Times New Roman" w:eastAsia="SimSun" w:hAnsi="Times New Roman" w:cs="Times New Roman"/>
          <w:lang w:val="en-US"/>
        </w:rPr>
        <w:t xml:space="preserve">For PDCCH robustness, a similar approach as for PDSCH can be taken, where the same DCI is repeated across multiple CORESETs since each CORESET is configured with an individual TCI state. Note that PDCCH repetition and PDSCH repetition as discussed above can be independently configured based on the need. For PDSCH repetition to be enabled, only a single DCI needs to be received and whether this DCI is also repeated by using multiple PDCCH in different CORESET is an independent discussion. </w:t>
      </w:r>
    </w:p>
    <w:p w14:paraId="695BDF60" w14:textId="77777777" w:rsidR="00735FAC" w:rsidRPr="00C36D72" w:rsidRDefault="00735FAC" w:rsidP="00B312A0">
      <w:pPr>
        <w:jc w:val="both"/>
        <w:rPr>
          <w:rFonts w:ascii="Times New Roman" w:eastAsia="SimSun" w:hAnsi="Times New Roman" w:cs="Times New Roman"/>
          <w:lang w:val="en-US"/>
        </w:rPr>
      </w:pPr>
    </w:p>
    <w:p w14:paraId="22E5C922" w14:textId="52D43137" w:rsidR="00621663" w:rsidRPr="00C36D72" w:rsidRDefault="00621663" w:rsidP="00B312A0">
      <w:pPr>
        <w:pStyle w:val="Proposal"/>
        <w:jc w:val="both"/>
        <w:rPr>
          <w:rFonts w:ascii="Times New Roman" w:eastAsia="SimSun" w:hAnsi="Times New Roman" w:cs="Times New Roman"/>
          <w:lang w:val="en-US"/>
        </w:rPr>
      </w:pPr>
      <w:bookmarkStart w:id="37" w:name="_Toc4495564"/>
      <w:bookmarkStart w:id="38" w:name="_Toc16846736"/>
      <w:r w:rsidRPr="00C36D72">
        <w:rPr>
          <w:rFonts w:ascii="Times New Roman" w:eastAsia="SimSun" w:hAnsi="Times New Roman" w:cs="Times New Roman"/>
          <w:lang w:val="en-US"/>
        </w:rPr>
        <w:t>The UE can be configured with a search space repetition set across N</w:t>
      </w:r>
      <w:r w:rsidR="00BF10B7" w:rsidRPr="00C36D72">
        <w:rPr>
          <w:rFonts w:ascii="Times New Roman" w:eastAsia="SimSun" w:hAnsi="Times New Roman" w:cs="Times New Roman"/>
          <w:lang w:val="en-US"/>
        </w:rPr>
        <w:t>&gt;1</w:t>
      </w:r>
      <w:r w:rsidRPr="00C36D72">
        <w:rPr>
          <w:rFonts w:ascii="Times New Roman" w:eastAsia="SimSun" w:hAnsi="Times New Roman" w:cs="Times New Roman"/>
          <w:lang w:val="en-US"/>
        </w:rPr>
        <w:t xml:space="preserve"> CORESETs where the same search space is repeated in each CORESET. For a given PDCCH candidate, with a given DCI size, in one search space/CORESET there is a corresponding candidate in each search space in the repetition set</w:t>
      </w:r>
      <w:r w:rsidR="00BF10B7" w:rsidRPr="00C36D72">
        <w:rPr>
          <w:rFonts w:ascii="Times New Roman" w:eastAsia="SimSun" w:hAnsi="Times New Roman" w:cs="Times New Roman"/>
          <w:lang w:val="en-US"/>
        </w:rPr>
        <w:t xml:space="preserve"> of N</w:t>
      </w:r>
      <w:r w:rsidRPr="00C36D72">
        <w:rPr>
          <w:rFonts w:ascii="Times New Roman" w:eastAsia="SimSun" w:hAnsi="Times New Roman" w:cs="Times New Roman"/>
          <w:lang w:val="en-US"/>
        </w:rPr>
        <w:t xml:space="preserve">. All corresponding candidates have the same DCI size </w:t>
      </w:r>
      <w:r w:rsidR="00BF10B7" w:rsidRPr="00C36D72">
        <w:rPr>
          <w:rFonts w:ascii="Times New Roman" w:eastAsia="SimSun" w:hAnsi="Times New Roman" w:cs="Times New Roman"/>
          <w:lang w:val="en-US"/>
        </w:rPr>
        <w:t>and</w:t>
      </w:r>
      <w:r w:rsidRPr="00C36D72">
        <w:rPr>
          <w:rFonts w:ascii="Times New Roman" w:eastAsia="SimSun" w:hAnsi="Times New Roman" w:cs="Times New Roman"/>
          <w:lang w:val="en-US"/>
        </w:rPr>
        <w:t xml:space="preserve"> aggregation level.</w:t>
      </w:r>
      <w:bookmarkEnd w:id="37"/>
      <w:bookmarkEnd w:id="38"/>
    </w:p>
    <w:p w14:paraId="0CD5D3B2" w14:textId="0CE52668" w:rsidR="00EF4EE2" w:rsidRPr="00C36D72" w:rsidRDefault="00621663" w:rsidP="00B312A0">
      <w:pPr>
        <w:jc w:val="both"/>
        <w:rPr>
          <w:rFonts w:ascii="Times New Roman" w:eastAsia="SimSun" w:hAnsi="Times New Roman" w:cs="Times New Roman"/>
          <w:iCs/>
          <w:lang w:val="en-US"/>
        </w:rPr>
      </w:pPr>
      <w:r w:rsidRPr="00C36D72">
        <w:rPr>
          <w:rFonts w:ascii="Times New Roman" w:eastAsia="SimSun" w:hAnsi="Times New Roman" w:cs="Times New Roman"/>
          <w:iCs/>
          <w:lang w:val="en-US"/>
        </w:rPr>
        <w:t xml:space="preserve">By this repetition, the UE can perform soft combining of the N </w:t>
      </w:r>
      <w:r w:rsidR="00D509CA" w:rsidRPr="00C36D72">
        <w:rPr>
          <w:rFonts w:ascii="Times New Roman" w:eastAsia="SimSun" w:hAnsi="Times New Roman" w:cs="Times New Roman"/>
          <w:iCs/>
          <w:lang w:val="en-US"/>
        </w:rPr>
        <w:t xml:space="preserve">PDCCH </w:t>
      </w:r>
      <w:r w:rsidRPr="00C36D72">
        <w:rPr>
          <w:rFonts w:ascii="Times New Roman" w:eastAsia="SimSun" w:hAnsi="Times New Roman" w:cs="Times New Roman"/>
          <w:iCs/>
          <w:lang w:val="en-US"/>
        </w:rPr>
        <w:t xml:space="preserve">candidates to improve the DCI detection reliability. </w:t>
      </w:r>
      <w:r w:rsidR="00585F80">
        <w:rPr>
          <w:rFonts w:ascii="Times New Roman" w:eastAsia="SimSun" w:hAnsi="Times New Roman" w:cs="Times New Roman"/>
          <w:iCs/>
          <w:lang w:val="en-US"/>
        </w:rPr>
        <w:t xml:space="preserve"> </w:t>
      </w:r>
      <w:r w:rsidR="00D1462D">
        <w:rPr>
          <w:rFonts w:ascii="Times New Roman" w:eastAsia="SimSun" w:hAnsi="Times New Roman" w:cs="Times New Roman"/>
          <w:iCs/>
          <w:lang w:val="en-US"/>
        </w:rPr>
        <w:t>Some preliminary evaluation results are presented in a companion paper</w:t>
      </w:r>
      <w:r w:rsidR="0037712E">
        <w:rPr>
          <w:rFonts w:ascii="Times New Roman" w:eastAsia="SimSun" w:hAnsi="Times New Roman" w:cs="Times New Roman"/>
          <w:iCs/>
          <w:lang w:val="en-US"/>
        </w:rPr>
        <w:t xml:space="preserve"> </w:t>
      </w:r>
      <w:r w:rsidR="00F15C80">
        <w:rPr>
          <w:rFonts w:ascii="Times New Roman" w:eastAsia="SimSun" w:hAnsi="Times New Roman" w:cs="Times New Roman"/>
          <w:iCs/>
          <w:lang w:val="en-US"/>
        </w:rPr>
        <w:fldChar w:fldCharType="begin"/>
      </w:r>
      <w:r w:rsidR="00F15C80">
        <w:rPr>
          <w:rFonts w:ascii="Times New Roman" w:eastAsia="SimSun" w:hAnsi="Times New Roman" w:cs="Times New Roman"/>
          <w:iCs/>
          <w:lang w:val="en-US"/>
        </w:rPr>
        <w:instrText xml:space="preserve"> REF _Ref16692195 \r \h </w:instrText>
      </w:r>
      <w:r w:rsidR="00F15C80">
        <w:rPr>
          <w:rFonts w:ascii="Times New Roman" w:eastAsia="SimSun" w:hAnsi="Times New Roman" w:cs="Times New Roman"/>
          <w:iCs/>
          <w:lang w:val="en-US"/>
        </w:rPr>
      </w:r>
      <w:r w:rsidR="00F15C80">
        <w:rPr>
          <w:rFonts w:ascii="Times New Roman" w:eastAsia="SimSun" w:hAnsi="Times New Roman" w:cs="Times New Roman"/>
          <w:iCs/>
          <w:lang w:val="en-US"/>
        </w:rPr>
        <w:fldChar w:fldCharType="separate"/>
      </w:r>
      <w:r w:rsidR="00E91C4B">
        <w:rPr>
          <w:rFonts w:ascii="Times New Roman" w:eastAsia="SimSun" w:hAnsi="Times New Roman" w:cs="Times New Roman"/>
          <w:iCs/>
          <w:lang w:val="en-US"/>
        </w:rPr>
        <w:t>[12]</w:t>
      </w:r>
      <w:r w:rsidR="00F15C80">
        <w:rPr>
          <w:rFonts w:ascii="Times New Roman" w:eastAsia="SimSun" w:hAnsi="Times New Roman" w:cs="Times New Roman"/>
          <w:iCs/>
          <w:lang w:val="en-US"/>
        </w:rPr>
        <w:fldChar w:fldCharType="end"/>
      </w:r>
      <w:r w:rsidR="00F15C80">
        <w:rPr>
          <w:rFonts w:ascii="Times New Roman" w:eastAsia="SimSun" w:hAnsi="Times New Roman" w:cs="Times New Roman"/>
          <w:iCs/>
          <w:lang w:val="en-US"/>
        </w:rPr>
        <w:t>.</w:t>
      </w:r>
    </w:p>
    <w:p w14:paraId="0EC0E72D" w14:textId="10ABA9E0" w:rsidR="00C22138" w:rsidRPr="00C36D72" w:rsidRDefault="003208C9" w:rsidP="00B312A0">
      <w:pPr>
        <w:pStyle w:val="Heading1"/>
        <w:jc w:val="both"/>
        <w:rPr>
          <w:rFonts w:ascii="Times New Roman" w:hAnsi="Times New Roman" w:cs="Times New Roman"/>
          <w:lang w:val="en-US"/>
        </w:rPr>
      </w:pPr>
      <w:r w:rsidRPr="00C36D72">
        <w:rPr>
          <w:rFonts w:ascii="Times New Roman" w:hAnsi="Times New Roman" w:cs="Times New Roman"/>
          <w:lang w:val="en-US"/>
        </w:rPr>
        <w:t xml:space="preserve">Conclusion </w:t>
      </w:r>
    </w:p>
    <w:p w14:paraId="3CFD0188" w14:textId="18768DB4" w:rsidR="00FC7433" w:rsidRPr="00C36D72" w:rsidRDefault="00FC7433" w:rsidP="00B312A0">
      <w:pPr>
        <w:jc w:val="both"/>
        <w:rPr>
          <w:rFonts w:ascii="Times New Roman" w:hAnsi="Times New Roman" w:cs="Times New Roman"/>
          <w:lang w:val="en-US"/>
        </w:rPr>
      </w:pPr>
      <w:r w:rsidRPr="00C36D72">
        <w:rPr>
          <w:rFonts w:ascii="Times New Roman" w:hAnsi="Times New Roman" w:cs="Times New Roman"/>
          <w:lang w:val="en-US"/>
        </w:rPr>
        <w:t>Based on the discussion in this contribution these proposals</w:t>
      </w:r>
      <w:r w:rsidR="00DF7F5C" w:rsidRPr="00C36D72">
        <w:rPr>
          <w:rFonts w:ascii="Times New Roman" w:hAnsi="Times New Roman" w:cs="Times New Roman"/>
          <w:lang w:val="en-US"/>
        </w:rPr>
        <w:t xml:space="preserve"> are m</w:t>
      </w:r>
      <w:bookmarkStart w:id="39" w:name="_GoBack"/>
      <w:bookmarkEnd w:id="39"/>
      <w:r w:rsidR="00DF7F5C" w:rsidRPr="00C36D72">
        <w:rPr>
          <w:rFonts w:ascii="Times New Roman" w:hAnsi="Times New Roman" w:cs="Times New Roman"/>
          <w:lang w:val="en-US"/>
        </w:rPr>
        <w:t>ade</w:t>
      </w:r>
      <w:r w:rsidRPr="00C36D72">
        <w:rPr>
          <w:rFonts w:ascii="Times New Roman" w:hAnsi="Times New Roman" w:cs="Times New Roman"/>
          <w:lang w:val="en-US"/>
        </w:rPr>
        <w:t>:</w:t>
      </w:r>
    </w:p>
    <w:p w14:paraId="0FF362FD" w14:textId="77777777" w:rsidR="001E5314" w:rsidRDefault="002B15FB">
      <w:pPr>
        <w:pStyle w:val="TOC1"/>
        <w:rPr>
          <w:rFonts w:asciiTheme="minorHAnsi" w:eastAsiaTheme="minorEastAsia" w:hAnsiTheme="minorHAnsi" w:cstheme="minorBidi"/>
          <w:b w:val="0"/>
          <w:sz w:val="22"/>
          <w:lang w:eastAsia="en-US"/>
        </w:rPr>
      </w:pPr>
      <w:r w:rsidRPr="00C36D72">
        <w:lastRenderedPageBreak/>
        <w:fldChar w:fldCharType="begin"/>
      </w:r>
      <w:r w:rsidRPr="00C36D72">
        <w:instrText xml:space="preserve"> </w:instrText>
      </w:r>
      <w:r w:rsidR="00F22BCD" w:rsidRPr="00C36D72">
        <w:rPr>
          <w:b w:val="0"/>
        </w:rPr>
        <w:instrText xml:space="preserve">TOC </w:instrText>
      </w:r>
      <w:r w:rsidRPr="00C36D72">
        <w:instrText xml:space="preserve"> </w:instrText>
      </w:r>
      <w:r w:rsidR="006836D9" w:rsidRPr="00C36D72">
        <w:instrText xml:space="preserve">\n </w:instrText>
      </w:r>
      <w:r w:rsidRPr="00C36D72">
        <w:instrText xml:space="preserve">\h \z \t "Proposal" </w:instrText>
      </w:r>
      <w:r w:rsidRPr="00C36D72">
        <w:fldChar w:fldCharType="separate"/>
      </w:r>
      <w:hyperlink w:anchor="_Toc16846716" w:history="1">
        <w:r w:rsidR="001E5314" w:rsidRPr="00017AFC">
          <w:rPr>
            <w:rStyle w:val="Hyperlink"/>
            <w:lang w:val="en-US"/>
            <w14:scene3d>
              <w14:camera w14:prst="orthographicFront"/>
              <w14:lightRig w14:rig="threePt" w14:dir="t">
                <w14:rot w14:lat="0" w14:lon="0" w14:rev="0"/>
              </w14:lightRig>
            </w14:scene3d>
          </w:rPr>
          <w:t>Proposal 1</w:t>
        </w:r>
        <w:r w:rsidR="001E5314">
          <w:rPr>
            <w:rFonts w:asciiTheme="minorHAnsi" w:eastAsiaTheme="minorEastAsia" w:hAnsiTheme="minorHAnsi" w:cstheme="minorBidi"/>
            <w:b w:val="0"/>
            <w:sz w:val="22"/>
            <w:lang w:eastAsia="en-US"/>
          </w:rPr>
          <w:tab/>
        </w:r>
        <w:r w:rsidR="001E5314" w:rsidRPr="00017AFC">
          <w:rPr>
            <w:rStyle w:val="Hyperlink"/>
            <w:lang w:val="en-US"/>
          </w:rPr>
          <w:t xml:space="preserve">The total number of HARQ processes per </w:t>
        </w:r>
        <w:r w:rsidR="001E5314" w:rsidRPr="00017AFC">
          <w:rPr>
            <w:rStyle w:val="Hyperlink"/>
            <w:i/>
            <w:lang w:val="en-US"/>
          </w:rPr>
          <w:t>PDSCH_Config</w:t>
        </w:r>
        <w:r w:rsidR="001E5314" w:rsidRPr="00017AFC">
          <w:rPr>
            <w:rStyle w:val="Hyperlink"/>
            <w:lang w:val="en-US"/>
          </w:rPr>
          <w:t xml:space="preserve"> is maintained unchanged (maximum 16).</w:t>
        </w:r>
      </w:hyperlink>
    </w:p>
    <w:p w14:paraId="0729440D" w14:textId="77777777" w:rsidR="001E5314" w:rsidRDefault="001E5314">
      <w:pPr>
        <w:pStyle w:val="TOC1"/>
        <w:rPr>
          <w:rFonts w:asciiTheme="minorHAnsi" w:eastAsiaTheme="minorEastAsia" w:hAnsiTheme="minorHAnsi" w:cstheme="minorBidi"/>
          <w:b w:val="0"/>
          <w:sz w:val="22"/>
          <w:lang w:eastAsia="en-US"/>
        </w:rPr>
      </w:pPr>
      <w:hyperlink w:anchor="_Toc16846717" w:history="1">
        <w:r w:rsidRPr="00017AFC">
          <w:rPr>
            <w:rStyle w:val="Hyperlink"/>
            <w:lang w:val="en-US"/>
            <w14:scene3d>
              <w14:camera w14:prst="orthographicFront"/>
              <w14:lightRig w14:rig="threePt" w14:dir="t">
                <w14:rot w14:lat="0" w14:lon="0" w14:rev="0"/>
              </w14:lightRig>
            </w14:scene3d>
          </w:rPr>
          <w:t>Proposal 2</w:t>
        </w:r>
        <w:r>
          <w:rPr>
            <w:rFonts w:asciiTheme="minorHAnsi" w:eastAsiaTheme="minorEastAsia" w:hAnsiTheme="minorHAnsi" w:cstheme="minorBidi"/>
            <w:b w:val="0"/>
            <w:sz w:val="22"/>
            <w:lang w:eastAsia="en-US"/>
          </w:rPr>
          <w:tab/>
        </w:r>
        <w:r w:rsidRPr="00017AFC">
          <w:rPr>
            <w:rStyle w:val="Hyperlink"/>
            <w:lang w:val="en-US"/>
          </w:rPr>
          <w:t>As there are two PDSCH-Config configured to the UE and each configures a rate matching pattern, each of the two PDSCH in multi-PDSCH scheduling for NC-JT are associated with their corresponding rate matching patterns.</w:t>
        </w:r>
      </w:hyperlink>
    </w:p>
    <w:p w14:paraId="55246CC8" w14:textId="77777777" w:rsidR="001E5314" w:rsidRDefault="001E5314">
      <w:pPr>
        <w:pStyle w:val="TOC1"/>
        <w:rPr>
          <w:rFonts w:asciiTheme="minorHAnsi" w:eastAsiaTheme="minorEastAsia" w:hAnsiTheme="minorHAnsi" w:cstheme="minorBidi"/>
          <w:b w:val="0"/>
          <w:sz w:val="22"/>
          <w:lang w:eastAsia="en-US"/>
        </w:rPr>
      </w:pPr>
      <w:hyperlink w:anchor="_Toc16846718" w:history="1">
        <w:r w:rsidRPr="00017AFC">
          <w:rPr>
            <w:rStyle w:val="Hyperlink"/>
            <w:rFonts w:eastAsia="SimSun"/>
            <w:lang w:val="en-US"/>
            <w14:scene3d>
              <w14:camera w14:prst="orthographicFront"/>
              <w14:lightRig w14:rig="threePt" w14:dir="t">
                <w14:rot w14:lat="0" w14:lon="0" w14:rev="0"/>
              </w14:lightRig>
            </w14:scene3d>
          </w:rPr>
          <w:t>Proposal 3</w:t>
        </w:r>
        <w:r>
          <w:rPr>
            <w:rFonts w:asciiTheme="minorHAnsi" w:eastAsiaTheme="minorEastAsia" w:hAnsiTheme="minorHAnsi" w:cstheme="minorBidi"/>
            <w:b w:val="0"/>
            <w:sz w:val="22"/>
            <w:lang w:eastAsia="en-US"/>
          </w:rPr>
          <w:tab/>
        </w:r>
        <w:r w:rsidRPr="00017AFC">
          <w:rPr>
            <w:rStyle w:val="Hyperlink"/>
            <w:rFonts w:eastAsia="SimSun"/>
            <w:lang w:val="en-US"/>
          </w:rPr>
          <w:t xml:space="preserve">The rate matching parameters of </w:t>
        </w:r>
        <w:r w:rsidRPr="00017AFC">
          <w:rPr>
            <w:rStyle w:val="Hyperlink"/>
            <w:i/>
            <w:lang w:val="en-US"/>
          </w:rPr>
          <w:t>RateMatchPattern</w:t>
        </w:r>
        <w:r w:rsidRPr="00017AFC">
          <w:rPr>
            <w:rStyle w:val="Hyperlink"/>
            <w:rFonts w:eastAsia="SimSun"/>
            <w:lang w:val="en-US"/>
          </w:rPr>
          <w:t xml:space="preserve"> in the configured </w:t>
        </w:r>
        <w:r w:rsidRPr="00017AFC">
          <w:rPr>
            <w:rStyle w:val="Hyperlink"/>
            <w:rFonts w:eastAsia="SimSun"/>
            <w:i/>
            <w:lang w:val="en-US"/>
          </w:rPr>
          <w:t>ServingCellConfigCommon</w:t>
        </w:r>
        <w:r w:rsidRPr="00017AFC">
          <w:rPr>
            <w:rStyle w:val="Hyperlink"/>
            <w:rFonts w:eastAsia="SimSun"/>
            <w:lang w:val="en-US"/>
          </w:rPr>
          <w:t xml:space="preserve"> are valid </w:t>
        </w:r>
        <w:r w:rsidRPr="00017AFC">
          <w:rPr>
            <w:rStyle w:val="Hyperlink"/>
            <w:lang w:val="en-US"/>
          </w:rPr>
          <w:t>for both of the two PDSCHs scheduled by the two PDCCHs.</w:t>
        </w:r>
      </w:hyperlink>
    </w:p>
    <w:p w14:paraId="716E0820" w14:textId="77777777" w:rsidR="001E5314" w:rsidRDefault="001E5314">
      <w:pPr>
        <w:pStyle w:val="TOC1"/>
        <w:rPr>
          <w:rFonts w:asciiTheme="minorHAnsi" w:eastAsiaTheme="minorEastAsia" w:hAnsiTheme="minorHAnsi" w:cstheme="minorBidi"/>
          <w:b w:val="0"/>
          <w:sz w:val="22"/>
          <w:lang w:eastAsia="en-US"/>
        </w:rPr>
      </w:pPr>
      <w:hyperlink w:anchor="_Toc16846719" w:history="1">
        <w:r w:rsidRPr="00017AFC">
          <w:rPr>
            <w:rStyle w:val="Hyperlink"/>
            <w:rFonts w:eastAsia="SimSun"/>
            <w:lang w:val="en-US"/>
            <w14:scene3d>
              <w14:camera w14:prst="orthographicFront"/>
              <w14:lightRig w14:rig="threePt" w14:dir="t">
                <w14:rot w14:lat="0" w14:lon="0" w14:rev="0"/>
              </w14:lightRig>
            </w14:scene3d>
          </w:rPr>
          <w:t>Proposal 4</w:t>
        </w:r>
        <w:r>
          <w:rPr>
            <w:rFonts w:asciiTheme="minorHAnsi" w:eastAsiaTheme="minorEastAsia" w:hAnsiTheme="minorHAnsi" w:cstheme="minorBidi"/>
            <w:b w:val="0"/>
            <w:sz w:val="22"/>
            <w:lang w:eastAsia="en-US"/>
          </w:rPr>
          <w:tab/>
        </w:r>
        <w:r w:rsidRPr="00017AFC">
          <w:rPr>
            <w:rStyle w:val="Hyperlink"/>
            <w:rFonts w:eastAsia="SimSun"/>
            <w:lang w:val="en-US"/>
          </w:rPr>
          <w:t xml:space="preserve">If a list of </w:t>
        </w:r>
        <w:r w:rsidRPr="00017AFC">
          <w:rPr>
            <w:rStyle w:val="Hyperlink"/>
            <w:i/>
            <w:lang w:val="en-US"/>
          </w:rPr>
          <w:t xml:space="preserve">lte-CRS-ToMatchAround </w:t>
        </w:r>
        <w:r w:rsidRPr="00017AFC">
          <w:rPr>
            <w:rStyle w:val="Hyperlink"/>
            <w:lang w:val="en-US"/>
          </w:rPr>
          <w:t xml:space="preserve">is added to </w:t>
        </w:r>
        <w:r w:rsidRPr="00017AFC">
          <w:rPr>
            <w:rStyle w:val="Hyperlink"/>
            <w:i/>
            <w:lang w:val="en-US"/>
          </w:rPr>
          <w:t xml:space="preserve">ServingCellConfig </w:t>
        </w:r>
        <w:r w:rsidRPr="00017AFC">
          <w:rPr>
            <w:rStyle w:val="Hyperlink"/>
            <w:lang w:val="en-US"/>
          </w:rPr>
          <w:t xml:space="preserve">in the TEI-16 work of DSS, then PDSCH rate matching applies around the LTE CRS configured by the associated </w:t>
        </w:r>
        <w:r w:rsidRPr="00017AFC">
          <w:rPr>
            <w:rStyle w:val="Hyperlink"/>
            <w:i/>
            <w:lang w:val="en-US"/>
          </w:rPr>
          <w:t>ServingCellConfig</w:t>
        </w:r>
        <w:r w:rsidRPr="00017AFC">
          <w:rPr>
            <w:rStyle w:val="Hyperlink"/>
            <w:lang w:val="en-US"/>
          </w:rPr>
          <w:t xml:space="preserve"> only.</w:t>
        </w:r>
      </w:hyperlink>
    </w:p>
    <w:p w14:paraId="253A9ACE" w14:textId="77777777" w:rsidR="001E5314" w:rsidRDefault="001E5314">
      <w:pPr>
        <w:pStyle w:val="TOC1"/>
        <w:rPr>
          <w:rFonts w:asciiTheme="minorHAnsi" w:eastAsiaTheme="minorEastAsia" w:hAnsiTheme="minorHAnsi" w:cstheme="minorBidi"/>
          <w:b w:val="0"/>
          <w:sz w:val="22"/>
          <w:lang w:eastAsia="en-US"/>
        </w:rPr>
      </w:pPr>
      <w:hyperlink w:anchor="_Toc16846720" w:history="1">
        <w:r w:rsidRPr="00017AFC">
          <w:rPr>
            <w:rStyle w:val="Hyperlink"/>
            <w:lang w:val="en-US"/>
            <w14:scene3d>
              <w14:camera w14:prst="orthographicFront"/>
              <w14:lightRig w14:rig="threePt" w14:dir="t">
                <w14:rot w14:lat="0" w14:lon="0" w14:rev="0"/>
              </w14:lightRig>
            </w14:scene3d>
          </w:rPr>
          <w:t>Proposal 5</w:t>
        </w:r>
        <w:r>
          <w:rPr>
            <w:rFonts w:asciiTheme="minorHAnsi" w:eastAsiaTheme="minorEastAsia" w:hAnsiTheme="minorHAnsi" w:cstheme="minorBidi"/>
            <w:b w:val="0"/>
            <w:sz w:val="22"/>
            <w:lang w:eastAsia="en-US"/>
          </w:rPr>
          <w:tab/>
        </w:r>
        <w:r w:rsidRPr="00017AFC">
          <w:rPr>
            <w:rStyle w:val="Hyperlink"/>
            <w:lang w:val="en-US"/>
          </w:rPr>
          <w:t>A UE receiving downlink NC-JT scheduling assignments of two PDSCHs can ignore both scheduling assignments in case one of the scheduled PDSCH is mapped to REs used for DMRS to the other scheduled PDSCH to the same UE</w:t>
        </w:r>
      </w:hyperlink>
    </w:p>
    <w:p w14:paraId="545188F5" w14:textId="77777777" w:rsidR="001E5314" w:rsidRDefault="001E5314">
      <w:pPr>
        <w:pStyle w:val="TOC1"/>
        <w:rPr>
          <w:rFonts w:asciiTheme="minorHAnsi" w:eastAsiaTheme="minorEastAsia" w:hAnsiTheme="minorHAnsi" w:cstheme="minorBidi"/>
          <w:b w:val="0"/>
          <w:sz w:val="22"/>
          <w:lang w:eastAsia="en-US"/>
        </w:rPr>
      </w:pPr>
      <w:hyperlink w:anchor="_Toc16846721" w:history="1">
        <w:r w:rsidRPr="00017AFC">
          <w:rPr>
            <w:rStyle w:val="Hyperlink"/>
            <w:lang w:val="en-US"/>
            <w14:scene3d>
              <w14:camera w14:prst="orthographicFront"/>
              <w14:lightRig w14:rig="threePt" w14:dir="t">
                <w14:rot w14:lat="0" w14:lon="0" w14:rev="0"/>
              </w14:lightRig>
            </w14:scene3d>
          </w:rPr>
          <w:t>Proposal 6</w:t>
        </w:r>
        <w:r>
          <w:rPr>
            <w:rFonts w:asciiTheme="minorHAnsi" w:eastAsiaTheme="minorEastAsia" w:hAnsiTheme="minorHAnsi" w:cstheme="minorBidi"/>
            <w:b w:val="0"/>
            <w:sz w:val="22"/>
            <w:lang w:eastAsia="en-US"/>
          </w:rPr>
          <w:tab/>
        </w:r>
        <w:r w:rsidRPr="00017AFC">
          <w:rPr>
            <w:rStyle w:val="Hyperlink"/>
            <w:lang w:val="en-US"/>
          </w:rPr>
          <w:t xml:space="preserve">When DMRS Type 1 or Type 2 is configured, and when 2 TCI states are indicated by a TCI code point, the first and second TCI state corresponds to CDM group </w:t>
        </w:r>
        <w:r w:rsidRPr="00017AFC">
          <w:rPr>
            <w:rStyle w:val="Hyperlink"/>
          </w:rPr>
          <w:t>λ</w:t>
        </w:r>
        <w:r w:rsidRPr="00017AFC">
          <w:rPr>
            <w:rStyle w:val="Hyperlink"/>
            <w:lang w:val="en-US"/>
          </w:rPr>
          <w:t>=0,1 respectively.</w:t>
        </w:r>
      </w:hyperlink>
    </w:p>
    <w:p w14:paraId="56FFFAB7" w14:textId="77777777" w:rsidR="001E5314" w:rsidRDefault="001E5314">
      <w:pPr>
        <w:pStyle w:val="TOC1"/>
        <w:rPr>
          <w:rFonts w:asciiTheme="minorHAnsi" w:eastAsiaTheme="minorEastAsia" w:hAnsiTheme="minorHAnsi" w:cstheme="minorBidi"/>
          <w:b w:val="0"/>
          <w:sz w:val="22"/>
          <w:lang w:eastAsia="en-US"/>
        </w:rPr>
      </w:pPr>
      <w:hyperlink w:anchor="_Toc16846722" w:history="1">
        <w:r w:rsidRPr="00017AFC">
          <w:rPr>
            <w:rStyle w:val="Hyperlink"/>
            <w:lang w:val="en-US"/>
            <w14:scene3d>
              <w14:camera w14:prst="orthographicFront"/>
              <w14:lightRig w14:rig="threePt" w14:dir="t">
                <w14:rot w14:lat="0" w14:lon="0" w14:rev="0"/>
              </w14:lightRig>
            </w14:scene3d>
          </w:rPr>
          <w:t>Proposal 7</w:t>
        </w:r>
        <w:r>
          <w:rPr>
            <w:rFonts w:asciiTheme="minorHAnsi" w:eastAsiaTheme="minorEastAsia" w:hAnsiTheme="minorHAnsi" w:cstheme="minorBidi"/>
            <w:b w:val="0"/>
            <w:sz w:val="22"/>
            <w:lang w:eastAsia="en-US"/>
          </w:rPr>
          <w:tab/>
        </w:r>
        <w:r w:rsidRPr="00017AFC">
          <w:rPr>
            <w:rStyle w:val="Hyperlink"/>
            <w:lang w:val="en-US"/>
          </w:rPr>
          <w:t>When a single DMRS CDM group is indicated by antenna port indication table, the first TCI state in a code point with two TCI states is used for the scheduled PDSCH.</w:t>
        </w:r>
      </w:hyperlink>
    </w:p>
    <w:p w14:paraId="354224E9" w14:textId="77777777" w:rsidR="001E5314" w:rsidRDefault="001E5314">
      <w:pPr>
        <w:pStyle w:val="TOC1"/>
        <w:rPr>
          <w:rFonts w:asciiTheme="minorHAnsi" w:eastAsiaTheme="minorEastAsia" w:hAnsiTheme="minorHAnsi" w:cstheme="minorBidi"/>
          <w:b w:val="0"/>
          <w:sz w:val="22"/>
          <w:lang w:eastAsia="en-US"/>
        </w:rPr>
      </w:pPr>
      <w:hyperlink w:anchor="_Toc16846723" w:history="1">
        <w:r w:rsidRPr="00017AFC">
          <w:rPr>
            <w:rStyle w:val="Hyperlink"/>
            <w:lang w:val="en-US"/>
            <w14:scene3d>
              <w14:camera w14:prst="orthographicFront"/>
              <w14:lightRig w14:rig="threePt" w14:dir="t">
                <w14:rot w14:lat="0" w14:lon="0" w14:rev="0"/>
              </w14:lightRig>
            </w14:scene3d>
          </w:rPr>
          <w:t>Proposal 8</w:t>
        </w:r>
        <w:r>
          <w:rPr>
            <w:rFonts w:asciiTheme="minorHAnsi" w:eastAsiaTheme="minorEastAsia" w:hAnsiTheme="minorHAnsi" w:cstheme="minorBidi"/>
            <w:b w:val="0"/>
            <w:sz w:val="22"/>
            <w:lang w:eastAsia="en-US"/>
          </w:rPr>
          <w:tab/>
        </w:r>
        <w:r w:rsidRPr="00017AFC">
          <w:rPr>
            <w:rStyle w:val="Hyperlink"/>
            <w:lang w:val="en-US"/>
          </w:rPr>
          <w:t>When three DMRS CDM group is indicated by antenna port indication table, and the indicated TCI code point has two TCI states, then the UE can ignore the DCI</w:t>
        </w:r>
      </w:hyperlink>
    </w:p>
    <w:p w14:paraId="458EBDBC" w14:textId="77777777" w:rsidR="001E5314" w:rsidRDefault="001E5314">
      <w:pPr>
        <w:pStyle w:val="TOC1"/>
        <w:rPr>
          <w:rFonts w:asciiTheme="minorHAnsi" w:eastAsiaTheme="minorEastAsia" w:hAnsiTheme="minorHAnsi" w:cstheme="minorBidi"/>
          <w:b w:val="0"/>
          <w:sz w:val="22"/>
          <w:lang w:eastAsia="en-US"/>
        </w:rPr>
      </w:pPr>
      <w:hyperlink w:anchor="_Toc16846724" w:history="1">
        <w:r w:rsidRPr="00017AFC">
          <w:rPr>
            <w:rStyle w:val="Hyperlink"/>
            <w:rFonts w:ascii="Calibri" w:hAnsi="Calibri" w:cs="Calibri"/>
            <w:lang w:val="en-US" w:eastAsia="en-US"/>
            <w14:scene3d>
              <w14:camera w14:prst="orthographicFront"/>
              <w14:lightRig w14:rig="threePt" w14:dir="t">
                <w14:rot w14:lat="0" w14:lon="0" w14:rev="0"/>
              </w14:lightRig>
            </w14:scene3d>
          </w:rPr>
          <w:t>Proposal 9</w:t>
        </w:r>
        <w:r>
          <w:rPr>
            <w:rFonts w:asciiTheme="minorHAnsi" w:eastAsiaTheme="minorEastAsia" w:hAnsiTheme="minorHAnsi" w:cstheme="minorBidi"/>
            <w:b w:val="0"/>
            <w:sz w:val="22"/>
            <w:lang w:eastAsia="en-US"/>
          </w:rPr>
          <w:tab/>
        </w:r>
        <w:r w:rsidRPr="00017AFC">
          <w:rPr>
            <w:rStyle w:val="Hyperlink"/>
            <w:lang w:val="en-US"/>
          </w:rPr>
          <w:t>Add one row to the DMRS Type 1 antenna port indication table using ports 0,2,3 to allow for scheduling (1,2) layers in the two CDM groups respectively</w:t>
        </w:r>
      </w:hyperlink>
    </w:p>
    <w:p w14:paraId="1011ACE4" w14:textId="77777777" w:rsidR="001E5314" w:rsidRDefault="001E5314">
      <w:pPr>
        <w:pStyle w:val="TOC1"/>
        <w:rPr>
          <w:rFonts w:asciiTheme="minorHAnsi" w:eastAsiaTheme="minorEastAsia" w:hAnsiTheme="minorHAnsi" w:cstheme="minorBidi"/>
          <w:b w:val="0"/>
          <w:sz w:val="22"/>
          <w:lang w:eastAsia="en-US"/>
        </w:rPr>
      </w:pPr>
      <w:hyperlink w:anchor="_Toc16846725" w:history="1">
        <w:r w:rsidRPr="00017AFC">
          <w:rPr>
            <w:rStyle w:val="Hyperlink"/>
            <w:lang w:val="en-US"/>
            <w14:scene3d>
              <w14:camera w14:prst="orthographicFront"/>
              <w14:lightRig w14:rig="threePt" w14:dir="t">
                <w14:rot w14:lat="0" w14:lon="0" w14:rev="0"/>
              </w14:lightRig>
            </w14:scene3d>
          </w:rPr>
          <w:t>Proposal 10</w:t>
        </w:r>
        <w:r>
          <w:rPr>
            <w:rFonts w:asciiTheme="minorHAnsi" w:eastAsiaTheme="minorEastAsia" w:hAnsiTheme="minorHAnsi" w:cstheme="minorBidi"/>
            <w:b w:val="0"/>
            <w:sz w:val="22"/>
            <w:lang w:eastAsia="en-US"/>
          </w:rPr>
          <w:tab/>
        </w:r>
        <w:r w:rsidRPr="00017AFC">
          <w:rPr>
            <w:rStyle w:val="Hyperlink"/>
            <w:lang w:val="en-US"/>
          </w:rPr>
          <w:t>MU-MIMO is not considered in DMRS port allocations for NC-JT.</w:t>
        </w:r>
      </w:hyperlink>
    </w:p>
    <w:p w14:paraId="11226745" w14:textId="77777777" w:rsidR="001E5314" w:rsidRDefault="001E5314">
      <w:pPr>
        <w:pStyle w:val="TOC1"/>
        <w:rPr>
          <w:rFonts w:asciiTheme="minorHAnsi" w:eastAsiaTheme="minorEastAsia" w:hAnsiTheme="minorHAnsi" w:cstheme="minorBidi"/>
          <w:b w:val="0"/>
          <w:sz w:val="22"/>
          <w:lang w:eastAsia="en-US"/>
        </w:rPr>
      </w:pPr>
      <w:hyperlink w:anchor="_Toc16846726" w:history="1">
        <w:r w:rsidRPr="00017AFC">
          <w:rPr>
            <w:rStyle w:val="Hyperlink"/>
            <w:lang w:val="en-US"/>
            <w14:scene3d>
              <w14:camera w14:prst="orthographicFront"/>
              <w14:lightRig w14:rig="threePt" w14:dir="t">
                <w14:rot w14:lat="0" w14:lon="0" w14:rev="0"/>
              </w14:lightRig>
            </w14:scene3d>
          </w:rPr>
          <w:t>Proposal 11</w:t>
        </w:r>
        <w:r>
          <w:rPr>
            <w:rFonts w:asciiTheme="minorHAnsi" w:eastAsiaTheme="minorEastAsia" w:hAnsiTheme="minorHAnsi" w:cstheme="minorBidi"/>
            <w:b w:val="0"/>
            <w:sz w:val="22"/>
            <w:lang w:eastAsia="en-US"/>
          </w:rPr>
          <w:tab/>
        </w:r>
        <w:r w:rsidRPr="00017AFC">
          <w:rPr>
            <w:rStyle w:val="Hyperlink"/>
            <w:lang w:val="en-US"/>
          </w:rPr>
          <w:t>If more than 4 layers are supported in NC-JT, restrict layer combinations between two TRPs such that |L1-L2| &lt;2.</w:t>
        </w:r>
      </w:hyperlink>
    </w:p>
    <w:p w14:paraId="6FE07DA2" w14:textId="77777777" w:rsidR="001E5314" w:rsidRDefault="001E5314">
      <w:pPr>
        <w:pStyle w:val="TOC1"/>
        <w:rPr>
          <w:rFonts w:asciiTheme="minorHAnsi" w:eastAsiaTheme="minorEastAsia" w:hAnsiTheme="minorHAnsi" w:cstheme="minorBidi"/>
          <w:b w:val="0"/>
          <w:sz w:val="22"/>
          <w:lang w:eastAsia="en-US"/>
        </w:rPr>
      </w:pPr>
      <w:hyperlink w:anchor="_Toc16846727" w:history="1">
        <w:r w:rsidRPr="00017AFC">
          <w:rPr>
            <w:rStyle w:val="Hyperlink"/>
            <w14:scene3d>
              <w14:camera w14:prst="orthographicFront"/>
              <w14:lightRig w14:rig="threePt" w14:dir="t">
                <w14:rot w14:lat="0" w14:lon="0" w14:rev="0"/>
              </w14:lightRig>
            </w14:scene3d>
          </w:rPr>
          <w:t>Proposal 12</w:t>
        </w:r>
        <w:r>
          <w:rPr>
            <w:rFonts w:asciiTheme="minorHAnsi" w:eastAsiaTheme="minorEastAsia" w:hAnsiTheme="minorHAnsi" w:cstheme="minorBidi"/>
            <w:b w:val="0"/>
            <w:sz w:val="22"/>
            <w:lang w:eastAsia="en-US"/>
          </w:rPr>
          <w:tab/>
        </w:r>
        <w:r w:rsidRPr="00017AFC">
          <w:rPr>
            <w:rStyle w:val="Hyperlink"/>
          </w:rPr>
          <w:t>For Schemes 2a and 2b, the total resource allocation is signalled in DCI.</w:t>
        </w:r>
      </w:hyperlink>
    </w:p>
    <w:p w14:paraId="12409934" w14:textId="77777777" w:rsidR="001E5314" w:rsidRDefault="001E5314">
      <w:pPr>
        <w:pStyle w:val="TOC1"/>
        <w:rPr>
          <w:rFonts w:asciiTheme="minorHAnsi" w:eastAsiaTheme="minorEastAsia" w:hAnsiTheme="minorHAnsi" w:cstheme="minorBidi"/>
          <w:b w:val="0"/>
          <w:sz w:val="22"/>
          <w:lang w:eastAsia="en-US"/>
        </w:rPr>
      </w:pPr>
      <w:hyperlink w:anchor="_Toc16846728" w:history="1">
        <w:r w:rsidRPr="00017AFC">
          <w:rPr>
            <w:rStyle w:val="Hyperlink"/>
            <w14:scene3d>
              <w14:camera w14:prst="orthographicFront"/>
              <w14:lightRig w14:rig="threePt" w14:dir="t">
                <w14:rot w14:lat="0" w14:lon="0" w14:rev="0"/>
              </w14:lightRig>
            </w14:scene3d>
          </w:rPr>
          <w:t>Proposal 13</w:t>
        </w:r>
        <w:r>
          <w:rPr>
            <w:rFonts w:asciiTheme="minorHAnsi" w:eastAsiaTheme="minorEastAsia" w:hAnsiTheme="minorHAnsi" w:cstheme="minorBidi"/>
            <w:b w:val="0"/>
            <w:sz w:val="22"/>
            <w:lang w:eastAsia="en-US"/>
          </w:rPr>
          <w:tab/>
        </w:r>
        <w:r w:rsidRPr="00017AFC">
          <w:rPr>
            <w:rStyle w:val="Hyperlink"/>
          </w:rPr>
          <w:t>For Schemes 2b, half of the total allocated  RBs indicated in DCI  are used for TBS determination.</w:t>
        </w:r>
      </w:hyperlink>
    </w:p>
    <w:p w14:paraId="5342225A" w14:textId="77777777" w:rsidR="001E5314" w:rsidRDefault="001E5314">
      <w:pPr>
        <w:pStyle w:val="TOC1"/>
        <w:rPr>
          <w:rFonts w:asciiTheme="minorHAnsi" w:eastAsiaTheme="minorEastAsia" w:hAnsiTheme="minorHAnsi" w:cstheme="minorBidi"/>
          <w:b w:val="0"/>
          <w:sz w:val="22"/>
          <w:lang w:eastAsia="en-US"/>
        </w:rPr>
      </w:pPr>
      <w:hyperlink w:anchor="_Toc16846729" w:history="1">
        <w:r w:rsidRPr="00017AFC">
          <w:rPr>
            <w:rStyle w:val="Hyperlink"/>
            <w:lang w:val="en-US"/>
            <w14:scene3d>
              <w14:camera w14:prst="orthographicFront"/>
              <w14:lightRig w14:rig="threePt" w14:dir="t">
                <w14:rot w14:lat="0" w14:lon="0" w14:rev="0"/>
              </w14:lightRig>
            </w14:scene3d>
          </w:rPr>
          <w:t>Proposal 14</w:t>
        </w:r>
        <w:r>
          <w:rPr>
            <w:rFonts w:asciiTheme="minorHAnsi" w:eastAsiaTheme="minorEastAsia" w:hAnsiTheme="minorHAnsi" w:cstheme="minorBidi"/>
            <w:b w:val="0"/>
            <w:sz w:val="22"/>
            <w:lang w:eastAsia="en-US"/>
          </w:rPr>
          <w:tab/>
        </w:r>
        <w:r w:rsidRPr="00017AFC">
          <w:rPr>
            <w:rStyle w:val="Hyperlink"/>
            <w:lang w:val="en-US"/>
          </w:rPr>
          <w:t xml:space="preserve">FDM Scheme 2b is supported where a single DCI can trigger multiple PDSCH transmissions (single CW per PDSCH). </w:t>
        </w:r>
      </w:hyperlink>
    </w:p>
    <w:p w14:paraId="2B2CB4F5" w14:textId="77777777" w:rsidR="001E5314" w:rsidRDefault="001E5314">
      <w:pPr>
        <w:pStyle w:val="TOC1"/>
        <w:rPr>
          <w:rFonts w:asciiTheme="minorHAnsi" w:eastAsiaTheme="minorEastAsia" w:hAnsiTheme="minorHAnsi" w:cstheme="minorBidi"/>
          <w:b w:val="0"/>
          <w:sz w:val="22"/>
          <w:lang w:eastAsia="en-US"/>
        </w:rPr>
      </w:pPr>
      <w:hyperlink w:anchor="_Toc16846730" w:history="1">
        <w:r w:rsidRPr="00017AFC">
          <w:rPr>
            <w:rStyle w:val="Hyperlink"/>
            <w:lang w:val="en-US"/>
            <w14:scene3d>
              <w14:camera w14:prst="orthographicFront"/>
              <w14:lightRig w14:rig="threePt" w14:dir="t">
                <w14:rot w14:lat="0" w14:lon="0" w14:rev="0"/>
              </w14:lightRig>
            </w14:scene3d>
          </w:rPr>
          <w:t>Proposal 15</w:t>
        </w:r>
        <w:r>
          <w:rPr>
            <w:rFonts w:asciiTheme="minorHAnsi" w:eastAsiaTheme="minorEastAsia" w:hAnsiTheme="minorHAnsi" w:cstheme="minorBidi"/>
            <w:b w:val="0"/>
            <w:sz w:val="22"/>
            <w:lang w:eastAsia="en-US"/>
          </w:rPr>
          <w:tab/>
        </w:r>
        <w:r w:rsidRPr="00017AFC">
          <w:rPr>
            <w:rStyle w:val="Hyperlink"/>
            <w:lang w:val="en-US"/>
          </w:rPr>
          <w:t>Same MCS is applied to all TRPs in Scheme 2b.</w:t>
        </w:r>
      </w:hyperlink>
    </w:p>
    <w:p w14:paraId="6D26E1CF" w14:textId="77777777" w:rsidR="001E5314" w:rsidRDefault="001E5314">
      <w:pPr>
        <w:pStyle w:val="TOC1"/>
        <w:rPr>
          <w:rFonts w:asciiTheme="minorHAnsi" w:eastAsiaTheme="minorEastAsia" w:hAnsiTheme="minorHAnsi" w:cstheme="minorBidi"/>
          <w:b w:val="0"/>
          <w:sz w:val="22"/>
          <w:lang w:eastAsia="en-US"/>
        </w:rPr>
      </w:pPr>
      <w:hyperlink w:anchor="_Toc16846731" w:history="1">
        <w:r w:rsidRPr="00017AFC">
          <w:rPr>
            <w:rStyle w:val="Hyperlink"/>
            <w:lang w:val="en-US"/>
            <w14:scene3d>
              <w14:camera w14:prst="orthographicFront"/>
              <w14:lightRig w14:rig="threePt" w14:dir="t">
                <w14:rot w14:lat="0" w14:lon="0" w14:rev="0"/>
              </w14:lightRig>
            </w14:scene3d>
          </w:rPr>
          <w:t>Proposal 16</w:t>
        </w:r>
        <w:r>
          <w:rPr>
            <w:rFonts w:asciiTheme="minorHAnsi" w:eastAsiaTheme="minorEastAsia" w:hAnsiTheme="minorHAnsi" w:cstheme="minorBidi"/>
            <w:b w:val="0"/>
            <w:sz w:val="22"/>
            <w:lang w:eastAsia="en-US"/>
          </w:rPr>
          <w:tab/>
        </w:r>
        <w:r w:rsidRPr="00017AFC">
          <w:rPr>
            <w:rStyle w:val="Hyperlink"/>
            <w:lang w:val="en-US"/>
          </w:rPr>
          <w:t>For URLLC, support FDM with up to at least four TCI states in the same slot. The maximum number of TCI states a UE can simultaneously handle in FDM case, is a UE capability where two is the baseline functionality.</w:t>
        </w:r>
      </w:hyperlink>
    </w:p>
    <w:p w14:paraId="07B1B4FE" w14:textId="77777777" w:rsidR="001E5314" w:rsidRDefault="001E5314">
      <w:pPr>
        <w:pStyle w:val="TOC1"/>
        <w:rPr>
          <w:rFonts w:asciiTheme="minorHAnsi" w:eastAsiaTheme="minorEastAsia" w:hAnsiTheme="minorHAnsi" w:cstheme="minorBidi"/>
          <w:b w:val="0"/>
          <w:sz w:val="22"/>
          <w:lang w:eastAsia="en-US"/>
        </w:rPr>
      </w:pPr>
      <w:hyperlink w:anchor="_Toc16846732" w:history="1">
        <w:r w:rsidRPr="00017AFC">
          <w:rPr>
            <w:rStyle w:val="Hyperlink"/>
            <w:lang w:val="en-US"/>
            <w14:scene3d>
              <w14:camera w14:prst="orthographicFront"/>
              <w14:lightRig w14:rig="threePt" w14:dir="t">
                <w14:rot w14:lat="0" w14:lon="0" w14:rev="0"/>
              </w14:lightRig>
            </w14:scene3d>
          </w:rPr>
          <w:t>Proposal 17</w:t>
        </w:r>
        <w:r>
          <w:rPr>
            <w:rFonts w:asciiTheme="minorHAnsi" w:eastAsiaTheme="minorEastAsia" w:hAnsiTheme="minorHAnsi" w:cstheme="minorBidi"/>
            <w:b w:val="0"/>
            <w:sz w:val="22"/>
            <w:lang w:eastAsia="en-US"/>
          </w:rPr>
          <w:tab/>
        </w:r>
        <w:r w:rsidRPr="00017AFC">
          <w:rPr>
            <w:rStyle w:val="Hyperlink"/>
            <w:lang w:val="en-US"/>
          </w:rPr>
          <w:t>Support up to two layers transmission for TDM schemes</w:t>
        </w:r>
      </w:hyperlink>
    </w:p>
    <w:p w14:paraId="4779323D" w14:textId="77777777" w:rsidR="001E5314" w:rsidRDefault="001E5314">
      <w:pPr>
        <w:pStyle w:val="TOC1"/>
        <w:rPr>
          <w:rFonts w:asciiTheme="minorHAnsi" w:eastAsiaTheme="minorEastAsia" w:hAnsiTheme="minorHAnsi" w:cstheme="minorBidi"/>
          <w:b w:val="0"/>
          <w:sz w:val="22"/>
          <w:lang w:eastAsia="en-US"/>
        </w:rPr>
      </w:pPr>
      <w:hyperlink w:anchor="_Toc16846733" w:history="1">
        <w:r w:rsidRPr="00017AFC">
          <w:rPr>
            <w:rStyle w:val="Hyperlink"/>
            <w:lang w:val="en-US"/>
            <w14:scene3d>
              <w14:camera w14:prst="orthographicFront"/>
              <w14:lightRig w14:rig="threePt" w14:dir="t">
                <w14:rot w14:lat="0" w14:lon="0" w14:rev="0"/>
              </w14:lightRig>
            </w14:scene3d>
          </w:rPr>
          <w:t>Proposal 18</w:t>
        </w:r>
        <w:r>
          <w:rPr>
            <w:rFonts w:asciiTheme="minorHAnsi" w:eastAsiaTheme="minorEastAsia" w:hAnsiTheme="minorHAnsi" w:cstheme="minorBidi"/>
            <w:b w:val="0"/>
            <w:sz w:val="22"/>
            <w:lang w:eastAsia="en-US"/>
          </w:rPr>
          <w:tab/>
        </w:r>
        <w:r w:rsidRPr="00017AFC">
          <w:rPr>
            <w:rStyle w:val="Hyperlink"/>
            <w:lang w:val="en-US"/>
          </w:rPr>
          <w:t>Use the same dynamic mechanism for repetition indication for single and multiple TRPs</w:t>
        </w:r>
      </w:hyperlink>
    </w:p>
    <w:p w14:paraId="0F893052" w14:textId="77777777" w:rsidR="001E5314" w:rsidRDefault="001E5314">
      <w:pPr>
        <w:pStyle w:val="TOC1"/>
        <w:rPr>
          <w:rFonts w:asciiTheme="minorHAnsi" w:eastAsiaTheme="minorEastAsia" w:hAnsiTheme="minorHAnsi" w:cstheme="minorBidi"/>
          <w:b w:val="0"/>
          <w:sz w:val="22"/>
          <w:lang w:eastAsia="en-US"/>
        </w:rPr>
      </w:pPr>
      <w:hyperlink w:anchor="_Toc16846734" w:history="1">
        <w:r w:rsidRPr="00017AFC">
          <w:rPr>
            <w:rStyle w:val="Hyperlink"/>
            <w:lang w:val="en-US"/>
            <w14:scene3d>
              <w14:camera w14:prst="orthographicFront"/>
              <w14:lightRig w14:rig="threePt" w14:dir="t">
                <w14:rot w14:lat="0" w14:lon="0" w14:rev="0"/>
              </w14:lightRig>
            </w14:scene3d>
          </w:rPr>
          <w:t>Proposal 19</w:t>
        </w:r>
        <w:r>
          <w:rPr>
            <w:rFonts w:asciiTheme="minorHAnsi" w:eastAsiaTheme="minorEastAsia" w:hAnsiTheme="minorHAnsi" w:cstheme="minorBidi"/>
            <w:b w:val="0"/>
            <w:sz w:val="22"/>
            <w:lang w:eastAsia="en-US"/>
          </w:rPr>
          <w:tab/>
        </w:r>
        <w:r w:rsidRPr="00017AFC">
          <w:rPr>
            <w:rStyle w:val="Hyperlink"/>
            <w:lang w:val="en-US"/>
          </w:rPr>
          <w:t>Up to 4 TCI states are supported for Schemes 3 and 4</w:t>
        </w:r>
      </w:hyperlink>
    </w:p>
    <w:p w14:paraId="1D0F6B52" w14:textId="77777777" w:rsidR="001E5314" w:rsidRDefault="001E5314">
      <w:pPr>
        <w:pStyle w:val="TOC1"/>
        <w:rPr>
          <w:rFonts w:asciiTheme="minorHAnsi" w:eastAsiaTheme="minorEastAsia" w:hAnsiTheme="minorHAnsi" w:cstheme="minorBidi"/>
          <w:b w:val="0"/>
          <w:sz w:val="22"/>
          <w:lang w:eastAsia="en-US"/>
        </w:rPr>
      </w:pPr>
      <w:hyperlink w:anchor="_Toc16846735" w:history="1">
        <w:r w:rsidRPr="00017AFC">
          <w:rPr>
            <w:rStyle w:val="Hyperlink"/>
            <w:lang w:val="en-US"/>
            <w14:scene3d>
              <w14:camera w14:prst="orthographicFront"/>
              <w14:lightRig w14:rig="threePt" w14:dir="t">
                <w14:rot w14:lat="0" w14:lon="0" w14:rev="0"/>
              </w14:lightRig>
            </w14:scene3d>
          </w:rPr>
          <w:t>Proposal 20</w:t>
        </w:r>
        <w:r>
          <w:rPr>
            <w:rFonts w:asciiTheme="minorHAnsi" w:eastAsiaTheme="minorEastAsia" w:hAnsiTheme="minorHAnsi" w:cstheme="minorBidi"/>
            <w:b w:val="0"/>
            <w:sz w:val="22"/>
            <w:lang w:eastAsia="en-US"/>
          </w:rPr>
          <w:tab/>
        </w:r>
        <w:r w:rsidRPr="00017AFC">
          <w:rPr>
            <w:rStyle w:val="Hyperlink"/>
            <w:lang w:val="en-US"/>
          </w:rPr>
          <w:t>Multiple RV sequences are configured and RV field in DCI is used to select one of the sequences.</w:t>
        </w:r>
      </w:hyperlink>
    </w:p>
    <w:p w14:paraId="7394DEBC" w14:textId="77777777" w:rsidR="001E5314" w:rsidRDefault="001E5314">
      <w:pPr>
        <w:pStyle w:val="TOC1"/>
        <w:rPr>
          <w:rFonts w:asciiTheme="minorHAnsi" w:eastAsiaTheme="minorEastAsia" w:hAnsiTheme="minorHAnsi" w:cstheme="minorBidi"/>
          <w:b w:val="0"/>
          <w:sz w:val="22"/>
          <w:lang w:eastAsia="en-US"/>
        </w:rPr>
      </w:pPr>
      <w:hyperlink w:anchor="_Toc16846736" w:history="1">
        <w:r w:rsidRPr="00017AFC">
          <w:rPr>
            <w:rStyle w:val="Hyperlink"/>
            <w:rFonts w:eastAsia="SimSun"/>
            <w:lang w:val="en-US"/>
            <w14:scene3d>
              <w14:camera w14:prst="orthographicFront"/>
              <w14:lightRig w14:rig="threePt" w14:dir="t">
                <w14:rot w14:lat="0" w14:lon="0" w14:rev="0"/>
              </w14:lightRig>
            </w14:scene3d>
          </w:rPr>
          <w:t>Proposal 21</w:t>
        </w:r>
        <w:r>
          <w:rPr>
            <w:rFonts w:asciiTheme="minorHAnsi" w:eastAsiaTheme="minorEastAsia" w:hAnsiTheme="minorHAnsi" w:cstheme="minorBidi"/>
            <w:b w:val="0"/>
            <w:sz w:val="22"/>
            <w:lang w:eastAsia="en-US"/>
          </w:rPr>
          <w:tab/>
        </w:r>
        <w:r w:rsidRPr="00017AFC">
          <w:rPr>
            <w:rStyle w:val="Hyperlink"/>
            <w:rFonts w:eastAsia="SimSun"/>
            <w:lang w:val="en-US"/>
          </w:rPr>
          <w:t>The UE can be configured with a search space repetition set across N&gt;1 CORESETs where the same search space is repeated in each CORESET. For a given PDCCH candidate, with a given DCI size, in one search space/CORESET there is a corresponding candidate in each search space in the repetition set of N. All corresponding candidates have the same DCI size and aggregation level.</w:t>
        </w:r>
      </w:hyperlink>
    </w:p>
    <w:p w14:paraId="180318B6" w14:textId="0F61931F" w:rsidR="002B15FB" w:rsidRPr="00C36D72" w:rsidRDefault="002B15FB" w:rsidP="00B312A0">
      <w:pPr>
        <w:jc w:val="both"/>
        <w:rPr>
          <w:rFonts w:ascii="Times New Roman" w:hAnsi="Times New Roman" w:cs="Times New Roman"/>
          <w:lang w:val="en-US"/>
        </w:rPr>
      </w:pPr>
      <w:r w:rsidRPr="00C36D72">
        <w:rPr>
          <w:rFonts w:ascii="Times New Roman" w:hAnsi="Times New Roman" w:cs="Times New Roman"/>
        </w:rPr>
        <w:lastRenderedPageBreak/>
        <w:fldChar w:fldCharType="end"/>
      </w:r>
    </w:p>
    <w:p w14:paraId="0DEF49B4" w14:textId="7F840ECB" w:rsidR="0045141A" w:rsidRPr="00C36D72" w:rsidRDefault="0026523C" w:rsidP="00B312A0">
      <w:pPr>
        <w:pStyle w:val="Heading1"/>
        <w:jc w:val="both"/>
        <w:rPr>
          <w:rFonts w:ascii="Times New Roman" w:hAnsi="Times New Roman" w:cs="Times New Roman"/>
        </w:rPr>
      </w:pPr>
      <w:r w:rsidRPr="00C36D72">
        <w:rPr>
          <w:rFonts w:ascii="Times New Roman" w:hAnsi="Times New Roman" w:cs="Times New Roman"/>
        </w:rPr>
        <w:t>References</w:t>
      </w:r>
    </w:p>
    <w:p w14:paraId="7DFBEA3F" w14:textId="2DD33CBB" w:rsidR="001617D0" w:rsidRPr="00C36D72" w:rsidRDefault="001617D0" w:rsidP="00B312A0">
      <w:pPr>
        <w:pStyle w:val="Reference"/>
        <w:jc w:val="both"/>
        <w:rPr>
          <w:rFonts w:ascii="Times New Roman" w:hAnsi="Times New Roman" w:cs="Times New Roman"/>
          <w:lang w:val="en-US"/>
        </w:rPr>
      </w:pPr>
      <w:bookmarkStart w:id="40" w:name="_Ref4668838"/>
      <w:r w:rsidRPr="00C36D72">
        <w:rPr>
          <w:rFonts w:ascii="Times New Roman" w:hAnsi="Times New Roman" w:cs="Times New Roman"/>
          <w:lang w:val="en-US"/>
        </w:rPr>
        <w:t>R1-1901702</w:t>
      </w:r>
      <w:r w:rsidRPr="00C36D72">
        <w:rPr>
          <w:rFonts w:ascii="Times New Roman" w:hAnsi="Times New Roman" w:cs="Times New Roman"/>
          <w:lang w:val="en-US"/>
        </w:rPr>
        <w:tab/>
        <w:t>“Further discussion on multi TRP transmission”</w:t>
      </w:r>
      <w:r w:rsidRPr="00C36D72">
        <w:rPr>
          <w:rFonts w:ascii="Times New Roman" w:hAnsi="Times New Roman" w:cs="Times New Roman"/>
          <w:lang w:val="en-US"/>
        </w:rPr>
        <w:tab/>
        <w:t>vivo</w:t>
      </w:r>
      <w:bookmarkEnd w:id="40"/>
    </w:p>
    <w:p w14:paraId="109F0B5D" w14:textId="7294DE05" w:rsidR="006F5FC0" w:rsidRPr="00C36D72" w:rsidRDefault="003040E0" w:rsidP="00B312A0">
      <w:pPr>
        <w:pStyle w:val="Reference"/>
        <w:jc w:val="both"/>
        <w:rPr>
          <w:rFonts w:ascii="Times New Roman" w:hAnsi="Times New Roman" w:cs="Times New Roman"/>
          <w:lang w:val="en-US"/>
        </w:rPr>
      </w:pPr>
      <w:bookmarkStart w:id="41" w:name="_Ref4674664"/>
      <w:r w:rsidRPr="00C36D72">
        <w:rPr>
          <w:rFonts w:ascii="Times New Roman" w:hAnsi="Times New Roman" w:cs="Times New Roman"/>
          <w:lang w:val="en-US"/>
        </w:rPr>
        <w:t>R1-1903043, “</w:t>
      </w:r>
      <w:r w:rsidR="007953BF" w:rsidRPr="00C36D72">
        <w:rPr>
          <w:rFonts w:ascii="Times New Roman" w:hAnsi="Times New Roman" w:cs="Times New Roman"/>
          <w:lang w:val="en-US"/>
        </w:rPr>
        <w:t>Multi-TRP Enhancements</w:t>
      </w:r>
      <w:r w:rsidRPr="00C36D72">
        <w:rPr>
          <w:rFonts w:ascii="Times New Roman" w:hAnsi="Times New Roman" w:cs="Times New Roman"/>
          <w:lang w:val="en-US"/>
        </w:rPr>
        <w:t>” Qualcomm Incorporated</w:t>
      </w:r>
      <w:bookmarkEnd w:id="41"/>
    </w:p>
    <w:p w14:paraId="6381B241" w14:textId="4DF9DAF2" w:rsidR="00774466" w:rsidRPr="00C36D72" w:rsidRDefault="009861B4" w:rsidP="00B312A0">
      <w:pPr>
        <w:pStyle w:val="Reference"/>
        <w:jc w:val="both"/>
        <w:rPr>
          <w:rFonts w:ascii="Times New Roman" w:hAnsi="Times New Roman" w:cs="Times New Roman"/>
          <w:lang w:val="en-US"/>
        </w:rPr>
      </w:pPr>
      <w:bookmarkStart w:id="42" w:name="_Ref4749523"/>
      <w:r w:rsidRPr="00C36D72">
        <w:rPr>
          <w:rFonts w:ascii="Times New Roman" w:hAnsi="Times New Roman" w:cs="Times New Roman"/>
          <w:lang w:val="en-US"/>
        </w:rPr>
        <w:t>R1-</w:t>
      </w:r>
      <w:proofErr w:type="gramStart"/>
      <w:r w:rsidRPr="00C36D72">
        <w:rPr>
          <w:rFonts w:ascii="Times New Roman" w:hAnsi="Times New Roman" w:cs="Times New Roman"/>
          <w:lang w:val="en-US"/>
        </w:rPr>
        <w:t>1905166</w:t>
      </w:r>
      <w:r w:rsidR="00774466" w:rsidRPr="00C36D72">
        <w:rPr>
          <w:rFonts w:ascii="Times New Roman" w:hAnsi="Times New Roman" w:cs="Times New Roman"/>
          <w:lang w:val="en-US"/>
        </w:rPr>
        <w:t>,</w:t>
      </w:r>
      <w:r w:rsidR="009A4BCE" w:rsidRPr="00C36D72">
        <w:rPr>
          <w:rFonts w:ascii="Times New Roman" w:hAnsi="Times New Roman" w:cs="Times New Roman"/>
          <w:lang w:val="en-US"/>
        </w:rPr>
        <w:t>“</w:t>
      </w:r>
      <w:proofErr w:type="gramEnd"/>
      <w:r w:rsidR="00774466" w:rsidRPr="00C36D72">
        <w:rPr>
          <w:rFonts w:ascii="Times New Roman" w:hAnsi="Times New Roman" w:cs="Times New Roman"/>
          <w:lang w:val="en-US"/>
        </w:rPr>
        <w:t>NC-JT performance with layer restriction between TRPs”, Ericsson</w:t>
      </w:r>
      <w:r w:rsidR="00DE71FD" w:rsidRPr="00C36D72">
        <w:rPr>
          <w:rFonts w:ascii="Times New Roman" w:hAnsi="Times New Roman" w:cs="Times New Roman"/>
          <w:lang w:val="en-US"/>
        </w:rPr>
        <w:t>, 3GPP RAN1#96</w:t>
      </w:r>
      <w:r w:rsidR="005F66D7" w:rsidRPr="00C36D72">
        <w:rPr>
          <w:rFonts w:ascii="Times New Roman" w:hAnsi="Times New Roman" w:cs="Times New Roman"/>
          <w:lang w:val="en-US"/>
        </w:rPr>
        <w:t>bis.</w:t>
      </w:r>
      <w:r w:rsidR="00DE71FD" w:rsidRPr="00C36D72">
        <w:rPr>
          <w:rFonts w:ascii="Times New Roman" w:hAnsi="Times New Roman" w:cs="Times New Roman"/>
          <w:lang w:val="en-US"/>
        </w:rPr>
        <w:t xml:space="preserve"> </w:t>
      </w:r>
      <w:bookmarkEnd w:id="42"/>
    </w:p>
    <w:p w14:paraId="2E4AD350" w14:textId="039199D0" w:rsidR="002B1D0D" w:rsidRPr="00C36D72" w:rsidRDefault="00364621" w:rsidP="00B312A0">
      <w:pPr>
        <w:pStyle w:val="Reference"/>
        <w:jc w:val="both"/>
        <w:rPr>
          <w:rFonts w:ascii="Times New Roman" w:hAnsi="Times New Roman" w:cs="Times New Roman"/>
          <w:lang w:val="en-US"/>
        </w:rPr>
      </w:pPr>
      <w:r w:rsidRPr="00C36D72">
        <w:rPr>
          <w:rFonts w:ascii="Times New Roman" w:hAnsi="Times New Roman" w:cs="Times New Roman"/>
          <w:lang w:val="en-US"/>
        </w:rPr>
        <w:t>R1-1907423</w:t>
      </w:r>
      <w:bookmarkStart w:id="43" w:name="_Ref1092653"/>
      <w:r w:rsidR="00940CCD" w:rsidRPr="00C36D72">
        <w:rPr>
          <w:rFonts w:ascii="Times New Roman" w:hAnsi="Times New Roman" w:cs="Times New Roman"/>
          <w:lang w:val="en-US"/>
        </w:rPr>
        <w:t>, “On MAC-CE signaling impact of Rel-16 TCI indication framework”, Ericsson</w:t>
      </w:r>
      <w:bookmarkEnd w:id="43"/>
      <w:r w:rsidR="009A4BCE" w:rsidRPr="00C36D72">
        <w:rPr>
          <w:rFonts w:ascii="Times New Roman" w:hAnsi="Times New Roman" w:cs="Times New Roman"/>
          <w:lang w:val="en-US"/>
        </w:rPr>
        <w:t>, 3GPP RAN1#</w:t>
      </w:r>
      <w:r w:rsidR="00D017E0" w:rsidRPr="00C36D72">
        <w:rPr>
          <w:rFonts w:ascii="Times New Roman" w:hAnsi="Times New Roman" w:cs="Times New Roman"/>
          <w:lang w:val="en-US"/>
        </w:rPr>
        <w:t>97</w:t>
      </w:r>
    </w:p>
    <w:p w14:paraId="3C2C294B" w14:textId="64265988" w:rsidR="001D6F5C" w:rsidRPr="00C36D72" w:rsidRDefault="001931C0" w:rsidP="00B312A0">
      <w:pPr>
        <w:pStyle w:val="Reference"/>
        <w:jc w:val="both"/>
        <w:rPr>
          <w:rFonts w:ascii="Times New Roman" w:hAnsi="Times New Roman" w:cs="Times New Roman"/>
          <w:lang w:val="en-US"/>
        </w:rPr>
      </w:pPr>
      <w:r w:rsidRPr="00C36D72">
        <w:rPr>
          <w:rFonts w:ascii="Times New Roman" w:hAnsi="Times New Roman" w:cs="Times New Roman"/>
          <w:lang w:val="en-US"/>
        </w:rPr>
        <w:t>R1-1907422</w:t>
      </w:r>
      <w:bookmarkStart w:id="44" w:name="_Ref4716696"/>
      <w:r w:rsidR="001D6F5C" w:rsidRPr="00C36D72">
        <w:rPr>
          <w:rFonts w:ascii="Times New Roman" w:hAnsi="Times New Roman" w:cs="Times New Roman"/>
          <w:lang w:val="en-US"/>
        </w:rPr>
        <w:t>, “</w:t>
      </w:r>
      <w:r w:rsidR="00A220BC" w:rsidRPr="00C36D72">
        <w:rPr>
          <w:rFonts w:ascii="Times New Roman" w:hAnsi="Times New Roman" w:cs="Times New Roman"/>
          <w:lang w:val="en-US"/>
        </w:rPr>
        <w:t>Performance evaluation of NC-JT with different clustering approaches</w:t>
      </w:r>
      <w:r w:rsidR="001D6F5C" w:rsidRPr="00C36D72">
        <w:rPr>
          <w:rFonts w:ascii="Times New Roman" w:hAnsi="Times New Roman" w:cs="Times New Roman"/>
          <w:lang w:val="en-US"/>
        </w:rPr>
        <w:t>”</w:t>
      </w:r>
      <w:r w:rsidR="00A220BC" w:rsidRPr="00C36D72">
        <w:rPr>
          <w:rFonts w:ascii="Times New Roman" w:hAnsi="Times New Roman" w:cs="Times New Roman"/>
          <w:lang w:val="en-US"/>
        </w:rPr>
        <w:t>, Ericsson, RAN1#</w:t>
      </w:r>
      <w:bookmarkEnd w:id="44"/>
      <w:r w:rsidR="00D017E0" w:rsidRPr="00C36D72">
        <w:rPr>
          <w:rFonts w:ascii="Times New Roman" w:hAnsi="Times New Roman" w:cs="Times New Roman"/>
          <w:lang w:val="en-US"/>
        </w:rPr>
        <w:t>97</w:t>
      </w:r>
    </w:p>
    <w:p w14:paraId="5CED6562" w14:textId="703C1F91" w:rsidR="001E1E70" w:rsidRPr="00C36D72" w:rsidRDefault="000F5A9D" w:rsidP="00B312A0">
      <w:pPr>
        <w:pStyle w:val="Reference"/>
        <w:jc w:val="both"/>
        <w:rPr>
          <w:rFonts w:ascii="Times New Roman" w:hAnsi="Times New Roman" w:cs="Times New Roman"/>
          <w:lang w:val="en-US" w:eastAsia="en-US"/>
        </w:rPr>
      </w:pPr>
      <w:bookmarkStart w:id="45" w:name="_Ref4744764"/>
      <w:r w:rsidRPr="00C36D72">
        <w:rPr>
          <w:rFonts w:ascii="Times New Roman" w:hAnsi="Times New Roman" w:cs="Times New Roman"/>
          <w:lang w:val="en-US"/>
        </w:rPr>
        <w:t>R1-1907425</w:t>
      </w:r>
      <w:r w:rsidR="001E1E70" w:rsidRPr="00C36D72">
        <w:rPr>
          <w:rFonts w:ascii="Times New Roman" w:hAnsi="Times New Roman" w:cs="Times New Roman"/>
          <w:lang w:val="en-US"/>
        </w:rPr>
        <w:t>, “</w:t>
      </w:r>
      <w:r w:rsidR="00835C50" w:rsidRPr="00C36D72">
        <w:rPr>
          <w:rFonts w:ascii="Times New Roman" w:hAnsi="Times New Roman" w:cs="Times New Roman"/>
          <w:lang w:val="en-US"/>
        </w:rPr>
        <w:t xml:space="preserve">Additional evaluation results on </w:t>
      </w:r>
      <w:proofErr w:type="spellStart"/>
      <w:r w:rsidR="00835C50" w:rsidRPr="00C36D72">
        <w:rPr>
          <w:rFonts w:ascii="Times New Roman" w:hAnsi="Times New Roman" w:cs="Times New Roman"/>
          <w:lang w:val="en-US"/>
        </w:rPr>
        <w:t>multi-</w:t>
      </w:r>
      <w:r w:rsidR="006330BF" w:rsidRPr="00C36D72">
        <w:rPr>
          <w:rFonts w:ascii="Times New Roman" w:hAnsi="Times New Roman" w:cs="Times New Roman"/>
          <w:lang w:val="en-US"/>
        </w:rPr>
        <w:t>TRP</w:t>
      </w:r>
      <w:proofErr w:type="spellEnd"/>
      <w:r w:rsidR="00835C50" w:rsidRPr="00C36D72">
        <w:rPr>
          <w:rFonts w:ascii="Times New Roman" w:hAnsi="Times New Roman" w:cs="Times New Roman"/>
          <w:lang w:val="en-US"/>
        </w:rPr>
        <w:t xml:space="preserve"> schemes for reliable PDSCH transmission in URLLC”, Ericsson, RAN1#</w:t>
      </w:r>
      <w:r w:rsidR="00D017E0" w:rsidRPr="00C36D72">
        <w:rPr>
          <w:rFonts w:ascii="Times New Roman" w:hAnsi="Times New Roman" w:cs="Times New Roman"/>
          <w:lang w:val="en-US"/>
        </w:rPr>
        <w:t>97</w:t>
      </w:r>
      <w:r w:rsidR="00835C50" w:rsidRPr="00C36D72">
        <w:rPr>
          <w:rFonts w:ascii="Times New Roman" w:hAnsi="Times New Roman" w:cs="Times New Roman"/>
          <w:lang w:val="en-US"/>
        </w:rPr>
        <w:t>.</w:t>
      </w:r>
      <w:bookmarkEnd w:id="45"/>
    </w:p>
    <w:p w14:paraId="20CCA2DE" w14:textId="29F5E5B4" w:rsidR="003516AC" w:rsidRPr="00C36D72" w:rsidRDefault="00E9310F" w:rsidP="00B312A0">
      <w:pPr>
        <w:pStyle w:val="Reference"/>
        <w:jc w:val="both"/>
        <w:rPr>
          <w:rFonts w:ascii="Times New Roman" w:hAnsi="Times New Roman" w:cs="Times New Roman"/>
          <w:lang w:val="en-US" w:eastAsia="en-US"/>
        </w:rPr>
      </w:pPr>
      <w:bookmarkStart w:id="46" w:name="_Ref7769821"/>
      <w:r w:rsidRPr="00C36D72">
        <w:rPr>
          <w:rFonts w:ascii="Times New Roman" w:hAnsi="Times New Roman" w:cs="Times New Roman"/>
          <w:lang w:val="en-US" w:eastAsia="en-US"/>
        </w:rPr>
        <w:t>R1-1907421</w:t>
      </w:r>
      <w:r w:rsidR="000012A3" w:rsidRPr="00C36D72">
        <w:rPr>
          <w:rFonts w:ascii="Times New Roman" w:hAnsi="Times New Roman" w:cs="Times New Roman"/>
          <w:lang w:val="en-US" w:eastAsia="en-US"/>
        </w:rPr>
        <w:t>, “</w:t>
      </w:r>
      <w:r w:rsidR="0087274B" w:rsidRPr="00C36D72">
        <w:rPr>
          <w:rFonts w:ascii="Times New Roman" w:hAnsi="Times New Roman" w:cs="Times New Roman"/>
          <w:lang w:val="en-US" w:eastAsia="en-US"/>
        </w:rPr>
        <w:t>On the number of TRPs for high reliability at 4 GHz”, Ericsson, RAN1#97</w:t>
      </w:r>
      <w:r w:rsidR="0025693F" w:rsidRPr="00C36D72">
        <w:rPr>
          <w:rFonts w:ascii="Times New Roman" w:hAnsi="Times New Roman" w:cs="Times New Roman"/>
          <w:lang w:val="en-US" w:eastAsia="en-US"/>
        </w:rPr>
        <w:t>.</w:t>
      </w:r>
      <w:bookmarkEnd w:id="46"/>
    </w:p>
    <w:p w14:paraId="10F86E25" w14:textId="5082F962" w:rsidR="00842007" w:rsidRPr="00C36D72" w:rsidRDefault="006969FE" w:rsidP="00B312A0">
      <w:pPr>
        <w:pStyle w:val="Reference"/>
        <w:jc w:val="both"/>
        <w:rPr>
          <w:rFonts w:ascii="Times New Roman" w:hAnsi="Times New Roman" w:cs="Times New Roman"/>
          <w:lang w:val="en-US" w:eastAsia="en-US"/>
        </w:rPr>
      </w:pPr>
      <w:bookmarkStart w:id="47" w:name="_Ref7770120"/>
      <w:r w:rsidRPr="00C36D72">
        <w:rPr>
          <w:rFonts w:ascii="Times New Roman" w:hAnsi="Times New Roman" w:cs="Times New Roman"/>
          <w:lang w:val="en-US" w:eastAsia="en-US"/>
        </w:rPr>
        <w:t>R1-1907420</w:t>
      </w:r>
      <w:r w:rsidR="000C215A" w:rsidRPr="00C36D72">
        <w:rPr>
          <w:rFonts w:ascii="Times New Roman" w:hAnsi="Times New Roman" w:cs="Times New Roman"/>
          <w:lang w:val="en-US" w:eastAsia="en-US"/>
        </w:rPr>
        <w:t xml:space="preserve">, “Additional </w:t>
      </w:r>
      <w:r w:rsidR="006259CB" w:rsidRPr="00C36D72">
        <w:rPr>
          <w:rFonts w:ascii="Times New Roman" w:hAnsi="Times New Roman" w:cs="Times New Roman"/>
          <w:lang w:val="en-US" w:eastAsia="en-US"/>
        </w:rPr>
        <w:t xml:space="preserve">evaluation </w:t>
      </w:r>
      <w:r w:rsidR="00063894" w:rsidRPr="00C36D72">
        <w:rPr>
          <w:rFonts w:ascii="Times New Roman" w:hAnsi="Times New Roman" w:cs="Times New Roman"/>
          <w:lang w:val="en-US" w:eastAsia="en-US"/>
        </w:rPr>
        <w:t xml:space="preserve">results on </w:t>
      </w:r>
      <w:r w:rsidR="00063894" w:rsidRPr="00C36D72">
        <w:rPr>
          <w:rFonts w:ascii="Times New Roman" w:hAnsi="Times New Roman" w:cs="Times New Roman"/>
          <w:lang w:val="en-US"/>
        </w:rPr>
        <w:t>NC-JT performance with layer restriction between TRPs”, Ericsson, RAN1#97.</w:t>
      </w:r>
      <w:bookmarkEnd w:id="47"/>
    </w:p>
    <w:p w14:paraId="166DDBC4" w14:textId="0C9BC77B" w:rsidR="00853805" w:rsidRPr="00C36D72" w:rsidRDefault="007A3901" w:rsidP="00B312A0">
      <w:pPr>
        <w:pStyle w:val="Reference"/>
        <w:jc w:val="both"/>
        <w:rPr>
          <w:rFonts w:ascii="Times New Roman" w:hAnsi="Times New Roman" w:cs="Times New Roman"/>
          <w:lang w:val="en-US" w:eastAsia="en-US"/>
        </w:rPr>
      </w:pPr>
      <w:bookmarkStart w:id="48" w:name="_Ref7786005"/>
      <w:r w:rsidRPr="00C36D72">
        <w:rPr>
          <w:rFonts w:ascii="Times New Roman" w:hAnsi="Times New Roman" w:cs="Times New Roman"/>
          <w:lang w:val="en-US" w:eastAsia="en-US"/>
        </w:rPr>
        <w:t xml:space="preserve">R1-1907515, “On schemes 3 and 4 for URLLC with Multi-TRP”, </w:t>
      </w:r>
      <w:r w:rsidR="008D0F46" w:rsidRPr="00C36D72">
        <w:rPr>
          <w:rFonts w:ascii="Times New Roman" w:hAnsi="Times New Roman" w:cs="Times New Roman"/>
          <w:lang w:val="en-US" w:eastAsia="en-US"/>
        </w:rPr>
        <w:t>Ericsson, RAN1#97.</w:t>
      </w:r>
      <w:bookmarkEnd w:id="48"/>
    </w:p>
    <w:p w14:paraId="4F4082F6" w14:textId="560DCA31" w:rsidR="00F037BA" w:rsidRDefault="00F037BA" w:rsidP="00B312A0">
      <w:pPr>
        <w:pStyle w:val="Reference"/>
        <w:jc w:val="both"/>
        <w:rPr>
          <w:rFonts w:ascii="Times New Roman" w:hAnsi="Times New Roman" w:cs="Times New Roman"/>
          <w:lang w:val="en-US" w:eastAsia="en-US"/>
        </w:rPr>
      </w:pPr>
      <w:bookmarkStart w:id="49" w:name="_Ref7786522"/>
      <w:r w:rsidRPr="00C36D72">
        <w:rPr>
          <w:rFonts w:ascii="Times New Roman" w:hAnsi="Times New Roman" w:cs="Times New Roman"/>
          <w:lang w:val="en-US" w:eastAsia="en-US"/>
        </w:rPr>
        <w:t>R1-1907426, “</w:t>
      </w:r>
      <w:r w:rsidR="00F531D6" w:rsidRPr="00C36D72">
        <w:rPr>
          <w:rFonts w:ascii="Times New Roman" w:hAnsi="Times New Roman" w:cs="Times New Roman"/>
          <w:lang w:val="en-US" w:eastAsia="en-US"/>
        </w:rPr>
        <w:t>On Multi-TRP based URLLC Schemes for Downlink SPS”, Ericsson, RAN1#97.</w:t>
      </w:r>
      <w:bookmarkEnd w:id="49"/>
    </w:p>
    <w:p w14:paraId="6A128CD2" w14:textId="67C4F615" w:rsidR="00B12D70" w:rsidRPr="00C36D72" w:rsidRDefault="00B12D70" w:rsidP="00B312A0">
      <w:pPr>
        <w:pStyle w:val="Reference"/>
        <w:jc w:val="both"/>
        <w:rPr>
          <w:rFonts w:ascii="Times New Roman" w:hAnsi="Times New Roman" w:cs="Times New Roman"/>
          <w:lang w:val="en-US" w:eastAsia="en-US"/>
        </w:rPr>
      </w:pPr>
      <w:r>
        <w:rPr>
          <w:rFonts w:ascii="Times New Roman" w:hAnsi="Times New Roman" w:cs="Times New Roman"/>
          <w:lang w:val="en-US" w:eastAsia="en-US"/>
        </w:rPr>
        <w:t>RP-191599, “</w:t>
      </w:r>
      <w:r w:rsidRPr="00B12D70">
        <w:rPr>
          <w:rFonts w:ascii="Times New Roman" w:hAnsi="Times New Roman" w:cs="Times New Roman"/>
          <w:lang w:val="en-US" w:eastAsia="en-US"/>
        </w:rPr>
        <w:t>Enhancements for dynamic spectrum sharing in Rel-16</w:t>
      </w:r>
      <w:r>
        <w:rPr>
          <w:rFonts w:ascii="Times New Roman" w:hAnsi="Times New Roman" w:cs="Times New Roman"/>
          <w:lang w:val="en-US" w:eastAsia="en-US"/>
        </w:rPr>
        <w:t>”, Ericsson, RAN</w:t>
      </w:r>
      <w:r w:rsidR="006C4164">
        <w:rPr>
          <w:rFonts w:ascii="Times New Roman" w:hAnsi="Times New Roman" w:cs="Times New Roman"/>
          <w:lang w:val="en-US" w:eastAsia="en-US"/>
        </w:rPr>
        <w:t>#84</w:t>
      </w:r>
    </w:p>
    <w:p w14:paraId="0A21633E" w14:textId="02E743DE" w:rsidR="0037712E" w:rsidRDefault="0037712E" w:rsidP="00B312A0">
      <w:pPr>
        <w:pStyle w:val="Reference"/>
        <w:jc w:val="both"/>
        <w:rPr>
          <w:rFonts w:ascii="Times New Roman" w:hAnsi="Times New Roman" w:cs="Times New Roman"/>
          <w:lang w:val="en-US" w:eastAsia="en-US"/>
        </w:rPr>
      </w:pPr>
      <w:bookmarkStart w:id="50" w:name="_Ref16692195"/>
      <w:r w:rsidRPr="001E5314">
        <w:rPr>
          <w:rFonts w:ascii="Times New Roman" w:hAnsi="Times New Roman" w:cs="Times New Roman"/>
          <w:lang w:val="en-US" w:eastAsia="en-US"/>
        </w:rPr>
        <w:t>R1-</w:t>
      </w:r>
      <w:r w:rsidR="001E5314" w:rsidRPr="001E5314">
        <w:rPr>
          <w:rFonts w:ascii="Times New Roman" w:hAnsi="Times New Roman" w:cs="Times New Roman"/>
          <w:lang w:val="en-US" w:eastAsia="en-US"/>
        </w:rPr>
        <w:t>1909423</w:t>
      </w:r>
      <w:r w:rsidR="00FB5B2F">
        <w:rPr>
          <w:rFonts w:ascii="Times New Roman" w:hAnsi="Times New Roman" w:cs="Times New Roman"/>
          <w:lang w:val="en-US" w:eastAsia="en-US"/>
        </w:rPr>
        <w:t xml:space="preserve">, “Preliminary results on PDCCH over </w:t>
      </w:r>
      <w:proofErr w:type="spellStart"/>
      <w:r w:rsidR="00FB5B2F">
        <w:rPr>
          <w:rFonts w:ascii="Times New Roman" w:hAnsi="Times New Roman" w:cs="Times New Roman"/>
          <w:lang w:val="en-US" w:eastAsia="en-US"/>
        </w:rPr>
        <w:t>multi-TRP</w:t>
      </w:r>
      <w:proofErr w:type="spellEnd"/>
      <w:r w:rsidR="00FB5B2F">
        <w:rPr>
          <w:rFonts w:ascii="Times New Roman" w:hAnsi="Times New Roman" w:cs="Times New Roman"/>
          <w:lang w:val="en-US" w:eastAsia="en-US"/>
        </w:rPr>
        <w:t xml:space="preserve"> for URLLC”, </w:t>
      </w:r>
      <w:r w:rsidR="00F15C80">
        <w:rPr>
          <w:rFonts w:ascii="Times New Roman" w:hAnsi="Times New Roman" w:cs="Times New Roman"/>
          <w:lang w:val="en-US" w:eastAsia="en-US"/>
        </w:rPr>
        <w:t>Ericsson, RAN1#98.</w:t>
      </w:r>
      <w:bookmarkEnd w:id="50"/>
    </w:p>
    <w:p w14:paraId="196C7643" w14:textId="4616F567" w:rsidR="00866CEF" w:rsidRPr="008C45AA" w:rsidRDefault="00697369" w:rsidP="00B312A0">
      <w:pPr>
        <w:pStyle w:val="Reference"/>
        <w:numPr>
          <w:ilvl w:val="0"/>
          <w:numId w:val="0"/>
        </w:numPr>
        <w:ind w:left="567" w:hanging="567"/>
        <w:jc w:val="both"/>
        <w:rPr>
          <w:rFonts w:ascii="Times New Roman" w:hAnsi="Times New Roman" w:cs="Times New Roman"/>
          <w:color w:val="D9D9D9" w:themeColor="background1" w:themeShade="D9"/>
          <w:lang w:val="en-US"/>
        </w:rPr>
      </w:pPr>
      <w:r>
        <w:rPr>
          <w:rFonts w:ascii="Times New Roman" w:hAnsi="Times New Roman" w:cs="Times New Roman"/>
          <w:lang w:val="en-US" w:eastAsia="en-US"/>
        </w:rPr>
        <w:t xml:space="preserve">[13]    </w:t>
      </w:r>
      <w:r w:rsidRPr="00697369">
        <w:rPr>
          <w:rFonts w:ascii="Times New Roman" w:hAnsi="Times New Roman" w:cs="Times New Roman"/>
          <w:lang w:val="en-US" w:eastAsia="en-US"/>
        </w:rPr>
        <w:t>R2-1910143</w:t>
      </w:r>
      <w:r>
        <w:rPr>
          <w:rFonts w:ascii="Times New Roman" w:hAnsi="Times New Roman" w:cs="Times New Roman"/>
          <w:lang w:val="en-US" w:eastAsia="en-US"/>
        </w:rPr>
        <w:t>, “</w:t>
      </w:r>
      <w:r w:rsidR="008C45AA" w:rsidRPr="008C45AA">
        <w:rPr>
          <w:rFonts w:ascii="Times New Roman" w:hAnsi="Times New Roman" w:cs="Times New Roman"/>
          <w:lang w:val="en-US" w:eastAsia="en-US"/>
        </w:rPr>
        <w:t>Protocol structure for Multi-TRP operation</w:t>
      </w:r>
      <w:r w:rsidR="008C45AA">
        <w:rPr>
          <w:rFonts w:ascii="Times New Roman" w:hAnsi="Times New Roman" w:cs="Times New Roman"/>
          <w:lang w:val="en-US" w:eastAsia="en-US"/>
        </w:rPr>
        <w:t>”, Ericsson, RAN2#107</w:t>
      </w:r>
    </w:p>
    <w:p w14:paraId="51713C4E" w14:textId="77777777" w:rsidR="00BB339D" w:rsidRPr="00C36D72" w:rsidRDefault="00D66E8D" w:rsidP="00B312A0">
      <w:pPr>
        <w:pStyle w:val="Heading1"/>
        <w:jc w:val="both"/>
        <w:rPr>
          <w:rFonts w:ascii="Times New Roman" w:hAnsi="Times New Roman" w:cs="Times New Roman"/>
        </w:rPr>
      </w:pPr>
      <w:r w:rsidRPr="00C36D72">
        <w:rPr>
          <w:rFonts w:ascii="Times New Roman" w:hAnsi="Times New Roman" w:cs="Times New Roman"/>
        </w:rPr>
        <w:lastRenderedPageBreak/>
        <w:t xml:space="preserve">Appendix: </w:t>
      </w:r>
    </w:p>
    <w:p w14:paraId="7A4122A7" w14:textId="0E2893AD" w:rsidR="006148EA" w:rsidRPr="00C36D72" w:rsidRDefault="006148EA" w:rsidP="00B312A0">
      <w:pPr>
        <w:pStyle w:val="Heading2"/>
        <w:jc w:val="both"/>
        <w:rPr>
          <w:rFonts w:ascii="Times New Roman" w:hAnsi="Times New Roman" w:cs="Times New Roman"/>
        </w:rPr>
      </w:pPr>
      <w:r w:rsidRPr="00C36D72">
        <w:rPr>
          <w:rFonts w:ascii="Times New Roman" w:hAnsi="Times New Roman" w:cs="Times New Roman"/>
        </w:rPr>
        <w:t xml:space="preserve">Link Level Simulation Assumptions for </w:t>
      </w:r>
      <w:r w:rsidR="004C17F0" w:rsidRPr="00C36D72">
        <w:rPr>
          <w:rFonts w:ascii="Times New Roman" w:hAnsi="Times New Roman" w:cs="Times New Roman"/>
        </w:rPr>
        <w:t>Reliable PDSCH Transmission over Multi-TRP</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5"/>
        <w:gridCol w:w="5666"/>
      </w:tblGrid>
      <w:tr w:rsidR="006148EA" w:rsidRPr="00C36D72" w14:paraId="698AFCA9" w14:textId="77777777" w:rsidTr="00614629">
        <w:trPr>
          <w:trHeight w:val="119"/>
        </w:trPr>
        <w:tc>
          <w:tcPr>
            <w:tcW w:w="3685" w:type="dxa"/>
            <w:shd w:val="clear" w:color="auto" w:fill="D9D9D9"/>
            <w:vAlign w:val="center"/>
          </w:tcPr>
          <w:p w14:paraId="2FDB58DB" w14:textId="77777777" w:rsidR="006148EA" w:rsidRPr="00C36D72" w:rsidRDefault="006148EA" w:rsidP="00B312A0">
            <w:pPr>
              <w:pStyle w:val="TAH"/>
              <w:jc w:val="both"/>
              <w:rPr>
                <w:rFonts w:ascii="Times New Roman" w:hAnsi="Times New Roman" w:cs="Times New Roman"/>
                <w:lang w:eastAsia="ja-JP"/>
              </w:rPr>
            </w:pPr>
            <w:r w:rsidRPr="00C36D72">
              <w:rPr>
                <w:rFonts w:ascii="Times New Roman" w:hAnsi="Times New Roman" w:cs="Times New Roman"/>
                <w:lang w:eastAsia="ja-JP"/>
              </w:rPr>
              <w:t>Parameters</w:t>
            </w:r>
          </w:p>
        </w:tc>
        <w:tc>
          <w:tcPr>
            <w:tcW w:w="5666" w:type="dxa"/>
            <w:shd w:val="clear" w:color="auto" w:fill="D9D9D9"/>
            <w:vAlign w:val="center"/>
          </w:tcPr>
          <w:p w14:paraId="0CEC8A86" w14:textId="77777777" w:rsidR="006148EA" w:rsidRPr="00C36D72" w:rsidRDefault="006148EA" w:rsidP="00B312A0">
            <w:pPr>
              <w:pStyle w:val="TAH"/>
              <w:jc w:val="both"/>
              <w:rPr>
                <w:rFonts w:ascii="Times New Roman" w:hAnsi="Times New Roman" w:cs="Times New Roman"/>
                <w:lang w:eastAsia="ja-JP"/>
              </w:rPr>
            </w:pPr>
            <w:r w:rsidRPr="00C36D72">
              <w:rPr>
                <w:rFonts w:ascii="Times New Roman" w:hAnsi="Times New Roman" w:cs="Times New Roman"/>
                <w:lang w:eastAsia="ja-JP"/>
              </w:rPr>
              <w:t>Value</w:t>
            </w:r>
          </w:p>
        </w:tc>
      </w:tr>
      <w:tr w:rsidR="006148EA" w:rsidRPr="00C36D72" w14:paraId="2D235D7F" w14:textId="77777777" w:rsidTr="00FA058C">
        <w:trPr>
          <w:trHeight w:val="70"/>
        </w:trPr>
        <w:tc>
          <w:tcPr>
            <w:tcW w:w="3685" w:type="dxa"/>
            <w:shd w:val="clear" w:color="auto" w:fill="auto"/>
            <w:vAlign w:val="center"/>
          </w:tcPr>
          <w:p w14:paraId="140BD243" w14:textId="77777777" w:rsidR="006148EA" w:rsidRPr="00C36D72" w:rsidRDefault="006148EA" w:rsidP="00B312A0">
            <w:pPr>
              <w:pStyle w:val="TAL"/>
              <w:jc w:val="both"/>
              <w:rPr>
                <w:rFonts w:ascii="Times New Roman" w:hAnsi="Times New Roman" w:cs="Times New Roman"/>
                <w:sz w:val="20"/>
                <w:lang w:eastAsia="ja-JP"/>
              </w:rPr>
            </w:pPr>
            <w:r w:rsidRPr="00C36D72">
              <w:rPr>
                <w:rFonts w:ascii="Times New Roman" w:hAnsi="Times New Roman" w:cs="Times New Roman"/>
                <w:sz w:val="20"/>
                <w:lang w:eastAsia="ja-JP"/>
              </w:rPr>
              <w:t>Carrier frequency</w:t>
            </w:r>
          </w:p>
        </w:tc>
        <w:tc>
          <w:tcPr>
            <w:tcW w:w="5666" w:type="dxa"/>
            <w:shd w:val="clear" w:color="auto" w:fill="auto"/>
            <w:vAlign w:val="center"/>
          </w:tcPr>
          <w:p w14:paraId="7A6C7076" w14:textId="500A8F86" w:rsidR="006148EA" w:rsidRPr="00C36D72" w:rsidRDefault="006148EA" w:rsidP="00B312A0">
            <w:pPr>
              <w:pStyle w:val="TAL"/>
              <w:jc w:val="both"/>
              <w:rPr>
                <w:rFonts w:ascii="Times New Roman" w:hAnsi="Times New Roman" w:cs="Times New Roman"/>
                <w:sz w:val="20"/>
              </w:rPr>
            </w:pPr>
            <w:r w:rsidRPr="00C36D72">
              <w:rPr>
                <w:rFonts w:ascii="Times New Roman" w:hAnsi="Times New Roman" w:cs="Times New Roman"/>
                <w:sz w:val="20"/>
              </w:rPr>
              <w:t xml:space="preserve">4GHz </w:t>
            </w:r>
          </w:p>
        </w:tc>
      </w:tr>
      <w:tr w:rsidR="006148EA" w:rsidRPr="00C36D72" w14:paraId="2544667A" w14:textId="77777777" w:rsidTr="00614629">
        <w:trPr>
          <w:trHeight w:val="119"/>
        </w:trPr>
        <w:tc>
          <w:tcPr>
            <w:tcW w:w="3685" w:type="dxa"/>
            <w:shd w:val="clear" w:color="auto" w:fill="auto"/>
            <w:vAlign w:val="center"/>
          </w:tcPr>
          <w:p w14:paraId="40C6AA14" w14:textId="77777777" w:rsidR="006148EA" w:rsidRPr="00C36D72" w:rsidRDefault="006148EA" w:rsidP="00B312A0">
            <w:pPr>
              <w:pStyle w:val="TAL"/>
              <w:jc w:val="both"/>
              <w:rPr>
                <w:rFonts w:ascii="Times New Roman" w:eastAsia="Malgun Gothic" w:hAnsi="Times New Roman" w:cs="Times New Roman"/>
                <w:sz w:val="20"/>
                <w:lang w:eastAsia="ko-KR"/>
              </w:rPr>
            </w:pPr>
            <w:r w:rsidRPr="00C36D72">
              <w:rPr>
                <w:rFonts w:ascii="Times New Roman" w:eastAsia="Malgun Gothic" w:hAnsi="Times New Roman" w:cs="Times New Roman"/>
                <w:sz w:val="20"/>
                <w:lang w:eastAsia="ko-KR"/>
              </w:rPr>
              <w:t>BW</w:t>
            </w:r>
          </w:p>
        </w:tc>
        <w:tc>
          <w:tcPr>
            <w:tcW w:w="5666" w:type="dxa"/>
            <w:shd w:val="clear" w:color="auto" w:fill="auto"/>
            <w:vAlign w:val="center"/>
          </w:tcPr>
          <w:p w14:paraId="20778C0C" w14:textId="77777777" w:rsidR="006148EA" w:rsidRPr="00C36D72" w:rsidRDefault="006148EA" w:rsidP="00B312A0">
            <w:pPr>
              <w:pStyle w:val="TAL"/>
              <w:jc w:val="both"/>
              <w:rPr>
                <w:rFonts w:ascii="Times New Roman" w:eastAsia="Malgun Gothic" w:hAnsi="Times New Roman" w:cs="Times New Roman"/>
                <w:sz w:val="20"/>
                <w:lang w:eastAsia="ko-KR"/>
              </w:rPr>
            </w:pPr>
            <w:r w:rsidRPr="00C36D72">
              <w:rPr>
                <w:rFonts w:ascii="Times New Roman" w:eastAsia="Malgun Gothic" w:hAnsi="Times New Roman" w:cs="Times New Roman"/>
                <w:sz w:val="20"/>
                <w:lang w:eastAsia="ko-KR"/>
              </w:rPr>
              <w:t>10MHz</w:t>
            </w:r>
          </w:p>
        </w:tc>
      </w:tr>
      <w:tr w:rsidR="006148EA" w:rsidRPr="00C36D72" w14:paraId="05F8B394" w14:textId="77777777" w:rsidTr="00614629">
        <w:trPr>
          <w:trHeight w:val="119"/>
        </w:trPr>
        <w:tc>
          <w:tcPr>
            <w:tcW w:w="3685" w:type="dxa"/>
            <w:shd w:val="clear" w:color="auto" w:fill="auto"/>
            <w:vAlign w:val="center"/>
          </w:tcPr>
          <w:p w14:paraId="4C1C200D" w14:textId="77777777" w:rsidR="006148EA" w:rsidRPr="00C36D72" w:rsidRDefault="006148EA" w:rsidP="00B312A0">
            <w:pPr>
              <w:pStyle w:val="TAL"/>
              <w:jc w:val="both"/>
              <w:rPr>
                <w:rFonts w:ascii="Times New Roman" w:eastAsia="Malgun Gothic" w:hAnsi="Times New Roman" w:cs="Times New Roman"/>
                <w:sz w:val="20"/>
                <w:lang w:eastAsia="ko-KR"/>
              </w:rPr>
            </w:pPr>
            <w:r w:rsidRPr="00C36D72">
              <w:rPr>
                <w:rFonts w:ascii="Times New Roman" w:eastAsia="Malgun Gothic" w:hAnsi="Times New Roman" w:cs="Times New Roman"/>
                <w:sz w:val="20"/>
                <w:lang w:eastAsia="ko-KR"/>
              </w:rPr>
              <w:t>Subcarrier spacing</w:t>
            </w:r>
          </w:p>
        </w:tc>
        <w:tc>
          <w:tcPr>
            <w:tcW w:w="5666" w:type="dxa"/>
            <w:shd w:val="clear" w:color="auto" w:fill="auto"/>
            <w:vAlign w:val="center"/>
          </w:tcPr>
          <w:p w14:paraId="6E06625E" w14:textId="77777777" w:rsidR="006148EA" w:rsidRPr="00C36D72" w:rsidRDefault="006148EA" w:rsidP="00B312A0">
            <w:pPr>
              <w:pStyle w:val="TAL"/>
              <w:jc w:val="both"/>
              <w:rPr>
                <w:rFonts w:ascii="Times New Roman" w:eastAsia="Malgun Gothic" w:hAnsi="Times New Roman" w:cs="Times New Roman"/>
                <w:sz w:val="20"/>
                <w:lang w:eastAsia="ko-KR"/>
              </w:rPr>
            </w:pPr>
            <w:r w:rsidRPr="00C36D72">
              <w:rPr>
                <w:rFonts w:ascii="Times New Roman" w:eastAsia="Malgun Gothic" w:hAnsi="Times New Roman" w:cs="Times New Roman"/>
                <w:sz w:val="20"/>
                <w:lang w:eastAsia="ko-KR"/>
              </w:rPr>
              <w:t>15kHz</w:t>
            </w:r>
          </w:p>
        </w:tc>
      </w:tr>
      <w:tr w:rsidR="006148EA" w:rsidRPr="00C36D72" w14:paraId="3A5B49DC" w14:textId="77777777" w:rsidTr="00614629">
        <w:trPr>
          <w:trHeight w:val="119"/>
        </w:trPr>
        <w:tc>
          <w:tcPr>
            <w:tcW w:w="3685" w:type="dxa"/>
            <w:shd w:val="clear" w:color="auto" w:fill="auto"/>
            <w:vAlign w:val="center"/>
          </w:tcPr>
          <w:p w14:paraId="310DD8F5" w14:textId="77777777" w:rsidR="006148EA" w:rsidRPr="00C36D72" w:rsidRDefault="006148EA" w:rsidP="00B312A0">
            <w:pPr>
              <w:pStyle w:val="TAL"/>
              <w:jc w:val="both"/>
              <w:rPr>
                <w:rFonts w:ascii="Times New Roman" w:eastAsia="Malgun Gothic" w:hAnsi="Times New Roman" w:cs="Times New Roman"/>
                <w:sz w:val="20"/>
                <w:lang w:eastAsia="ko-KR"/>
              </w:rPr>
            </w:pPr>
            <w:r w:rsidRPr="00C36D72">
              <w:rPr>
                <w:rFonts w:ascii="Times New Roman" w:eastAsia="Malgun Gothic" w:hAnsi="Times New Roman" w:cs="Times New Roman"/>
                <w:sz w:val="20"/>
                <w:lang w:eastAsia="ko-KR"/>
              </w:rPr>
              <w:t>Channel model</w:t>
            </w:r>
          </w:p>
        </w:tc>
        <w:tc>
          <w:tcPr>
            <w:tcW w:w="5666" w:type="dxa"/>
            <w:shd w:val="clear" w:color="auto" w:fill="auto"/>
            <w:vAlign w:val="center"/>
          </w:tcPr>
          <w:p w14:paraId="7085E859" w14:textId="77777777" w:rsidR="006148EA" w:rsidRPr="00C36D72" w:rsidRDefault="006148EA" w:rsidP="00B312A0">
            <w:pPr>
              <w:pStyle w:val="TAL"/>
              <w:jc w:val="both"/>
              <w:rPr>
                <w:rFonts w:ascii="Times New Roman" w:eastAsia="Malgun Gothic" w:hAnsi="Times New Roman" w:cs="Times New Roman"/>
                <w:sz w:val="20"/>
                <w:lang w:val="en-US" w:eastAsia="ko-KR"/>
              </w:rPr>
            </w:pPr>
            <w:r w:rsidRPr="00C36D72">
              <w:rPr>
                <w:rFonts w:ascii="Times New Roman" w:eastAsia="Malgun Gothic" w:hAnsi="Times New Roman" w:cs="Times New Roman"/>
                <w:sz w:val="20"/>
                <w:lang w:val="en-US" w:eastAsia="ko-KR"/>
              </w:rPr>
              <w:t>CDL-A with 300ns delay spread</w:t>
            </w:r>
          </w:p>
          <w:p w14:paraId="08E25C1B" w14:textId="4E15DC4B" w:rsidR="006C3654" w:rsidRPr="00C36D72" w:rsidRDefault="006C3654" w:rsidP="00B312A0">
            <w:pPr>
              <w:pStyle w:val="TAL"/>
              <w:numPr>
                <w:ilvl w:val="0"/>
                <w:numId w:val="49"/>
              </w:numPr>
              <w:jc w:val="both"/>
              <w:rPr>
                <w:rFonts w:ascii="Times New Roman" w:eastAsia="Malgun Gothic" w:hAnsi="Times New Roman" w:cs="Times New Roman"/>
                <w:sz w:val="20"/>
                <w:lang w:eastAsia="ko-KR"/>
              </w:rPr>
            </w:pPr>
            <w:r w:rsidRPr="00C36D72">
              <w:rPr>
                <w:rFonts w:ascii="Times New Roman" w:eastAsia="Malgun Gothic" w:hAnsi="Times New Roman" w:cs="Times New Roman"/>
                <w:sz w:val="20"/>
                <w:lang w:eastAsia="ko-KR"/>
              </w:rPr>
              <w:t>mean_AoD_deg, 0</w:t>
            </w:r>
          </w:p>
          <w:p w14:paraId="6EF43878" w14:textId="37B0FCF1" w:rsidR="006C3654" w:rsidRPr="00C36D72" w:rsidRDefault="006C3654" w:rsidP="00B312A0">
            <w:pPr>
              <w:pStyle w:val="TAL"/>
              <w:numPr>
                <w:ilvl w:val="0"/>
                <w:numId w:val="49"/>
              </w:numPr>
              <w:jc w:val="both"/>
              <w:rPr>
                <w:rFonts w:ascii="Times New Roman" w:eastAsia="Malgun Gothic" w:hAnsi="Times New Roman" w:cs="Times New Roman"/>
                <w:sz w:val="20"/>
                <w:lang w:eastAsia="ko-KR"/>
              </w:rPr>
            </w:pPr>
            <w:r w:rsidRPr="00C36D72">
              <w:rPr>
                <w:rFonts w:ascii="Times New Roman" w:eastAsia="Malgun Gothic" w:hAnsi="Times New Roman" w:cs="Times New Roman"/>
                <w:sz w:val="20"/>
                <w:lang w:eastAsia="ko-KR"/>
              </w:rPr>
              <w:t>AoD_spread_deg, 15</w:t>
            </w:r>
          </w:p>
          <w:p w14:paraId="2A274A6F" w14:textId="1BE47F45" w:rsidR="006C3654" w:rsidRPr="00C36D72" w:rsidRDefault="006C3654" w:rsidP="00B312A0">
            <w:pPr>
              <w:pStyle w:val="TAL"/>
              <w:numPr>
                <w:ilvl w:val="0"/>
                <w:numId w:val="49"/>
              </w:numPr>
              <w:jc w:val="both"/>
              <w:rPr>
                <w:rFonts w:ascii="Times New Roman" w:eastAsia="Malgun Gothic" w:hAnsi="Times New Roman" w:cs="Times New Roman"/>
                <w:sz w:val="20"/>
                <w:lang w:eastAsia="ko-KR"/>
              </w:rPr>
            </w:pPr>
            <w:r w:rsidRPr="00C36D72">
              <w:rPr>
                <w:rFonts w:ascii="Times New Roman" w:eastAsia="Malgun Gothic" w:hAnsi="Times New Roman" w:cs="Times New Roman"/>
                <w:sz w:val="20"/>
                <w:lang w:eastAsia="ko-KR"/>
              </w:rPr>
              <w:t>mean_ZoD_deg, 90</w:t>
            </w:r>
          </w:p>
          <w:p w14:paraId="405F3B19" w14:textId="3BBBCA67" w:rsidR="006C3654" w:rsidRPr="00C36D72" w:rsidRDefault="006C3654" w:rsidP="00B312A0">
            <w:pPr>
              <w:pStyle w:val="TAL"/>
              <w:numPr>
                <w:ilvl w:val="0"/>
                <w:numId w:val="49"/>
              </w:numPr>
              <w:jc w:val="both"/>
              <w:rPr>
                <w:rFonts w:ascii="Times New Roman" w:eastAsia="Malgun Gothic" w:hAnsi="Times New Roman" w:cs="Times New Roman"/>
                <w:sz w:val="20"/>
                <w:lang w:eastAsia="ko-KR"/>
              </w:rPr>
            </w:pPr>
            <w:r w:rsidRPr="00C36D72">
              <w:rPr>
                <w:rFonts w:ascii="Times New Roman" w:eastAsia="Malgun Gothic" w:hAnsi="Times New Roman" w:cs="Times New Roman"/>
                <w:sz w:val="20"/>
                <w:lang w:eastAsia="ko-KR"/>
              </w:rPr>
              <w:t>ZoD_spread_deg, 2</w:t>
            </w:r>
          </w:p>
          <w:p w14:paraId="206AFF75" w14:textId="2E50B167" w:rsidR="006C3654" w:rsidRPr="00C36D72" w:rsidRDefault="006C3654" w:rsidP="00B312A0">
            <w:pPr>
              <w:pStyle w:val="TAL"/>
              <w:numPr>
                <w:ilvl w:val="0"/>
                <w:numId w:val="49"/>
              </w:numPr>
              <w:jc w:val="both"/>
              <w:rPr>
                <w:rFonts w:ascii="Times New Roman" w:eastAsia="Malgun Gothic" w:hAnsi="Times New Roman" w:cs="Times New Roman"/>
                <w:sz w:val="20"/>
                <w:lang w:eastAsia="ko-KR"/>
              </w:rPr>
            </w:pPr>
            <w:r w:rsidRPr="00C36D72">
              <w:rPr>
                <w:rFonts w:ascii="Times New Roman" w:eastAsia="Malgun Gothic" w:hAnsi="Times New Roman" w:cs="Times New Roman"/>
                <w:sz w:val="20"/>
                <w:lang w:eastAsia="ko-KR"/>
              </w:rPr>
              <w:t>mean_AoA_deg, 0</w:t>
            </w:r>
          </w:p>
          <w:p w14:paraId="43D6E905" w14:textId="68B28A0B" w:rsidR="006C3654" w:rsidRPr="00C36D72" w:rsidRDefault="006C3654" w:rsidP="00B312A0">
            <w:pPr>
              <w:pStyle w:val="TAL"/>
              <w:numPr>
                <w:ilvl w:val="0"/>
                <w:numId w:val="49"/>
              </w:numPr>
              <w:jc w:val="both"/>
              <w:rPr>
                <w:rFonts w:ascii="Times New Roman" w:eastAsia="Malgun Gothic" w:hAnsi="Times New Roman" w:cs="Times New Roman"/>
                <w:sz w:val="20"/>
                <w:lang w:eastAsia="ko-KR"/>
              </w:rPr>
            </w:pPr>
            <w:r w:rsidRPr="00C36D72">
              <w:rPr>
                <w:rFonts w:ascii="Times New Roman" w:eastAsia="Malgun Gothic" w:hAnsi="Times New Roman" w:cs="Times New Roman"/>
                <w:sz w:val="20"/>
                <w:lang w:eastAsia="ko-KR"/>
              </w:rPr>
              <w:t>AoA_spread_deg, 45</w:t>
            </w:r>
          </w:p>
          <w:p w14:paraId="26B64387" w14:textId="2466A8BB" w:rsidR="006C3654" w:rsidRPr="00C36D72" w:rsidRDefault="006C3654" w:rsidP="00B312A0">
            <w:pPr>
              <w:pStyle w:val="TAL"/>
              <w:numPr>
                <w:ilvl w:val="0"/>
                <w:numId w:val="49"/>
              </w:numPr>
              <w:jc w:val="both"/>
              <w:rPr>
                <w:rFonts w:ascii="Times New Roman" w:eastAsia="Malgun Gothic" w:hAnsi="Times New Roman" w:cs="Times New Roman"/>
                <w:sz w:val="20"/>
                <w:lang w:eastAsia="ko-KR"/>
              </w:rPr>
            </w:pPr>
            <w:r w:rsidRPr="00C36D72">
              <w:rPr>
                <w:rFonts w:ascii="Times New Roman" w:eastAsia="Malgun Gothic" w:hAnsi="Times New Roman" w:cs="Times New Roman"/>
                <w:sz w:val="20"/>
                <w:lang w:eastAsia="ko-KR"/>
              </w:rPr>
              <w:t>mean_ZoA_deg, 90</w:t>
            </w:r>
          </w:p>
          <w:p w14:paraId="7B48FE93" w14:textId="1163D485" w:rsidR="006C3654" w:rsidRPr="00C36D72" w:rsidRDefault="006C3654" w:rsidP="00B312A0">
            <w:pPr>
              <w:pStyle w:val="TAL"/>
              <w:numPr>
                <w:ilvl w:val="0"/>
                <w:numId w:val="49"/>
              </w:numPr>
              <w:jc w:val="both"/>
              <w:rPr>
                <w:rFonts w:ascii="Times New Roman" w:eastAsia="Malgun Gothic" w:hAnsi="Times New Roman" w:cs="Times New Roman"/>
                <w:sz w:val="20"/>
                <w:lang w:eastAsia="ko-KR"/>
              </w:rPr>
            </w:pPr>
            <w:r w:rsidRPr="00C36D72">
              <w:rPr>
                <w:rFonts w:ascii="Times New Roman" w:eastAsia="Malgun Gothic" w:hAnsi="Times New Roman" w:cs="Times New Roman"/>
                <w:sz w:val="20"/>
                <w:lang w:eastAsia="ko-KR"/>
              </w:rPr>
              <w:t>ZoA_spread_deg, 10</w:t>
            </w:r>
          </w:p>
        </w:tc>
      </w:tr>
      <w:tr w:rsidR="006148EA" w:rsidRPr="00C36D72" w14:paraId="52B69761" w14:textId="77777777" w:rsidTr="00614629">
        <w:trPr>
          <w:trHeight w:val="119"/>
        </w:trPr>
        <w:tc>
          <w:tcPr>
            <w:tcW w:w="3685" w:type="dxa"/>
            <w:shd w:val="clear" w:color="auto" w:fill="auto"/>
            <w:vAlign w:val="center"/>
          </w:tcPr>
          <w:p w14:paraId="5B2D4B85" w14:textId="77777777" w:rsidR="006148EA" w:rsidRPr="00C36D72" w:rsidRDefault="006148EA" w:rsidP="00B312A0">
            <w:pPr>
              <w:pStyle w:val="TAL"/>
              <w:jc w:val="both"/>
              <w:rPr>
                <w:rFonts w:ascii="Times New Roman" w:eastAsia="Malgun Gothic" w:hAnsi="Times New Roman" w:cs="Times New Roman"/>
                <w:sz w:val="20"/>
                <w:lang w:eastAsia="ko-KR"/>
              </w:rPr>
            </w:pPr>
            <w:r w:rsidRPr="00C36D72">
              <w:rPr>
                <w:rFonts w:ascii="Times New Roman" w:eastAsia="Malgun Gothic" w:hAnsi="Times New Roman" w:cs="Times New Roman"/>
                <w:sz w:val="20"/>
                <w:lang w:eastAsia="ko-KR"/>
              </w:rPr>
              <w:t>UE mobility</w:t>
            </w:r>
          </w:p>
        </w:tc>
        <w:tc>
          <w:tcPr>
            <w:tcW w:w="5666" w:type="dxa"/>
            <w:shd w:val="clear" w:color="auto" w:fill="auto"/>
            <w:vAlign w:val="center"/>
          </w:tcPr>
          <w:p w14:paraId="73B71BE8" w14:textId="6F63751F" w:rsidR="006148EA" w:rsidRPr="00C36D72" w:rsidRDefault="006148EA" w:rsidP="00B312A0">
            <w:pPr>
              <w:pStyle w:val="TAL"/>
              <w:jc w:val="both"/>
              <w:rPr>
                <w:rFonts w:ascii="Times New Roman" w:eastAsia="Malgun Gothic" w:hAnsi="Times New Roman" w:cs="Times New Roman"/>
                <w:sz w:val="20"/>
                <w:lang w:eastAsia="ko-KR"/>
              </w:rPr>
            </w:pPr>
            <w:r w:rsidRPr="00C36D72">
              <w:rPr>
                <w:rFonts w:ascii="Times New Roman" w:eastAsia="Malgun Gothic" w:hAnsi="Times New Roman" w:cs="Times New Roman"/>
                <w:sz w:val="20"/>
                <w:lang w:eastAsia="ko-KR"/>
              </w:rPr>
              <w:t>3km</w:t>
            </w:r>
            <w:r w:rsidR="001B28BB" w:rsidRPr="00C36D72">
              <w:rPr>
                <w:rFonts w:ascii="Times New Roman" w:eastAsia="Malgun Gothic" w:hAnsi="Times New Roman" w:cs="Times New Roman"/>
                <w:sz w:val="20"/>
                <w:lang w:eastAsia="ko-KR"/>
              </w:rPr>
              <w:t>/h</w:t>
            </w:r>
          </w:p>
        </w:tc>
      </w:tr>
      <w:tr w:rsidR="006148EA" w:rsidRPr="00C36D72" w14:paraId="0FF1B176" w14:textId="77777777" w:rsidTr="00614629">
        <w:trPr>
          <w:trHeight w:val="119"/>
        </w:trPr>
        <w:tc>
          <w:tcPr>
            <w:tcW w:w="3685" w:type="dxa"/>
            <w:shd w:val="clear" w:color="auto" w:fill="auto"/>
            <w:vAlign w:val="center"/>
          </w:tcPr>
          <w:p w14:paraId="41DA4712" w14:textId="77777777" w:rsidR="006148EA" w:rsidRPr="00C36D72" w:rsidRDefault="006148EA" w:rsidP="00B312A0">
            <w:pPr>
              <w:pStyle w:val="TAL"/>
              <w:jc w:val="both"/>
              <w:rPr>
                <w:rFonts w:ascii="Times New Roman" w:eastAsia="Malgun Gothic" w:hAnsi="Times New Roman" w:cs="Times New Roman"/>
                <w:sz w:val="20"/>
                <w:lang w:eastAsia="ko-KR"/>
              </w:rPr>
            </w:pPr>
            <w:r w:rsidRPr="00C36D72">
              <w:rPr>
                <w:rFonts w:ascii="Times New Roman" w:eastAsia="Malgun Gothic" w:hAnsi="Times New Roman" w:cs="Times New Roman"/>
                <w:sz w:val="20"/>
                <w:lang w:eastAsia="ko-KR"/>
              </w:rPr>
              <w:t>Number of TRPs</w:t>
            </w:r>
          </w:p>
        </w:tc>
        <w:tc>
          <w:tcPr>
            <w:tcW w:w="5666" w:type="dxa"/>
            <w:shd w:val="clear" w:color="auto" w:fill="auto"/>
            <w:vAlign w:val="center"/>
          </w:tcPr>
          <w:p w14:paraId="6DE5476A" w14:textId="77777777" w:rsidR="006148EA" w:rsidRPr="00C36D72" w:rsidRDefault="006148EA" w:rsidP="00B312A0">
            <w:pPr>
              <w:pStyle w:val="TAL"/>
              <w:jc w:val="both"/>
              <w:rPr>
                <w:rFonts w:ascii="Times New Roman" w:eastAsia="Malgun Gothic" w:hAnsi="Times New Roman" w:cs="Times New Roman"/>
                <w:sz w:val="20"/>
                <w:lang w:eastAsia="ko-KR"/>
              </w:rPr>
            </w:pPr>
            <w:r w:rsidRPr="00C36D72">
              <w:rPr>
                <w:rFonts w:ascii="Times New Roman" w:eastAsia="Malgun Gothic" w:hAnsi="Times New Roman" w:cs="Times New Roman"/>
                <w:sz w:val="20"/>
                <w:lang w:eastAsia="ko-KR"/>
              </w:rPr>
              <w:t>2</w:t>
            </w:r>
          </w:p>
        </w:tc>
      </w:tr>
      <w:tr w:rsidR="006148EA" w:rsidRPr="00C36D72" w14:paraId="3DCBE42F" w14:textId="77777777" w:rsidTr="00614629">
        <w:trPr>
          <w:trHeight w:val="119"/>
        </w:trPr>
        <w:tc>
          <w:tcPr>
            <w:tcW w:w="3685" w:type="dxa"/>
            <w:shd w:val="clear" w:color="auto" w:fill="auto"/>
            <w:vAlign w:val="center"/>
          </w:tcPr>
          <w:p w14:paraId="4631AA66" w14:textId="557834FC" w:rsidR="006148EA" w:rsidRPr="00C36D72" w:rsidRDefault="006148EA" w:rsidP="00B312A0">
            <w:pPr>
              <w:pStyle w:val="TAL"/>
              <w:jc w:val="both"/>
              <w:rPr>
                <w:rFonts w:ascii="Times New Roman" w:hAnsi="Times New Roman" w:cs="Times New Roman"/>
                <w:sz w:val="20"/>
                <w:lang w:val="en-US" w:eastAsia="ja-JP"/>
              </w:rPr>
            </w:pPr>
            <w:r w:rsidRPr="00C36D72">
              <w:rPr>
                <w:rFonts w:ascii="Times New Roman" w:hAnsi="Times New Roman" w:cs="Times New Roman"/>
                <w:sz w:val="20"/>
                <w:lang w:val="en-US" w:eastAsia="ja-JP"/>
              </w:rPr>
              <w:t xml:space="preserve">Pathloss offset of </w:t>
            </w:r>
            <w:r w:rsidR="007A1043" w:rsidRPr="00C36D72">
              <w:rPr>
                <w:rFonts w:ascii="Times New Roman" w:hAnsi="Times New Roman" w:cs="Times New Roman"/>
                <w:sz w:val="20"/>
                <w:lang w:val="en-US" w:eastAsia="ja-JP"/>
              </w:rPr>
              <w:t xml:space="preserve">the </w:t>
            </w:r>
            <w:r w:rsidRPr="00C36D72">
              <w:rPr>
                <w:rFonts w:ascii="Times New Roman" w:hAnsi="Times New Roman" w:cs="Times New Roman"/>
                <w:sz w:val="20"/>
                <w:lang w:val="en-US" w:eastAsia="ja-JP"/>
              </w:rPr>
              <w:t>2</w:t>
            </w:r>
            <w:r w:rsidRPr="00C36D72">
              <w:rPr>
                <w:rFonts w:ascii="Times New Roman" w:hAnsi="Times New Roman" w:cs="Times New Roman"/>
                <w:sz w:val="20"/>
                <w:vertAlign w:val="superscript"/>
                <w:lang w:val="en-US" w:eastAsia="ja-JP"/>
              </w:rPr>
              <w:t>nd</w:t>
            </w:r>
            <w:r w:rsidRPr="00C36D72">
              <w:rPr>
                <w:rFonts w:ascii="Times New Roman" w:hAnsi="Times New Roman" w:cs="Times New Roman"/>
                <w:sz w:val="20"/>
                <w:lang w:val="en-US" w:eastAsia="ja-JP"/>
              </w:rPr>
              <w:t xml:space="preserve"> TRP</w:t>
            </w:r>
          </w:p>
        </w:tc>
        <w:tc>
          <w:tcPr>
            <w:tcW w:w="5666" w:type="dxa"/>
            <w:shd w:val="clear" w:color="auto" w:fill="auto"/>
            <w:vAlign w:val="center"/>
          </w:tcPr>
          <w:p w14:paraId="7A62DD2C" w14:textId="738630D2" w:rsidR="006148EA" w:rsidRPr="00C36D72" w:rsidRDefault="006148EA" w:rsidP="00B312A0">
            <w:pPr>
              <w:pStyle w:val="TAL"/>
              <w:jc w:val="both"/>
              <w:rPr>
                <w:rFonts w:ascii="Times New Roman" w:eastAsia="Malgun Gothic" w:hAnsi="Times New Roman" w:cs="Times New Roman"/>
                <w:color w:val="000000"/>
                <w:kern w:val="24"/>
                <w:sz w:val="20"/>
              </w:rPr>
            </w:pPr>
            <w:r w:rsidRPr="00C36D72">
              <w:rPr>
                <w:rFonts w:ascii="Times New Roman" w:eastAsia="Malgun Gothic" w:hAnsi="Times New Roman" w:cs="Times New Roman"/>
                <w:color w:val="000000"/>
                <w:kern w:val="24"/>
                <w:sz w:val="20"/>
              </w:rPr>
              <w:t>0dB,</w:t>
            </w:r>
            <w:r w:rsidR="00123F94">
              <w:rPr>
                <w:rFonts w:ascii="Times New Roman" w:eastAsia="Malgun Gothic" w:hAnsi="Times New Roman" w:cs="Times New Roman"/>
                <w:color w:val="000000"/>
                <w:kern w:val="24"/>
                <w:sz w:val="20"/>
              </w:rPr>
              <w:t xml:space="preserve"> -3dB</w:t>
            </w:r>
          </w:p>
        </w:tc>
      </w:tr>
      <w:tr w:rsidR="006148EA" w:rsidRPr="00C36D72" w14:paraId="1FD9138B" w14:textId="77777777" w:rsidTr="00614629">
        <w:trPr>
          <w:trHeight w:val="119"/>
        </w:trPr>
        <w:tc>
          <w:tcPr>
            <w:tcW w:w="3685" w:type="dxa"/>
            <w:shd w:val="clear" w:color="auto" w:fill="auto"/>
            <w:vAlign w:val="center"/>
          </w:tcPr>
          <w:p w14:paraId="51FDBB03" w14:textId="77777777" w:rsidR="006148EA" w:rsidRPr="00C36D72" w:rsidRDefault="006148EA" w:rsidP="00B312A0">
            <w:pPr>
              <w:pStyle w:val="TAL"/>
              <w:jc w:val="both"/>
              <w:rPr>
                <w:rFonts w:ascii="Times New Roman" w:eastAsia="Malgun Gothic" w:hAnsi="Times New Roman" w:cs="Times New Roman"/>
                <w:sz w:val="20"/>
                <w:lang w:val="en-US" w:eastAsia="ko-KR"/>
              </w:rPr>
            </w:pPr>
            <w:r w:rsidRPr="00C36D72">
              <w:rPr>
                <w:rFonts w:ascii="Times New Roman" w:hAnsi="Times New Roman" w:cs="Times New Roman"/>
                <w:sz w:val="20"/>
                <w:lang w:val="en-US" w:eastAsia="ja-JP"/>
              </w:rPr>
              <w:t xml:space="preserve">Number of Tx antenna ports per TRP </w:t>
            </w:r>
          </w:p>
        </w:tc>
        <w:tc>
          <w:tcPr>
            <w:tcW w:w="5666" w:type="dxa"/>
            <w:shd w:val="clear" w:color="auto" w:fill="auto"/>
            <w:vAlign w:val="center"/>
          </w:tcPr>
          <w:p w14:paraId="0DFC3710" w14:textId="4FBBE01D" w:rsidR="006148EA" w:rsidRPr="00C36D72" w:rsidRDefault="008E7EE7" w:rsidP="00B312A0">
            <w:pPr>
              <w:pStyle w:val="TAL"/>
              <w:jc w:val="both"/>
              <w:rPr>
                <w:rFonts w:ascii="Times New Roman" w:eastAsia="Malgun Gothic" w:hAnsi="Times New Roman" w:cs="Times New Roman"/>
                <w:sz w:val="20"/>
                <w:lang w:eastAsia="ko-KR"/>
              </w:rPr>
            </w:pPr>
            <w:r w:rsidRPr="00C36D72">
              <w:rPr>
                <w:rFonts w:ascii="Times New Roman" w:eastAsia="Malgun Gothic" w:hAnsi="Times New Roman" w:cs="Times New Roman"/>
                <w:color w:val="000000"/>
                <w:kern w:val="24"/>
                <w:sz w:val="20"/>
              </w:rPr>
              <w:t>4</w:t>
            </w:r>
            <w:r w:rsidR="006148EA" w:rsidRPr="00C36D72">
              <w:rPr>
                <w:rFonts w:ascii="Times New Roman" w:eastAsia="Malgun Gothic" w:hAnsi="Times New Roman" w:cs="Times New Roman"/>
                <w:color w:val="000000"/>
                <w:kern w:val="24"/>
                <w:sz w:val="20"/>
              </w:rPr>
              <w:t xml:space="preserve"> </w:t>
            </w:r>
          </w:p>
        </w:tc>
      </w:tr>
      <w:tr w:rsidR="006148EA" w:rsidRPr="00C36D72" w14:paraId="1D474F05" w14:textId="77777777" w:rsidTr="00614629">
        <w:trPr>
          <w:trHeight w:val="260"/>
        </w:trPr>
        <w:tc>
          <w:tcPr>
            <w:tcW w:w="3685" w:type="dxa"/>
            <w:shd w:val="clear" w:color="auto" w:fill="auto"/>
            <w:vAlign w:val="center"/>
          </w:tcPr>
          <w:p w14:paraId="65CF6DD9" w14:textId="77777777" w:rsidR="006148EA" w:rsidRPr="00C36D72" w:rsidRDefault="006148EA" w:rsidP="00B312A0">
            <w:pPr>
              <w:pStyle w:val="TAL"/>
              <w:jc w:val="both"/>
              <w:rPr>
                <w:rFonts w:ascii="Times New Roman" w:hAnsi="Times New Roman" w:cs="Times New Roman"/>
                <w:sz w:val="20"/>
                <w:lang w:val="en-US" w:eastAsia="ja-JP"/>
              </w:rPr>
            </w:pPr>
            <w:r w:rsidRPr="00C36D72">
              <w:rPr>
                <w:rFonts w:ascii="Times New Roman" w:eastAsia="Malgun Gothic" w:hAnsi="Times New Roman" w:cs="Times New Roman"/>
                <w:sz w:val="20"/>
                <w:lang w:val="en-US" w:eastAsia="ko-KR"/>
              </w:rPr>
              <w:t>Number of UE Rx antennas</w:t>
            </w:r>
          </w:p>
        </w:tc>
        <w:tc>
          <w:tcPr>
            <w:tcW w:w="5666" w:type="dxa"/>
            <w:shd w:val="clear" w:color="auto" w:fill="auto"/>
            <w:vAlign w:val="center"/>
          </w:tcPr>
          <w:p w14:paraId="61B5FA11" w14:textId="759199CA" w:rsidR="006148EA" w:rsidRPr="00C36D72" w:rsidRDefault="008E7EE7" w:rsidP="00B312A0">
            <w:pPr>
              <w:spacing w:line="240" w:lineRule="atLeast"/>
              <w:contextualSpacing/>
              <w:jc w:val="both"/>
              <w:rPr>
                <w:rFonts w:ascii="Times New Roman" w:hAnsi="Times New Roman" w:cs="Times New Roman"/>
                <w:snapToGrid w:val="0"/>
              </w:rPr>
            </w:pPr>
            <w:r w:rsidRPr="00C36D72">
              <w:rPr>
                <w:rFonts w:ascii="Times New Roman" w:hAnsi="Times New Roman" w:cs="Times New Roman"/>
                <w:snapToGrid w:val="0"/>
              </w:rPr>
              <w:t>4</w:t>
            </w:r>
          </w:p>
        </w:tc>
      </w:tr>
      <w:tr w:rsidR="006148EA" w:rsidRPr="00C36D72" w14:paraId="5C24A1ED" w14:textId="77777777" w:rsidTr="00614629">
        <w:trPr>
          <w:trHeight w:val="119"/>
        </w:trPr>
        <w:tc>
          <w:tcPr>
            <w:tcW w:w="3685" w:type="dxa"/>
            <w:shd w:val="clear" w:color="auto" w:fill="auto"/>
            <w:vAlign w:val="center"/>
          </w:tcPr>
          <w:p w14:paraId="53AF3B6C" w14:textId="77777777" w:rsidR="006148EA" w:rsidRPr="00C36D72" w:rsidRDefault="006148EA" w:rsidP="00B312A0">
            <w:pPr>
              <w:pStyle w:val="TAL"/>
              <w:jc w:val="both"/>
              <w:rPr>
                <w:rFonts w:ascii="Times New Roman" w:hAnsi="Times New Roman" w:cs="Times New Roman"/>
                <w:sz w:val="20"/>
                <w:lang w:val="en-US" w:eastAsia="ja-JP"/>
              </w:rPr>
            </w:pPr>
            <w:r w:rsidRPr="00C36D72">
              <w:rPr>
                <w:rFonts w:ascii="Times New Roman" w:hAnsi="Times New Roman" w:cs="Times New Roman"/>
                <w:sz w:val="20"/>
                <w:lang w:val="en-US" w:eastAsia="ja-JP"/>
              </w:rPr>
              <w:t>Number of layers per TRP</w:t>
            </w:r>
          </w:p>
        </w:tc>
        <w:tc>
          <w:tcPr>
            <w:tcW w:w="5666" w:type="dxa"/>
            <w:shd w:val="clear" w:color="auto" w:fill="auto"/>
            <w:vAlign w:val="center"/>
          </w:tcPr>
          <w:p w14:paraId="04877874" w14:textId="77777777" w:rsidR="006148EA" w:rsidRPr="00C36D72" w:rsidRDefault="006148EA" w:rsidP="00B312A0">
            <w:pPr>
              <w:pStyle w:val="TAL"/>
              <w:jc w:val="both"/>
              <w:rPr>
                <w:rFonts w:ascii="Times New Roman" w:hAnsi="Times New Roman" w:cs="Times New Roman"/>
                <w:color w:val="000000"/>
                <w:kern w:val="24"/>
                <w:sz w:val="20"/>
                <w:lang w:eastAsia="ja-JP"/>
              </w:rPr>
            </w:pPr>
            <w:r w:rsidRPr="00C36D72">
              <w:rPr>
                <w:rFonts w:ascii="Times New Roman" w:hAnsi="Times New Roman" w:cs="Times New Roman"/>
                <w:color w:val="000000"/>
                <w:kern w:val="24"/>
                <w:sz w:val="20"/>
                <w:lang w:eastAsia="ja-JP"/>
              </w:rPr>
              <w:t>1</w:t>
            </w:r>
          </w:p>
        </w:tc>
      </w:tr>
      <w:tr w:rsidR="006148EA" w:rsidRPr="00793565" w14:paraId="4941300E" w14:textId="77777777" w:rsidTr="00614629">
        <w:trPr>
          <w:trHeight w:val="119"/>
        </w:trPr>
        <w:tc>
          <w:tcPr>
            <w:tcW w:w="3685" w:type="dxa"/>
            <w:shd w:val="clear" w:color="auto" w:fill="auto"/>
            <w:vAlign w:val="center"/>
          </w:tcPr>
          <w:p w14:paraId="0464EC40" w14:textId="77777777" w:rsidR="006148EA" w:rsidRPr="00C36D72" w:rsidRDefault="006148EA" w:rsidP="00B312A0">
            <w:pPr>
              <w:pStyle w:val="TAL"/>
              <w:jc w:val="both"/>
              <w:rPr>
                <w:rFonts w:ascii="Times New Roman" w:eastAsia="Malgun Gothic" w:hAnsi="Times New Roman" w:cs="Times New Roman"/>
                <w:sz w:val="20"/>
                <w:lang w:eastAsia="ko-KR"/>
              </w:rPr>
            </w:pPr>
            <w:r w:rsidRPr="00C36D72">
              <w:rPr>
                <w:rFonts w:ascii="Times New Roman" w:eastAsia="Malgun Gothic" w:hAnsi="Times New Roman" w:cs="Times New Roman"/>
                <w:sz w:val="20"/>
                <w:lang w:eastAsia="ko-KR"/>
              </w:rPr>
              <w:t>DMRS configuration</w:t>
            </w:r>
          </w:p>
        </w:tc>
        <w:tc>
          <w:tcPr>
            <w:tcW w:w="5666" w:type="dxa"/>
            <w:shd w:val="clear" w:color="auto" w:fill="auto"/>
            <w:vAlign w:val="center"/>
          </w:tcPr>
          <w:p w14:paraId="2EC7FCFD" w14:textId="77777777" w:rsidR="006148EA" w:rsidRPr="00C36D72" w:rsidRDefault="006148EA" w:rsidP="00B312A0">
            <w:pPr>
              <w:pStyle w:val="TAL"/>
              <w:jc w:val="both"/>
              <w:rPr>
                <w:rFonts w:ascii="Times New Roman" w:hAnsi="Times New Roman" w:cs="Times New Roman"/>
                <w:snapToGrid w:val="0"/>
                <w:sz w:val="20"/>
                <w:lang w:val="en-US"/>
              </w:rPr>
            </w:pPr>
            <w:r w:rsidRPr="00C36D72">
              <w:rPr>
                <w:rFonts w:ascii="Times New Roman" w:hAnsi="Times New Roman" w:cs="Times New Roman"/>
                <w:snapToGrid w:val="0"/>
                <w:sz w:val="20"/>
                <w:lang w:val="en-US"/>
              </w:rPr>
              <w:t>One symbol, type 1, no data and DMRS multiplexing</w:t>
            </w:r>
          </w:p>
        </w:tc>
      </w:tr>
      <w:tr w:rsidR="006148EA" w:rsidRPr="00C36D72" w14:paraId="12E94495" w14:textId="77777777" w:rsidTr="00614629">
        <w:trPr>
          <w:trHeight w:val="51"/>
        </w:trPr>
        <w:tc>
          <w:tcPr>
            <w:tcW w:w="3685" w:type="dxa"/>
            <w:shd w:val="clear" w:color="auto" w:fill="auto"/>
            <w:vAlign w:val="center"/>
          </w:tcPr>
          <w:p w14:paraId="64DD6120" w14:textId="77777777" w:rsidR="006148EA" w:rsidRPr="00C36D72" w:rsidRDefault="006148EA" w:rsidP="00B312A0">
            <w:pPr>
              <w:pStyle w:val="TAL"/>
              <w:jc w:val="both"/>
              <w:rPr>
                <w:rFonts w:ascii="Times New Roman" w:eastAsia="Malgun Gothic" w:hAnsi="Times New Roman" w:cs="Times New Roman"/>
                <w:sz w:val="20"/>
                <w:lang w:eastAsia="ko-KR"/>
              </w:rPr>
            </w:pPr>
            <w:r w:rsidRPr="00C36D72">
              <w:rPr>
                <w:rFonts w:ascii="Times New Roman" w:eastAsia="Malgun Gothic" w:hAnsi="Times New Roman" w:cs="Times New Roman"/>
                <w:sz w:val="20"/>
                <w:lang w:eastAsia="ko-KR"/>
              </w:rPr>
              <w:t>Number RBs</w:t>
            </w:r>
          </w:p>
        </w:tc>
        <w:tc>
          <w:tcPr>
            <w:tcW w:w="5666" w:type="dxa"/>
            <w:shd w:val="clear" w:color="auto" w:fill="auto"/>
            <w:vAlign w:val="center"/>
          </w:tcPr>
          <w:p w14:paraId="1BE3F2E0" w14:textId="6D306D6E" w:rsidR="006148EA" w:rsidRPr="00C36D72" w:rsidRDefault="008E7EE7" w:rsidP="00B312A0">
            <w:pPr>
              <w:spacing w:line="240" w:lineRule="atLeast"/>
              <w:jc w:val="both"/>
              <w:rPr>
                <w:rFonts w:ascii="Times New Roman" w:hAnsi="Times New Roman" w:cs="Times New Roman"/>
                <w:snapToGrid w:val="0"/>
              </w:rPr>
            </w:pPr>
            <w:r w:rsidRPr="00C36D72">
              <w:rPr>
                <w:rFonts w:ascii="Times New Roman" w:hAnsi="Times New Roman" w:cs="Times New Roman"/>
                <w:snapToGrid w:val="0"/>
              </w:rPr>
              <w:t>40</w:t>
            </w:r>
          </w:p>
        </w:tc>
      </w:tr>
      <w:tr w:rsidR="006148EA" w:rsidRPr="00B365FA" w14:paraId="737650A8" w14:textId="77777777" w:rsidTr="00614629">
        <w:trPr>
          <w:trHeight w:val="51"/>
        </w:trPr>
        <w:tc>
          <w:tcPr>
            <w:tcW w:w="3685" w:type="dxa"/>
            <w:shd w:val="clear" w:color="auto" w:fill="auto"/>
            <w:vAlign w:val="center"/>
          </w:tcPr>
          <w:p w14:paraId="19F8CD5E" w14:textId="77777777" w:rsidR="006148EA" w:rsidRPr="00C36D72" w:rsidRDefault="006148EA" w:rsidP="00B312A0">
            <w:pPr>
              <w:pStyle w:val="TAL"/>
              <w:jc w:val="both"/>
              <w:rPr>
                <w:rFonts w:ascii="Times New Roman" w:eastAsia="Malgun Gothic" w:hAnsi="Times New Roman" w:cs="Times New Roman"/>
                <w:color w:val="000000"/>
                <w:kern w:val="24"/>
                <w:sz w:val="20"/>
              </w:rPr>
            </w:pPr>
            <w:r w:rsidRPr="00C36D72">
              <w:rPr>
                <w:rFonts w:ascii="Times New Roman" w:eastAsia="Malgun Gothic" w:hAnsi="Times New Roman" w:cs="Times New Roman"/>
                <w:color w:val="000000"/>
                <w:kern w:val="24"/>
                <w:sz w:val="20"/>
              </w:rPr>
              <w:t>Number of OFDM symbols</w:t>
            </w:r>
          </w:p>
        </w:tc>
        <w:tc>
          <w:tcPr>
            <w:tcW w:w="5666" w:type="dxa"/>
            <w:shd w:val="clear" w:color="auto" w:fill="auto"/>
            <w:vAlign w:val="center"/>
          </w:tcPr>
          <w:p w14:paraId="78EB3C54" w14:textId="75261D61" w:rsidR="006148EA" w:rsidRPr="00C36D72" w:rsidRDefault="008E7EE7" w:rsidP="00B312A0">
            <w:pPr>
              <w:spacing w:line="240" w:lineRule="atLeast"/>
              <w:jc w:val="both"/>
              <w:rPr>
                <w:rFonts w:ascii="Times New Roman" w:hAnsi="Times New Roman" w:cs="Times New Roman"/>
                <w:snapToGrid w:val="0"/>
                <w:lang w:val="en-US"/>
              </w:rPr>
            </w:pPr>
            <w:r w:rsidRPr="00C36D72">
              <w:rPr>
                <w:rFonts w:ascii="Times New Roman" w:hAnsi="Times New Roman" w:cs="Times New Roman"/>
                <w:snapToGrid w:val="0"/>
                <w:lang w:val="en-US"/>
              </w:rPr>
              <w:t xml:space="preserve">2 </w:t>
            </w:r>
          </w:p>
        </w:tc>
      </w:tr>
      <w:tr w:rsidR="006148EA" w:rsidRPr="00C36D72" w14:paraId="53FD1BFA" w14:textId="77777777" w:rsidTr="00614629">
        <w:trPr>
          <w:trHeight w:val="119"/>
        </w:trPr>
        <w:tc>
          <w:tcPr>
            <w:tcW w:w="3685" w:type="dxa"/>
            <w:shd w:val="clear" w:color="auto" w:fill="auto"/>
            <w:vAlign w:val="center"/>
          </w:tcPr>
          <w:p w14:paraId="1D013DD6" w14:textId="6DC5D1BE" w:rsidR="006148EA" w:rsidRPr="00C36D72" w:rsidRDefault="008E7EE7" w:rsidP="00B312A0">
            <w:pPr>
              <w:pStyle w:val="TAL"/>
              <w:jc w:val="both"/>
              <w:rPr>
                <w:rFonts w:ascii="Times New Roman" w:eastAsia="Malgun Gothic" w:hAnsi="Times New Roman" w:cs="Times New Roman"/>
                <w:color w:val="000000"/>
                <w:kern w:val="24"/>
                <w:sz w:val="20"/>
              </w:rPr>
            </w:pPr>
            <w:r w:rsidRPr="00C36D72">
              <w:rPr>
                <w:rFonts w:ascii="Times New Roman" w:eastAsia="Malgun Gothic" w:hAnsi="Times New Roman" w:cs="Times New Roman"/>
                <w:color w:val="000000"/>
                <w:kern w:val="24"/>
                <w:sz w:val="20"/>
              </w:rPr>
              <w:t>Code rate</w:t>
            </w:r>
          </w:p>
        </w:tc>
        <w:tc>
          <w:tcPr>
            <w:tcW w:w="5666" w:type="dxa"/>
            <w:shd w:val="clear" w:color="auto" w:fill="auto"/>
            <w:vAlign w:val="center"/>
          </w:tcPr>
          <w:p w14:paraId="53ADF782" w14:textId="5242167C" w:rsidR="006148EA" w:rsidRPr="00C36D72" w:rsidRDefault="008E7EE7" w:rsidP="00B312A0">
            <w:pPr>
              <w:spacing w:line="240" w:lineRule="atLeast"/>
              <w:jc w:val="both"/>
              <w:rPr>
                <w:rFonts w:ascii="Times New Roman" w:hAnsi="Times New Roman" w:cs="Times New Roman"/>
                <w:snapToGrid w:val="0"/>
              </w:rPr>
            </w:pPr>
            <w:r w:rsidRPr="00C36D72">
              <w:rPr>
                <w:rFonts w:ascii="Times New Roman" w:hAnsi="Times New Roman" w:cs="Times New Roman"/>
                <w:snapToGrid w:val="0"/>
              </w:rPr>
              <w:t xml:space="preserve"> approxi</w:t>
            </w:r>
            <w:r w:rsidR="00FB7A11" w:rsidRPr="00C36D72">
              <w:rPr>
                <w:rFonts w:ascii="Times New Roman" w:hAnsi="Times New Roman" w:cs="Times New Roman"/>
                <w:snapToGrid w:val="0"/>
              </w:rPr>
              <w:t xml:space="preserve">mately </w:t>
            </w:r>
            <w:r w:rsidRPr="00C36D72">
              <w:rPr>
                <w:rFonts w:ascii="Times New Roman" w:hAnsi="Times New Roman" w:cs="Times New Roman"/>
                <w:snapToGrid w:val="0"/>
              </w:rPr>
              <w:t>0.44</w:t>
            </w:r>
          </w:p>
        </w:tc>
      </w:tr>
      <w:tr w:rsidR="006148EA" w:rsidRPr="00C36D72" w14:paraId="4514A42C" w14:textId="77777777" w:rsidTr="00614629">
        <w:trPr>
          <w:trHeight w:val="119"/>
        </w:trPr>
        <w:tc>
          <w:tcPr>
            <w:tcW w:w="3685" w:type="dxa"/>
            <w:shd w:val="clear" w:color="auto" w:fill="auto"/>
            <w:vAlign w:val="center"/>
          </w:tcPr>
          <w:p w14:paraId="30273949" w14:textId="77777777" w:rsidR="006148EA" w:rsidRPr="00C36D72" w:rsidRDefault="006148EA" w:rsidP="00B312A0">
            <w:pPr>
              <w:pStyle w:val="TAL"/>
              <w:jc w:val="both"/>
              <w:rPr>
                <w:rFonts w:ascii="Times New Roman" w:eastAsia="Malgun Gothic" w:hAnsi="Times New Roman" w:cs="Times New Roman"/>
                <w:color w:val="000000"/>
                <w:kern w:val="24"/>
                <w:sz w:val="20"/>
              </w:rPr>
            </w:pPr>
            <w:r w:rsidRPr="00C36D72">
              <w:rPr>
                <w:rFonts w:ascii="Times New Roman" w:eastAsia="Malgun Gothic" w:hAnsi="Times New Roman" w:cs="Times New Roman"/>
                <w:color w:val="000000"/>
                <w:kern w:val="24"/>
                <w:sz w:val="20"/>
              </w:rPr>
              <w:t>Modulation</w:t>
            </w:r>
          </w:p>
        </w:tc>
        <w:tc>
          <w:tcPr>
            <w:tcW w:w="5666" w:type="dxa"/>
            <w:shd w:val="clear" w:color="auto" w:fill="auto"/>
            <w:vAlign w:val="center"/>
          </w:tcPr>
          <w:p w14:paraId="6BCD7BD6" w14:textId="77777777" w:rsidR="006148EA" w:rsidRPr="00C36D72" w:rsidRDefault="006148EA" w:rsidP="00B312A0">
            <w:pPr>
              <w:spacing w:line="240" w:lineRule="atLeast"/>
              <w:jc w:val="both"/>
              <w:rPr>
                <w:rFonts w:ascii="Times New Roman" w:hAnsi="Times New Roman" w:cs="Times New Roman"/>
                <w:snapToGrid w:val="0"/>
              </w:rPr>
            </w:pPr>
            <w:r w:rsidRPr="00C36D72">
              <w:rPr>
                <w:rFonts w:ascii="Times New Roman" w:hAnsi="Times New Roman" w:cs="Times New Roman"/>
                <w:snapToGrid w:val="0"/>
              </w:rPr>
              <w:t>QPSK</w:t>
            </w:r>
          </w:p>
        </w:tc>
      </w:tr>
      <w:tr w:rsidR="006148EA" w:rsidRPr="00C36D72" w14:paraId="41962C5B" w14:textId="77777777" w:rsidTr="00614629">
        <w:trPr>
          <w:trHeight w:val="119"/>
        </w:trPr>
        <w:tc>
          <w:tcPr>
            <w:tcW w:w="3685" w:type="dxa"/>
            <w:shd w:val="clear" w:color="auto" w:fill="auto"/>
            <w:vAlign w:val="center"/>
          </w:tcPr>
          <w:p w14:paraId="43EB0752" w14:textId="77777777" w:rsidR="006148EA" w:rsidRPr="00C36D72" w:rsidRDefault="006148EA" w:rsidP="00B312A0">
            <w:pPr>
              <w:pStyle w:val="TAL"/>
              <w:jc w:val="both"/>
              <w:rPr>
                <w:rFonts w:ascii="Times New Roman" w:eastAsia="Malgun Gothic" w:hAnsi="Times New Roman" w:cs="Times New Roman"/>
                <w:color w:val="000000"/>
                <w:kern w:val="24"/>
                <w:sz w:val="20"/>
              </w:rPr>
            </w:pPr>
            <w:r w:rsidRPr="00C36D72">
              <w:rPr>
                <w:rFonts w:ascii="Times New Roman" w:eastAsia="Malgun Gothic" w:hAnsi="Times New Roman" w:cs="Times New Roman"/>
                <w:color w:val="000000"/>
                <w:kern w:val="24"/>
                <w:sz w:val="20"/>
              </w:rPr>
              <w:t>Channel estimation</w:t>
            </w:r>
          </w:p>
        </w:tc>
        <w:tc>
          <w:tcPr>
            <w:tcW w:w="5666" w:type="dxa"/>
            <w:shd w:val="clear" w:color="auto" w:fill="auto"/>
            <w:vAlign w:val="center"/>
          </w:tcPr>
          <w:p w14:paraId="2A84BEBD" w14:textId="77777777" w:rsidR="006148EA" w:rsidRPr="00C36D72" w:rsidRDefault="006148EA" w:rsidP="00B312A0">
            <w:pPr>
              <w:spacing w:line="240" w:lineRule="atLeast"/>
              <w:jc w:val="both"/>
              <w:rPr>
                <w:rFonts w:ascii="Times New Roman" w:hAnsi="Times New Roman" w:cs="Times New Roman"/>
                <w:snapToGrid w:val="0"/>
              </w:rPr>
            </w:pPr>
            <w:r w:rsidRPr="00C36D72">
              <w:rPr>
                <w:rFonts w:ascii="Times New Roman" w:hAnsi="Times New Roman" w:cs="Times New Roman"/>
                <w:snapToGrid w:val="0"/>
              </w:rPr>
              <w:t>Practical</w:t>
            </w:r>
          </w:p>
        </w:tc>
      </w:tr>
      <w:tr w:rsidR="006148EA" w:rsidRPr="00C36D72" w14:paraId="069E877A" w14:textId="77777777" w:rsidTr="00614629">
        <w:trPr>
          <w:trHeight w:val="119"/>
        </w:trPr>
        <w:tc>
          <w:tcPr>
            <w:tcW w:w="3685" w:type="dxa"/>
            <w:shd w:val="clear" w:color="auto" w:fill="auto"/>
            <w:vAlign w:val="center"/>
          </w:tcPr>
          <w:p w14:paraId="393074C7" w14:textId="77777777" w:rsidR="006148EA" w:rsidRPr="00C36D72" w:rsidRDefault="006148EA" w:rsidP="00B312A0">
            <w:pPr>
              <w:pStyle w:val="TAL"/>
              <w:jc w:val="both"/>
              <w:rPr>
                <w:rFonts w:ascii="Times New Roman" w:eastAsia="Malgun Gothic" w:hAnsi="Times New Roman" w:cs="Times New Roman"/>
                <w:color w:val="000000"/>
                <w:kern w:val="24"/>
                <w:sz w:val="20"/>
              </w:rPr>
            </w:pPr>
            <w:r w:rsidRPr="00C36D72">
              <w:rPr>
                <w:rFonts w:ascii="Times New Roman" w:eastAsia="Malgun Gothic" w:hAnsi="Times New Roman" w:cs="Times New Roman"/>
                <w:color w:val="000000"/>
                <w:kern w:val="24"/>
                <w:sz w:val="20"/>
              </w:rPr>
              <w:t>PRG size</w:t>
            </w:r>
          </w:p>
        </w:tc>
        <w:tc>
          <w:tcPr>
            <w:tcW w:w="5666" w:type="dxa"/>
            <w:shd w:val="clear" w:color="auto" w:fill="auto"/>
            <w:vAlign w:val="center"/>
          </w:tcPr>
          <w:p w14:paraId="12FCC858" w14:textId="77777777" w:rsidR="006148EA" w:rsidRPr="00C36D72" w:rsidRDefault="006148EA" w:rsidP="00B312A0">
            <w:pPr>
              <w:spacing w:line="240" w:lineRule="atLeast"/>
              <w:jc w:val="both"/>
              <w:rPr>
                <w:rFonts w:ascii="Times New Roman" w:hAnsi="Times New Roman" w:cs="Times New Roman"/>
                <w:snapToGrid w:val="0"/>
              </w:rPr>
            </w:pPr>
            <w:r w:rsidRPr="00C36D72">
              <w:rPr>
                <w:rFonts w:ascii="Times New Roman" w:hAnsi="Times New Roman" w:cs="Times New Roman"/>
                <w:snapToGrid w:val="0"/>
              </w:rPr>
              <w:t>2 RBs</w:t>
            </w:r>
          </w:p>
        </w:tc>
      </w:tr>
      <w:tr w:rsidR="006148EA" w:rsidRPr="00C36D72" w14:paraId="6C606A14" w14:textId="77777777" w:rsidTr="00614629">
        <w:trPr>
          <w:trHeight w:val="119"/>
        </w:trPr>
        <w:tc>
          <w:tcPr>
            <w:tcW w:w="3685" w:type="dxa"/>
            <w:shd w:val="clear" w:color="auto" w:fill="auto"/>
            <w:vAlign w:val="center"/>
          </w:tcPr>
          <w:p w14:paraId="0AC00CF2" w14:textId="77777777" w:rsidR="006148EA" w:rsidRPr="00C36D72" w:rsidRDefault="006148EA" w:rsidP="00B312A0">
            <w:pPr>
              <w:pStyle w:val="TAL"/>
              <w:jc w:val="both"/>
              <w:rPr>
                <w:rFonts w:ascii="Times New Roman" w:eastAsia="Malgun Gothic" w:hAnsi="Times New Roman" w:cs="Times New Roman"/>
                <w:color w:val="000000"/>
                <w:kern w:val="24"/>
                <w:sz w:val="20"/>
              </w:rPr>
            </w:pPr>
            <w:r w:rsidRPr="00C36D72">
              <w:rPr>
                <w:rFonts w:ascii="Times New Roman" w:eastAsia="Malgun Gothic" w:hAnsi="Times New Roman" w:cs="Times New Roman"/>
                <w:color w:val="000000"/>
                <w:kern w:val="24"/>
                <w:sz w:val="20"/>
              </w:rPr>
              <w:t>Receiver</w:t>
            </w:r>
          </w:p>
        </w:tc>
        <w:tc>
          <w:tcPr>
            <w:tcW w:w="5666" w:type="dxa"/>
            <w:shd w:val="clear" w:color="auto" w:fill="auto"/>
            <w:vAlign w:val="center"/>
          </w:tcPr>
          <w:p w14:paraId="04BD472E" w14:textId="77777777" w:rsidR="006148EA" w:rsidRPr="00C36D72" w:rsidRDefault="006148EA" w:rsidP="00B312A0">
            <w:pPr>
              <w:spacing w:line="240" w:lineRule="atLeast"/>
              <w:jc w:val="both"/>
              <w:rPr>
                <w:rFonts w:ascii="Times New Roman" w:hAnsi="Times New Roman" w:cs="Times New Roman"/>
                <w:snapToGrid w:val="0"/>
              </w:rPr>
            </w:pPr>
            <w:r w:rsidRPr="00C36D72">
              <w:rPr>
                <w:rFonts w:ascii="Times New Roman" w:hAnsi="Times New Roman" w:cs="Times New Roman"/>
                <w:snapToGrid w:val="0"/>
              </w:rPr>
              <w:t xml:space="preserve">MMSE-IRC </w:t>
            </w:r>
          </w:p>
        </w:tc>
      </w:tr>
      <w:tr w:rsidR="006148EA" w:rsidRPr="00C36D72" w14:paraId="718F3DEE" w14:textId="77777777" w:rsidTr="00614629">
        <w:trPr>
          <w:trHeight w:val="119"/>
        </w:trPr>
        <w:tc>
          <w:tcPr>
            <w:tcW w:w="3685" w:type="dxa"/>
            <w:shd w:val="clear" w:color="auto" w:fill="auto"/>
            <w:vAlign w:val="center"/>
          </w:tcPr>
          <w:p w14:paraId="49D26E36" w14:textId="77777777" w:rsidR="006148EA" w:rsidRPr="00C36D72" w:rsidRDefault="006148EA" w:rsidP="00B312A0">
            <w:pPr>
              <w:pStyle w:val="TAL"/>
              <w:jc w:val="both"/>
              <w:rPr>
                <w:rFonts w:ascii="Times New Roman" w:eastAsia="Malgun Gothic" w:hAnsi="Times New Roman" w:cs="Times New Roman"/>
                <w:color w:val="000000"/>
                <w:kern w:val="24"/>
                <w:sz w:val="20"/>
              </w:rPr>
            </w:pPr>
            <w:r w:rsidRPr="00C36D72">
              <w:rPr>
                <w:rFonts w:ascii="Times New Roman" w:eastAsia="Malgun Gothic" w:hAnsi="Times New Roman" w:cs="Times New Roman"/>
                <w:color w:val="000000"/>
                <w:kern w:val="24"/>
                <w:sz w:val="20"/>
              </w:rPr>
              <w:t>Precoding</w:t>
            </w:r>
          </w:p>
        </w:tc>
        <w:tc>
          <w:tcPr>
            <w:tcW w:w="5666" w:type="dxa"/>
            <w:shd w:val="clear" w:color="auto" w:fill="auto"/>
            <w:vAlign w:val="center"/>
          </w:tcPr>
          <w:p w14:paraId="28DAEBA7" w14:textId="5123C918" w:rsidR="006148EA" w:rsidRPr="00C36D72" w:rsidRDefault="006148EA" w:rsidP="00B312A0">
            <w:pPr>
              <w:spacing w:line="240" w:lineRule="atLeast"/>
              <w:jc w:val="both"/>
              <w:rPr>
                <w:rFonts w:ascii="Times New Roman" w:hAnsi="Times New Roman" w:cs="Times New Roman"/>
                <w:snapToGrid w:val="0"/>
                <w:lang w:val="en-US"/>
              </w:rPr>
            </w:pPr>
            <w:r w:rsidRPr="00C36D72">
              <w:rPr>
                <w:rFonts w:ascii="Times New Roman" w:hAnsi="Times New Roman" w:cs="Times New Roman"/>
                <w:snapToGrid w:val="0"/>
                <w:lang w:val="en-US"/>
              </w:rPr>
              <w:t>Wideband</w:t>
            </w:r>
            <w:r w:rsidR="000A0135" w:rsidRPr="00C36D72">
              <w:rPr>
                <w:rFonts w:ascii="Times New Roman" w:hAnsi="Times New Roman" w:cs="Times New Roman"/>
                <w:snapToGrid w:val="0"/>
                <w:lang w:val="en-US"/>
              </w:rPr>
              <w:t xml:space="preserve"> PMI </w:t>
            </w:r>
            <w:r w:rsidRPr="00C36D72">
              <w:rPr>
                <w:rFonts w:ascii="Times New Roman" w:hAnsi="Times New Roman" w:cs="Times New Roman"/>
                <w:snapToGrid w:val="0"/>
                <w:lang w:val="en-US"/>
              </w:rPr>
              <w:t>based</w:t>
            </w:r>
          </w:p>
        </w:tc>
      </w:tr>
    </w:tbl>
    <w:p w14:paraId="0EAE546D" w14:textId="77777777" w:rsidR="00F85890" w:rsidRPr="00C36D72" w:rsidRDefault="00F85890" w:rsidP="00B312A0">
      <w:pPr>
        <w:jc w:val="both"/>
        <w:rPr>
          <w:rFonts w:ascii="Times New Roman" w:hAnsi="Times New Roman" w:cs="Times New Roman"/>
        </w:rPr>
      </w:pPr>
    </w:p>
    <w:sectPr w:rsidR="00F85890" w:rsidRPr="00C36D72" w:rsidSect="00BF5EFA">
      <w:headerReference w:type="even" r:id="rId16"/>
      <w:footerReference w:type="default" r:id="rId17"/>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D081B5" w14:textId="77777777" w:rsidR="00203D7C" w:rsidRDefault="00203D7C">
      <w:r>
        <w:separator/>
      </w:r>
    </w:p>
  </w:endnote>
  <w:endnote w:type="continuationSeparator" w:id="0">
    <w:p w14:paraId="6C32FDB0" w14:textId="77777777" w:rsidR="00203D7C" w:rsidRDefault="00203D7C">
      <w:r>
        <w:continuationSeparator/>
      </w:r>
    </w:p>
  </w:endnote>
  <w:endnote w:type="continuationNotice" w:id="1">
    <w:p w14:paraId="27EE2FD1" w14:textId="77777777" w:rsidR="00203D7C" w:rsidRDefault="00203D7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CC4F2C" w14:textId="12B5DDF0" w:rsidR="000B4C27" w:rsidRDefault="000B4C2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4EF5BF" w14:textId="77777777" w:rsidR="00203D7C" w:rsidRDefault="00203D7C">
      <w:r>
        <w:separator/>
      </w:r>
    </w:p>
  </w:footnote>
  <w:footnote w:type="continuationSeparator" w:id="0">
    <w:p w14:paraId="473526A5" w14:textId="77777777" w:rsidR="00203D7C" w:rsidRDefault="00203D7C">
      <w:r>
        <w:continuationSeparator/>
      </w:r>
    </w:p>
  </w:footnote>
  <w:footnote w:type="continuationNotice" w:id="1">
    <w:p w14:paraId="0D09F4B5" w14:textId="77777777" w:rsidR="00203D7C" w:rsidRDefault="00203D7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0E8C68" w14:textId="77777777" w:rsidR="000B4C27" w:rsidRDefault="000B4C27">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D806E8"/>
    <w:multiLevelType w:val="hybridMultilevel"/>
    <w:tmpl w:val="2896809A"/>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2" w15:restartNumberingAfterBreak="0">
    <w:nsid w:val="02552047"/>
    <w:multiLevelType w:val="multilevel"/>
    <w:tmpl w:val="BDA27B2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b w:val="0"/>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3E93F57"/>
    <w:multiLevelType w:val="hybridMultilevel"/>
    <w:tmpl w:val="D070D9F0"/>
    <w:lvl w:ilvl="0" w:tplc="019E6C22">
      <w:start w:val="6"/>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FD5C2E"/>
    <w:multiLevelType w:val="hybridMultilevel"/>
    <w:tmpl w:val="988EEAEA"/>
    <w:lvl w:ilvl="0" w:tplc="76F28A66">
      <w:numFmt w:val="bullet"/>
      <w:lvlText w:val="-"/>
      <w:lvlJc w:val="left"/>
      <w:pPr>
        <w:ind w:left="1440" w:hanging="360"/>
      </w:pPr>
      <w:rPr>
        <w:rFonts w:ascii="Times" w:eastAsia="Batang" w:hAnsi="Times" w:cs="Time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060F2926"/>
    <w:multiLevelType w:val="multilevel"/>
    <w:tmpl w:val="060F2926"/>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6" w15:restartNumberingAfterBreak="0">
    <w:nsid w:val="0B4B7D5F"/>
    <w:multiLevelType w:val="hybridMultilevel"/>
    <w:tmpl w:val="3D68278E"/>
    <w:lvl w:ilvl="0" w:tplc="04090001">
      <w:start w:val="1"/>
      <w:numFmt w:val="bullet"/>
      <w:lvlText w:val=""/>
      <w:lvlJc w:val="left"/>
      <w:pPr>
        <w:ind w:left="828" w:hanging="468"/>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C9B459C"/>
    <w:multiLevelType w:val="hybridMultilevel"/>
    <w:tmpl w:val="09BCDE80"/>
    <w:lvl w:ilvl="0" w:tplc="F6DE3358">
      <w:numFmt w:val="bullet"/>
      <w:lvlText w:val="-"/>
      <w:lvlJc w:val="left"/>
      <w:pPr>
        <w:ind w:left="2160" w:hanging="360"/>
      </w:pPr>
      <w:rPr>
        <w:rFonts w:ascii="Times New Roman" w:eastAsia="MS Mincho" w:hAnsi="Times New Roman" w:cs="Times New Roman"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8" w15:restartNumberingAfterBreak="0">
    <w:nsid w:val="0FEB67F4"/>
    <w:multiLevelType w:val="hybridMultilevel"/>
    <w:tmpl w:val="B5E217D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9" w15:restartNumberingAfterBreak="0">
    <w:nsid w:val="10FF3E56"/>
    <w:multiLevelType w:val="hybridMultilevel"/>
    <w:tmpl w:val="71BA7C06"/>
    <w:lvl w:ilvl="0" w:tplc="48CE779E">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147D385F"/>
    <w:multiLevelType w:val="hybridMultilevel"/>
    <w:tmpl w:val="BAD4CE9C"/>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180237C0"/>
    <w:multiLevelType w:val="hybridMultilevel"/>
    <w:tmpl w:val="E2BC091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8AB1A05"/>
    <w:multiLevelType w:val="hybridMultilevel"/>
    <w:tmpl w:val="BFC206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9562674"/>
    <w:multiLevelType w:val="hybridMultilevel"/>
    <w:tmpl w:val="B6880C66"/>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1DE05BFF"/>
    <w:multiLevelType w:val="multilevel"/>
    <w:tmpl w:val="1DE05B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6" w15:restartNumberingAfterBreak="0">
    <w:nsid w:val="272D34A5"/>
    <w:multiLevelType w:val="hybridMultilevel"/>
    <w:tmpl w:val="B838AD1C"/>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7" w15:restartNumberingAfterBreak="0">
    <w:nsid w:val="28464830"/>
    <w:multiLevelType w:val="multilevel"/>
    <w:tmpl w:val="284648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20B1359"/>
    <w:multiLevelType w:val="multilevel"/>
    <w:tmpl w:val="320B13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3952BAF"/>
    <w:multiLevelType w:val="multilevel"/>
    <w:tmpl w:val="33952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3A73F03"/>
    <w:multiLevelType w:val="hybridMultilevel"/>
    <w:tmpl w:val="18F2755C"/>
    <w:lvl w:ilvl="0" w:tplc="F6DE3358">
      <w:numFmt w:val="bullet"/>
      <w:lvlText w:val="-"/>
      <w:lvlJc w:val="left"/>
      <w:pPr>
        <w:ind w:left="2160" w:hanging="360"/>
      </w:pPr>
      <w:rPr>
        <w:rFonts w:ascii="Times New Roman" w:eastAsia="MS Mincho" w:hAnsi="Times New Roman" w:cs="Times New Roman" w:hint="default"/>
      </w:rPr>
    </w:lvl>
    <w:lvl w:ilvl="1" w:tplc="04090003">
      <w:start w:val="1"/>
      <w:numFmt w:val="bullet"/>
      <w:lvlText w:val="o"/>
      <w:lvlJc w:val="left"/>
      <w:pPr>
        <w:ind w:left="2880" w:hanging="360"/>
      </w:pPr>
      <w:rPr>
        <w:rFonts w:ascii="Courier New" w:hAnsi="Courier New" w:cs="Courier New" w:hint="default"/>
      </w:rPr>
    </w:lvl>
    <w:lvl w:ilvl="2" w:tplc="F6DE3358">
      <w:numFmt w:val="bullet"/>
      <w:lvlText w:val="-"/>
      <w:lvlJc w:val="left"/>
      <w:pPr>
        <w:ind w:left="3600" w:hanging="360"/>
      </w:pPr>
      <w:rPr>
        <w:rFonts w:ascii="Times New Roman" w:eastAsia="MS Mincho" w:hAnsi="Times New Roman" w:cs="Times New Roman"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24" w15:restartNumberingAfterBreak="0">
    <w:nsid w:val="34CD6155"/>
    <w:multiLevelType w:val="hybridMultilevel"/>
    <w:tmpl w:val="7C0683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8A12885"/>
    <w:multiLevelType w:val="hybridMultilevel"/>
    <w:tmpl w:val="3F4CC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A2613E4"/>
    <w:multiLevelType w:val="hybridMultilevel"/>
    <w:tmpl w:val="AC060582"/>
    <w:lvl w:ilvl="0" w:tplc="F028F0C0">
      <w:start w:val="1"/>
      <w:numFmt w:val="decimal"/>
      <w:pStyle w:val="KeyProposal"/>
      <w:lvlText w:val="Key 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AA46647"/>
    <w:multiLevelType w:val="hybridMultilevel"/>
    <w:tmpl w:val="11B80870"/>
    <w:lvl w:ilvl="0" w:tplc="04EAE1CA">
      <w:start w:val="1"/>
      <w:numFmt w:val="decimal"/>
      <w:pStyle w:val="Proposal"/>
      <w:lvlText w:val="Proposal %1"/>
      <w:lvlJc w:val="left"/>
      <w:pPr>
        <w:tabs>
          <w:tab w:val="num" w:pos="2294"/>
        </w:tabs>
        <w:ind w:left="2294" w:hanging="1304"/>
      </w:pPr>
      <w:rPr>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1">
      <w:start w:val="1"/>
      <w:numFmt w:val="bullet"/>
      <w:lvlText w:val=""/>
      <w:lvlJc w:val="left"/>
      <w:pPr>
        <w:tabs>
          <w:tab w:val="num" w:pos="2430"/>
        </w:tabs>
        <w:ind w:left="2430" w:hanging="360"/>
      </w:pPr>
      <w:rPr>
        <w:rFonts w:ascii="Symbol" w:hAnsi="Symbol" w:hint="default"/>
      </w:rPr>
    </w:lvl>
    <w:lvl w:ilvl="2" w:tplc="0409001B" w:tentative="1">
      <w:start w:val="1"/>
      <w:numFmt w:val="lowerRoman"/>
      <w:lvlText w:val="%3."/>
      <w:lvlJc w:val="right"/>
      <w:pPr>
        <w:tabs>
          <w:tab w:val="num" w:pos="3150"/>
        </w:tabs>
        <w:ind w:left="3150" w:hanging="180"/>
      </w:pPr>
    </w:lvl>
    <w:lvl w:ilvl="3" w:tplc="0409000F" w:tentative="1">
      <w:start w:val="1"/>
      <w:numFmt w:val="decimal"/>
      <w:lvlText w:val="%4."/>
      <w:lvlJc w:val="left"/>
      <w:pPr>
        <w:tabs>
          <w:tab w:val="num" w:pos="3870"/>
        </w:tabs>
        <w:ind w:left="3870" w:hanging="360"/>
      </w:pPr>
    </w:lvl>
    <w:lvl w:ilvl="4" w:tplc="04090019" w:tentative="1">
      <w:start w:val="1"/>
      <w:numFmt w:val="lowerLetter"/>
      <w:lvlText w:val="%5."/>
      <w:lvlJc w:val="left"/>
      <w:pPr>
        <w:tabs>
          <w:tab w:val="num" w:pos="4590"/>
        </w:tabs>
        <w:ind w:left="4590" w:hanging="360"/>
      </w:pPr>
    </w:lvl>
    <w:lvl w:ilvl="5" w:tplc="0409001B" w:tentative="1">
      <w:start w:val="1"/>
      <w:numFmt w:val="lowerRoman"/>
      <w:lvlText w:val="%6."/>
      <w:lvlJc w:val="right"/>
      <w:pPr>
        <w:tabs>
          <w:tab w:val="num" w:pos="5310"/>
        </w:tabs>
        <w:ind w:left="5310" w:hanging="180"/>
      </w:pPr>
    </w:lvl>
    <w:lvl w:ilvl="6" w:tplc="0409000F" w:tentative="1">
      <w:start w:val="1"/>
      <w:numFmt w:val="decimal"/>
      <w:lvlText w:val="%7."/>
      <w:lvlJc w:val="left"/>
      <w:pPr>
        <w:tabs>
          <w:tab w:val="num" w:pos="6030"/>
        </w:tabs>
        <w:ind w:left="6030" w:hanging="360"/>
      </w:pPr>
    </w:lvl>
    <w:lvl w:ilvl="7" w:tplc="04090019" w:tentative="1">
      <w:start w:val="1"/>
      <w:numFmt w:val="lowerLetter"/>
      <w:lvlText w:val="%8."/>
      <w:lvlJc w:val="left"/>
      <w:pPr>
        <w:tabs>
          <w:tab w:val="num" w:pos="6750"/>
        </w:tabs>
        <w:ind w:left="6750" w:hanging="360"/>
      </w:pPr>
    </w:lvl>
    <w:lvl w:ilvl="8" w:tplc="0409001B" w:tentative="1">
      <w:start w:val="1"/>
      <w:numFmt w:val="lowerRoman"/>
      <w:lvlText w:val="%9."/>
      <w:lvlJc w:val="right"/>
      <w:pPr>
        <w:tabs>
          <w:tab w:val="num" w:pos="7470"/>
        </w:tabs>
        <w:ind w:left="7470" w:hanging="180"/>
      </w:pPr>
    </w:lvl>
  </w:abstractNum>
  <w:abstractNum w:abstractNumId="28" w15:restartNumberingAfterBreak="0">
    <w:nsid w:val="3B072C66"/>
    <w:multiLevelType w:val="hybridMultilevel"/>
    <w:tmpl w:val="EE90AE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B696D4D"/>
    <w:multiLevelType w:val="hybridMultilevel"/>
    <w:tmpl w:val="7690F9B8"/>
    <w:lvl w:ilvl="0" w:tplc="04090003">
      <w:start w:val="1"/>
      <w:numFmt w:val="bullet"/>
      <w:lvlText w:val="o"/>
      <w:lvlJc w:val="left"/>
      <w:pPr>
        <w:ind w:left="1494" w:hanging="360"/>
      </w:pPr>
      <w:rPr>
        <w:rFonts w:ascii="Courier New" w:hAnsi="Courier New" w:cs="Courier New" w:hint="default"/>
      </w:rPr>
    </w:lvl>
    <w:lvl w:ilvl="1" w:tplc="04090003">
      <w:start w:val="1"/>
      <w:numFmt w:val="bullet"/>
      <w:lvlText w:val="o"/>
      <w:lvlJc w:val="left"/>
      <w:pPr>
        <w:ind w:left="2214" w:hanging="360"/>
      </w:pPr>
      <w:rPr>
        <w:rFonts w:ascii="Courier New" w:hAnsi="Courier New" w:cs="Courier New" w:hint="default"/>
      </w:rPr>
    </w:lvl>
    <w:lvl w:ilvl="2" w:tplc="04090005">
      <w:start w:val="1"/>
      <w:numFmt w:val="bullet"/>
      <w:lvlText w:val=""/>
      <w:lvlJc w:val="left"/>
      <w:pPr>
        <w:ind w:left="2934" w:hanging="360"/>
      </w:pPr>
      <w:rPr>
        <w:rFonts w:ascii="Wingdings" w:hAnsi="Wingdings" w:hint="default"/>
      </w:rPr>
    </w:lvl>
    <w:lvl w:ilvl="3" w:tplc="04090001">
      <w:start w:val="1"/>
      <w:numFmt w:val="bullet"/>
      <w:lvlText w:val=""/>
      <w:lvlJc w:val="left"/>
      <w:pPr>
        <w:ind w:left="3654" w:hanging="360"/>
      </w:pPr>
      <w:rPr>
        <w:rFonts w:ascii="Symbol" w:hAnsi="Symbol" w:hint="default"/>
      </w:rPr>
    </w:lvl>
    <w:lvl w:ilvl="4" w:tplc="04090003">
      <w:start w:val="1"/>
      <w:numFmt w:val="bullet"/>
      <w:lvlText w:val="o"/>
      <w:lvlJc w:val="left"/>
      <w:pPr>
        <w:ind w:left="4374" w:hanging="360"/>
      </w:pPr>
      <w:rPr>
        <w:rFonts w:ascii="Courier New" w:hAnsi="Courier New" w:cs="Courier New" w:hint="default"/>
      </w:rPr>
    </w:lvl>
    <w:lvl w:ilvl="5" w:tplc="04090005">
      <w:start w:val="1"/>
      <w:numFmt w:val="bullet"/>
      <w:lvlText w:val=""/>
      <w:lvlJc w:val="left"/>
      <w:pPr>
        <w:ind w:left="5094" w:hanging="360"/>
      </w:pPr>
      <w:rPr>
        <w:rFonts w:ascii="Wingdings" w:hAnsi="Wingdings" w:hint="default"/>
      </w:rPr>
    </w:lvl>
    <w:lvl w:ilvl="6" w:tplc="04090001">
      <w:start w:val="1"/>
      <w:numFmt w:val="bullet"/>
      <w:lvlText w:val=""/>
      <w:lvlJc w:val="left"/>
      <w:pPr>
        <w:ind w:left="5814" w:hanging="360"/>
      </w:pPr>
      <w:rPr>
        <w:rFonts w:ascii="Symbol" w:hAnsi="Symbol" w:hint="default"/>
      </w:rPr>
    </w:lvl>
    <w:lvl w:ilvl="7" w:tplc="04090003">
      <w:start w:val="1"/>
      <w:numFmt w:val="bullet"/>
      <w:lvlText w:val="o"/>
      <w:lvlJc w:val="left"/>
      <w:pPr>
        <w:ind w:left="6534" w:hanging="360"/>
      </w:pPr>
      <w:rPr>
        <w:rFonts w:ascii="Courier New" w:hAnsi="Courier New" w:cs="Courier New" w:hint="default"/>
      </w:rPr>
    </w:lvl>
    <w:lvl w:ilvl="8" w:tplc="04090005">
      <w:start w:val="1"/>
      <w:numFmt w:val="bullet"/>
      <w:lvlText w:val=""/>
      <w:lvlJc w:val="left"/>
      <w:pPr>
        <w:ind w:left="7254" w:hanging="360"/>
      </w:pPr>
      <w:rPr>
        <w:rFonts w:ascii="Wingdings" w:hAnsi="Wingdings" w:hint="default"/>
      </w:rPr>
    </w:lvl>
  </w:abstractNum>
  <w:abstractNum w:abstractNumId="3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1" w15:restartNumberingAfterBreak="0">
    <w:nsid w:val="41813BE3"/>
    <w:multiLevelType w:val="hybridMultilevel"/>
    <w:tmpl w:val="5F0241E8"/>
    <w:lvl w:ilvl="0" w:tplc="C8D073D6">
      <w:numFmt w:val="bullet"/>
      <w:lvlText w:val=""/>
      <w:lvlJc w:val="left"/>
      <w:pPr>
        <w:ind w:left="360" w:hanging="360"/>
      </w:pPr>
      <w:rPr>
        <w:rFonts w:ascii="Wingdings" w:eastAsia="SimSun" w:hAnsi="Wingdings"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46B0DD1"/>
    <w:multiLevelType w:val="hybridMultilevel"/>
    <w:tmpl w:val="AF0CF1B8"/>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5A20CEB"/>
    <w:multiLevelType w:val="hybridMultilevel"/>
    <w:tmpl w:val="7444DD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8662C1A"/>
    <w:multiLevelType w:val="hybridMultilevel"/>
    <w:tmpl w:val="5BC288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37" w15:restartNumberingAfterBreak="0">
    <w:nsid w:val="4ABD6EAC"/>
    <w:multiLevelType w:val="multilevel"/>
    <w:tmpl w:val="4ABD6E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5101505E"/>
    <w:multiLevelType w:val="hybridMultilevel"/>
    <w:tmpl w:val="6C28A41A"/>
    <w:lvl w:ilvl="0" w:tplc="901E4CC4">
      <w:start w:val="1"/>
      <w:numFmt w:val="decimal"/>
      <w:pStyle w:val="Observation"/>
      <w:lvlText w:val="Observation %1"/>
      <w:lvlJc w:val="left"/>
      <w:pPr>
        <w:ind w:left="26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5156122"/>
    <w:multiLevelType w:val="multilevel"/>
    <w:tmpl w:val="55156122"/>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4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587D6D8F"/>
    <w:multiLevelType w:val="hybridMultilevel"/>
    <w:tmpl w:val="430803A6"/>
    <w:lvl w:ilvl="0" w:tplc="ECB0A5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5B4F347B"/>
    <w:multiLevelType w:val="hybridMultilevel"/>
    <w:tmpl w:val="C2387044"/>
    <w:lvl w:ilvl="0" w:tplc="BAA6FF5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5C225923"/>
    <w:multiLevelType w:val="multilevel"/>
    <w:tmpl w:val="D5FE0C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5E3723EA"/>
    <w:multiLevelType w:val="multilevel"/>
    <w:tmpl w:val="5E3723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3807E69"/>
    <w:multiLevelType w:val="multilevel"/>
    <w:tmpl w:val="63807E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6483338A"/>
    <w:multiLevelType w:val="multilevel"/>
    <w:tmpl w:val="64833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673F38CD"/>
    <w:multiLevelType w:val="hybridMultilevel"/>
    <w:tmpl w:val="4F1ECAA0"/>
    <w:lvl w:ilvl="0" w:tplc="BFB65132">
      <w:start w:val="6"/>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8542DDA"/>
    <w:multiLevelType w:val="hybridMultilevel"/>
    <w:tmpl w:val="7CAC30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C9B497B"/>
    <w:multiLevelType w:val="hybridMultilevel"/>
    <w:tmpl w:val="C9927920"/>
    <w:lvl w:ilvl="0" w:tplc="83B8CA12">
      <w:start w:val="4"/>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3" w15:restartNumberingAfterBreak="0">
    <w:nsid w:val="6CB943FE"/>
    <w:multiLevelType w:val="hybridMultilevel"/>
    <w:tmpl w:val="642A2C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F6DE3358">
      <w:numFmt w:val="bullet"/>
      <w:lvlText w:val="-"/>
      <w:lvlJc w:val="left"/>
      <w:pPr>
        <w:ind w:left="2260" w:hanging="460"/>
      </w:pPr>
      <w:rPr>
        <w:rFonts w:ascii="Times New Roman" w:eastAsia="MS Mincho" w:hAnsi="Times New Roman" w:cs="Times New Roman"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4" w15:restartNumberingAfterBreak="0">
    <w:nsid w:val="73C34B93"/>
    <w:multiLevelType w:val="hybridMultilevel"/>
    <w:tmpl w:val="407C42C2"/>
    <w:lvl w:ilvl="0" w:tplc="6AE66CDA">
      <w:start w:val="2"/>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5" w15:restartNumberingAfterBreak="0">
    <w:nsid w:val="763A51A0"/>
    <w:multiLevelType w:val="hybridMultilevel"/>
    <w:tmpl w:val="C824988C"/>
    <w:lvl w:ilvl="0" w:tplc="56A4399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77F5464F"/>
    <w:multiLevelType w:val="hybridMultilevel"/>
    <w:tmpl w:val="FD58BD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BF009AF"/>
    <w:multiLevelType w:val="hybridMultilevel"/>
    <w:tmpl w:val="C07E30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3">
      <w:start w:val="1"/>
      <w:numFmt w:val="bullet"/>
      <w:lvlText w:val="o"/>
      <w:lvlJc w:val="left"/>
      <w:pPr>
        <w:ind w:left="2260" w:hanging="4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2"/>
  </w:num>
  <w:num w:numId="2">
    <w:abstractNumId w:val="38"/>
  </w:num>
  <w:num w:numId="3">
    <w:abstractNumId w:val="27"/>
  </w:num>
  <w:num w:numId="4">
    <w:abstractNumId w:val="30"/>
  </w:num>
  <w:num w:numId="5">
    <w:abstractNumId w:val="19"/>
  </w:num>
  <w:num w:numId="6">
    <w:abstractNumId w:val="32"/>
  </w:num>
  <w:num w:numId="7">
    <w:abstractNumId w:val="41"/>
  </w:num>
  <w:num w:numId="8">
    <w:abstractNumId w:val="20"/>
  </w:num>
  <w:num w:numId="9">
    <w:abstractNumId w:val="39"/>
  </w:num>
  <w:num w:numId="10">
    <w:abstractNumId w:val="26"/>
  </w:num>
  <w:num w:numId="11">
    <w:abstractNumId w:val="47"/>
  </w:num>
  <w:num w:numId="12">
    <w:abstractNumId w:val="36"/>
  </w:num>
  <w:num w:numId="1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4">
    <w:abstractNumId w:val="12"/>
  </w:num>
  <w:num w:numId="15">
    <w:abstractNumId w:val="16"/>
  </w:num>
  <w:num w:numId="16">
    <w:abstractNumId w:val="44"/>
  </w:num>
  <w:num w:numId="17">
    <w:abstractNumId w:val="46"/>
  </w:num>
  <w:num w:numId="18">
    <w:abstractNumId w:val="24"/>
  </w:num>
  <w:num w:numId="19">
    <w:abstractNumId w:val="12"/>
  </w:num>
  <w:num w:numId="20">
    <w:abstractNumId w:val="37"/>
  </w:num>
  <w:num w:numId="21">
    <w:abstractNumId w:val="48"/>
  </w:num>
  <w:num w:numId="22">
    <w:abstractNumId w:val="57"/>
  </w:num>
  <w:num w:numId="23">
    <w:abstractNumId w:val="53"/>
  </w:num>
  <w:num w:numId="24">
    <w:abstractNumId w:val="23"/>
  </w:num>
  <w:num w:numId="25">
    <w:abstractNumId w:val="7"/>
  </w:num>
  <w:num w:numId="26">
    <w:abstractNumId w:val="29"/>
  </w:num>
  <w:num w:numId="27">
    <w:abstractNumId w:val="10"/>
  </w:num>
  <w:num w:numId="2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0"/>
  </w:num>
  <w:num w:numId="3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8"/>
  </w:num>
  <w:num w:numId="34">
    <w:abstractNumId w:val="21"/>
  </w:num>
  <w:num w:numId="35">
    <w:abstractNumId w:val="40"/>
  </w:num>
  <w:num w:numId="36">
    <w:abstractNumId w:val="2"/>
    <w:lvlOverride w:ilvl="0">
      <w:startOverride w:val="2"/>
    </w:lvlOverride>
  </w:num>
  <w:num w:numId="37">
    <w:abstractNumId w:val="15"/>
  </w:num>
  <w:num w:numId="38">
    <w:abstractNumId w:val="9"/>
  </w:num>
  <w:num w:numId="39">
    <w:abstractNumId w:val="56"/>
  </w:num>
  <w:num w:numId="40">
    <w:abstractNumId w:val="1"/>
  </w:num>
  <w:num w:numId="41">
    <w:abstractNumId w:val="35"/>
  </w:num>
  <w:num w:numId="42">
    <w:abstractNumId w:val="5"/>
  </w:num>
  <w:num w:numId="43">
    <w:abstractNumId w:val="14"/>
  </w:num>
  <w:num w:numId="44">
    <w:abstractNumId w:val="17"/>
  </w:num>
  <w:num w:numId="45">
    <w:abstractNumId w:val="45"/>
  </w:num>
  <w:num w:numId="46">
    <w:abstractNumId w:val="45"/>
  </w:num>
  <w:num w:numId="47">
    <w:abstractNumId w:val="28"/>
  </w:num>
  <w:num w:numId="48">
    <w:abstractNumId w:val="55"/>
  </w:num>
  <w:num w:numId="49">
    <w:abstractNumId w:val="51"/>
  </w:num>
  <w:num w:numId="50">
    <w:abstractNumId w:val="33"/>
  </w:num>
  <w:num w:numId="51">
    <w:abstractNumId w:val="3"/>
  </w:num>
  <w:num w:numId="52">
    <w:abstractNumId w:val="50"/>
  </w:num>
  <w:num w:numId="53">
    <w:abstractNumId w:val="6"/>
  </w:num>
  <w:num w:numId="54">
    <w:abstractNumId w:val="13"/>
  </w:num>
  <w:num w:numId="55">
    <w:abstractNumId w:val="4"/>
  </w:num>
  <w:num w:numId="56">
    <w:abstractNumId w:val="18"/>
  </w:num>
  <w:num w:numId="57">
    <w:abstractNumId w:val="22"/>
  </w:num>
  <w:num w:numId="58">
    <w:abstractNumId w:val="49"/>
  </w:num>
  <w:num w:numId="59">
    <w:abstractNumId w:val="31"/>
  </w:num>
  <w:num w:numId="60">
    <w:abstractNumId w:val="34"/>
  </w:num>
  <w:num w:numId="61">
    <w:abstractNumId w:val="8"/>
  </w:num>
  <w:num w:numId="62">
    <w:abstractNumId w:val="42"/>
  </w:num>
  <w:num w:numId="63">
    <w:abstractNumId w:val="43"/>
  </w:num>
  <w:num w:numId="64">
    <w:abstractNumId w:val="25"/>
  </w:num>
  <w:num w:numId="65">
    <w:abstractNumId w:val="11"/>
  </w:num>
  <w:num w:numId="66">
    <w:abstractNumId w:val="27"/>
    <w:lvlOverride w:ilvl="0">
      <w:startOverride w:val="1"/>
    </w:lvlOverride>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6"/>
  <w:doNotDisplayPageBoundaries/>
  <w:printFractionalCharacterWidth/>
  <w:activeWritingStyle w:appName="MSWord" w:lang="en-US" w:vendorID="64" w:dllVersion="0" w:nlCheck="1" w:checkStyle="1"/>
  <w:activeWritingStyle w:appName="MSWord" w:lang="en-GB" w:vendorID="64" w:dllVersion="0" w:nlCheck="1" w:checkStyle="1"/>
  <w:activeWritingStyle w:appName="MSWord" w:lang="de-DE" w:vendorID="64" w:dllVersion="0"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0"/>
  <w:activeWritingStyle w:appName="MSWord" w:lang="sv-SE" w:vendorID="64" w:dllVersion="0" w:nlCheck="1" w:checkStyle="0"/>
  <w:activeWritingStyle w:appName="MSWord" w:lang="fr-FR" w:vendorID="64" w:dllVersion="0" w:nlCheck="1" w:checkStyle="0"/>
  <w:activeWritingStyle w:appName="MSWord" w:lang="en-CA"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autoHyphenation/>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5122"/>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6832"/>
    <w:rsid w:val="00000024"/>
    <w:rsid w:val="000006E1"/>
    <w:rsid w:val="00000F7A"/>
    <w:rsid w:val="000012A3"/>
    <w:rsid w:val="0000187F"/>
    <w:rsid w:val="00001BD0"/>
    <w:rsid w:val="00002446"/>
    <w:rsid w:val="00002450"/>
    <w:rsid w:val="0000247C"/>
    <w:rsid w:val="000025E0"/>
    <w:rsid w:val="00002953"/>
    <w:rsid w:val="00002A37"/>
    <w:rsid w:val="00002AEA"/>
    <w:rsid w:val="00002EE3"/>
    <w:rsid w:val="00003071"/>
    <w:rsid w:val="00003849"/>
    <w:rsid w:val="000039B2"/>
    <w:rsid w:val="00003C8C"/>
    <w:rsid w:val="00003F5E"/>
    <w:rsid w:val="0000434A"/>
    <w:rsid w:val="000048B8"/>
    <w:rsid w:val="0000504F"/>
    <w:rsid w:val="00005B58"/>
    <w:rsid w:val="00006446"/>
    <w:rsid w:val="00006512"/>
    <w:rsid w:val="00006896"/>
    <w:rsid w:val="0000736E"/>
    <w:rsid w:val="000074C2"/>
    <w:rsid w:val="00007CDC"/>
    <w:rsid w:val="00007F25"/>
    <w:rsid w:val="00007FD6"/>
    <w:rsid w:val="0001047E"/>
    <w:rsid w:val="000114F2"/>
    <w:rsid w:val="00011953"/>
    <w:rsid w:val="00011B28"/>
    <w:rsid w:val="00011CE6"/>
    <w:rsid w:val="00011F7D"/>
    <w:rsid w:val="00012363"/>
    <w:rsid w:val="000124DF"/>
    <w:rsid w:val="00012B1E"/>
    <w:rsid w:val="00012C94"/>
    <w:rsid w:val="000131DB"/>
    <w:rsid w:val="000133DB"/>
    <w:rsid w:val="00013744"/>
    <w:rsid w:val="00015B43"/>
    <w:rsid w:val="00015D15"/>
    <w:rsid w:val="00015E0D"/>
    <w:rsid w:val="00015F56"/>
    <w:rsid w:val="00016285"/>
    <w:rsid w:val="00016613"/>
    <w:rsid w:val="00016F17"/>
    <w:rsid w:val="00017829"/>
    <w:rsid w:val="00017A2E"/>
    <w:rsid w:val="00017ADF"/>
    <w:rsid w:val="00017C5A"/>
    <w:rsid w:val="00017ECF"/>
    <w:rsid w:val="00020B6C"/>
    <w:rsid w:val="000211CE"/>
    <w:rsid w:val="000213E6"/>
    <w:rsid w:val="00021550"/>
    <w:rsid w:val="00021E36"/>
    <w:rsid w:val="00021F7C"/>
    <w:rsid w:val="00022AD0"/>
    <w:rsid w:val="00022E0A"/>
    <w:rsid w:val="00023179"/>
    <w:rsid w:val="000231BE"/>
    <w:rsid w:val="00023851"/>
    <w:rsid w:val="00023DE7"/>
    <w:rsid w:val="00023EBB"/>
    <w:rsid w:val="0002453B"/>
    <w:rsid w:val="000245AB"/>
    <w:rsid w:val="00024CE0"/>
    <w:rsid w:val="00025087"/>
    <w:rsid w:val="0002564D"/>
    <w:rsid w:val="00025694"/>
    <w:rsid w:val="000258B0"/>
    <w:rsid w:val="00025ECA"/>
    <w:rsid w:val="0002694F"/>
    <w:rsid w:val="00027150"/>
    <w:rsid w:val="00027643"/>
    <w:rsid w:val="00027AFA"/>
    <w:rsid w:val="00030620"/>
    <w:rsid w:val="00030901"/>
    <w:rsid w:val="00030B30"/>
    <w:rsid w:val="00031677"/>
    <w:rsid w:val="00031D23"/>
    <w:rsid w:val="00032430"/>
    <w:rsid w:val="000325B8"/>
    <w:rsid w:val="00032747"/>
    <w:rsid w:val="00034521"/>
    <w:rsid w:val="00034C15"/>
    <w:rsid w:val="00034D97"/>
    <w:rsid w:val="00034DE8"/>
    <w:rsid w:val="00035802"/>
    <w:rsid w:val="00035865"/>
    <w:rsid w:val="00035FFF"/>
    <w:rsid w:val="0003660B"/>
    <w:rsid w:val="00036A40"/>
    <w:rsid w:val="00036BA1"/>
    <w:rsid w:val="00036BF2"/>
    <w:rsid w:val="000375C6"/>
    <w:rsid w:val="00037AEA"/>
    <w:rsid w:val="00037B17"/>
    <w:rsid w:val="00040203"/>
    <w:rsid w:val="00040596"/>
    <w:rsid w:val="00041656"/>
    <w:rsid w:val="00042009"/>
    <w:rsid w:val="000421EF"/>
    <w:rsid w:val="000422E2"/>
    <w:rsid w:val="00042470"/>
    <w:rsid w:val="00042754"/>
    <w:rsid w:val="000428CF"/>
    <w:rsid w:val="00042AE4"/>
    <w:rsid w:val="00042C29"/>
    <w:rsid w:val="00042E86"/>
    <w:rsid w:val="00042E89"/>
    <w:rsid w:val="00042F22"/>
    <w:rsid w:val="0004323A"/>
    <w:rsid w:val="000435C1"/>
    <w:rsid w:val="000436A1"/>
    <w:rsid w:val="00043719"/>
    <w:rsid w:val="00043EC5"/>
    <w:rsid w:val="000444EF"/>
    <w:rsid w:val="000445A8"/>
    <w:rsid w:val="0004463C"/>
    <w:rsid w:val="0004468E"/>
    <w:rsid w:val="000451F7"/>
    <w:rsid w:val="000457E3"/>
    <w:rsid w:val="00045AA3"/>
    <w:rsid w:val="00045AE2"/>
    <w:rsid w:val="0004653D"/>
    <w:rsid w:val="000466B1"/>
    <w:rsid w:val="000466D5"/>
    <w:rsid w:val="00046916"/>
    <w:rsid w:val="0004749D"/>
    <w:rsid w:val="00050241"/>
    <w:rsid w:val="0005092A"/>
    <w:rsid w:val="00050A62"/>
    <w:rsid w:val="00051235"/>
    <w:rsid w:val="0005213D"/>
    <w:rsid w:val="00052629"/>
    <w:rsid w:val="00052A07"/>
    <w:rsid w:val="000534E3"/>
    <w:rsid w:val="00053A48"/>
    <w:rsid w:val="0005467D"/>
    <w:rsid w:val="000546DE"/>
    <w:rsid w:val="0005477F"/>
    <w:rsid w:val="00054A0B"/>
    <w:rsid w:val="00054B93"/>
    <w:rsid w:val="00055292"/>
    <w:rsid w:val="00055F5B"/>
    <w:rsid w:val="0005606A"/>
    <w:rsid w:val="0005607A"/>
    <w:rsid w:val="0005682F"/>
    <w:rsid w:val="00057006"/>
    <w:rsid w:val="00057117"/>
    <w:rsid w:val="0005715F"/>
    <w:rsid w:val="000572B5"/>
    <w:rsid w:val="000573F2"/>
    <w:rsid w:val="00060435"/>
    <w:rsid w:val="00060465"/>
    <w:rsid w:val="00060DB1"/>
    <w:rsid w:val="00060F1E"/>
    <w:rsid w:val="0006128C"/>
    <w:rsid w:val="00061385"/>
    <w:rsid w:val="000616E7"/>
    <w:rsid w:val="00061DCC"/>
    <w:rsid w:val="00062025"/>
    <w:rsid w:val="00062CA8"/>
    <w:rsid w:val="00062CAD"/>
    <w:rsid w:val="00063894"/>
    <w:rsid w:val="0006402A"/>
    <w:rsid w:val="000640B0"/>
    <w:rsid w:val="00064539"/>
    <w:rsid w:val="0006487E"/>
    <w:rsid w:val="0006488B"/>
    <w:rsid w:val="000652C3"/>
    <w:rsid w:val="000656EF"/>
    <w:rsid w:val="000658AB"/>
    <w:rsid w:val="00065B3D"/>
    <w:rsid w:val="00065C9F"/>
    <w:rsid w:val="00065E1A"/>
    <w:rsid w:val="00065F67"/>
    <w:rsid w:val="00065FFF"/>
    <w:rsid w:val="000661CD"/>
    <w:rsid w:val="00066272"/>
    <w:rsid w:val="000663D9"/>
    <w:rsid w:val="00066AB6"/>
    <w:rsid w:val="00066BDA"/>
    <w:rsid w:val="00066F7E"/>
    <w:rsid w:val="00067139"/>
    <w:rsid w:val="000671FB"/>
    <w:rsid w:val="00067EA6"/>
    <w:rsid w:val="000701B3"/>
    <w:rsid w:val="00070744"/>
    <w:rsid w:val="000707A0"/>
    <w:rsid w:val="0007089E"/>
    <w:rsid w:val="00070A6B"/>
    <w:rsid w:val="00071299"/>
    <w:rsid w:val="00071740"/>
    <w:rsid w:val="00071A7D"/>
    <w:rsid w:val="00071CAA"/>
    <w:rsid w:val="00071EA6"/>
    <w:rsid w:val="00072530"/>
    <w:rsid w:val="00073089"/>
    <w:rsid w:val="000733DE"/>
    <w:rsid w:val="000738D2"/>
    <w:rsid w:val="0007398C"/>
    <w:rsid w:val="00073B7F"/>
    <w:rsid w:val="000741A9"/>
    <w:rsid w:val="0007436D"/>
    <w:rsid w:val="000743C8"/>
    <w:rsid w:val="00074BEA"/>
    <w:rsid w:val="00074EE6"/>
    <w:rsid w:val="0007523A"/>
    <w:rsid w:val="000753A5"/>
    <w:rsid w:val="00075665"/>
    <w:rsid w:val="000758B4"/>
    <w:rsid w:val="000758C9"/>
    <w:rsid w:val="00075E5D"/>
    <w:rsid w:val="00075FCA"/>
    <w:rsid w:val="0007601E"/>
    <w:rsid w:val="00076714"/>
    <w:rsid w:val="00076E49"/>
    <w:rsid w:val="000772CA"/>
    <w:rsid w:val="00077E5F"/>
    <w:rsid w:val="00077FF8"/>
    <w:rsid w:val="000801FA"/>
    <w:rsid w:val="0008036A"/>
    <w:rsid w:val="00080617"/>
    <w:rsid w:val="00080D96"/>
    <w:rsid w:val="00080D9B"/>
    <w:rsid w:val="000810A3"/>
    <w:rsid w:val="00081332"/>
    <w:rsid w:val="00081607"/>
    <w:rsid w:val="00081AE6"/>
    <w:rsid w:val="00081EEA"/>
    <w:rsid w:val="00082754"/>
    <w:rsid w:val="00082BCB"/>
    <w:rsid w:val="000840E7"/>
    <w:rsid w:val="000844EA"/>
    <w:rsid w:val="000849E2"/>
    <w:rsid w:val="00084AC4"/>
    <w:rsid w:val="00084AF6"/>
    <w:rsid w:val="00084C5F"/>
    <w:rsid w:val="00084E44"/>
    <w:rsid w:val="00084F1B"/>
    <w:rsid w:val="0008521F"/>
    <w:rsid w:val="000855EB"/>
    <w:rsid w:val="0008581F"/>
    <w:rsid w:val="00085B52"/>
    <w:rsid w:val="00085C97"/>
    <w:rsid w:val="00085E07"/>
    <w:rsid w:val="000860BE"/>
    <w:rsid w:val="000866F2"/>
    <w:rsid w:val="00086D7C"/>
    <w:rsid w:val="00086DDC"/>
    <w:rsid w:val="0008718F"/>
    <w:rsid w:val="000873F4"/>
    <w:rsid w:val="0008759A"/>
    <w:rsid w:val="00087ABE"/>
    <w:rsid w:val="00087C36"/>
    <w:rsid w:val="0009009F"/>
    <w:rsid w:val="0009022B"/>
    <w:rsid w:val="00090516"/>
    <w:rsid w:val="000906B8"/>
    <w:rsid w:val="00090E10"/>
    <w:rsid w:val="00090F34"/>
    <w:rsid w:val="00091036"/>
    <w:rsid w:val="00091557"/>
    <w:rsid w:val="00091672"/>
    <w:rsid w:val="00091696"/>
    <w:rsid w:val="00091950"/>
    <w:rsid w:val="00091CF3"/>
    <w:rsid w:val="000924C1"/>
    <w:rsid w:val="000924F0"/>
    <w:rsid w:val="00092EB2"/>
    <w:rsid w:val="00093316"/>
    <w:rsid w:val="00093474"/>
    <w:rsid w:val="00093687"/>
    <w:rsid w:val="00093C48"/>
    <w:rsid w:val="00093DA0"/>
    <w:rsid w:val="00094174"/>
    <w:rsid w:val="00094388"/>
    <w:rsid w:val="00094539"/>
    <w:rsid w:val="00094C49"/>
    <w:rsid w:val="0009510F"/>
    <w:rsid w:val="00095497"/>
    <w:rsid w:val="000965AA"/>
    <w:rsid w:val="000969CD"/>
    <w:rsid w:val="00096C4A"/>
    <w:rsid w:val="00096F82"/>
    <w:rsid w:val="000A0001"/>
    <w:rsid w:val="000A0135"/>
    <w:rsid w:val="000A0548"/>
    <w:rsid w:val="000A05C1"/>
    <w:rsid w:val="000A0BC3"/>
    <w:rsid w:val="000A119D"/>
    <w:rsid w:val="000A15BA"/>
    <w:rsid w:val="000A1B7B"/>
    <w:rsid w:val="000A20B2"/>
    <w:rsid w:val="000A2879"/>
    <w:rsid w:val="000A28FB"/>
    <w:rsid w:val="000A2AE9"/>
    <w:rsid w:val="000A2B85"/>
    <w:rsid w:val="000A2B8C"/>
    <w:rsid w:val="000A2C0A"/>
    <w:rsid w:val="000A3539"/>
    <w:rsid w:val="000A3C51"/>
    <w:rsid w:val="000A4890"/>
    <w:rsid w:val="000A4A98"/>
    <w:rsid w:val="000A4BC2"/>
    <w:rsid w:val="000A4FF6"/>
    <w:rsid w:val="000A5130"/>
    <w:rsid w:val="000A56A9"/>
    <w:rsid w:val="000A56F2"/>
    <w:rsid w:val="000A5F99"/>
    <w:rsid w:val="000A604F"/>
    <w:rsid w:val="000A617F"/>
    <w:rsid w:val="000A61A4"/>
    <w:rsid w:val="000A66C0"/>
    <w:rsid w:val="000A6819"/>
    <w:rsid w:val="000A6F80"/>
    <w:rsid w:val="000A701E"/>
    <w:rsid w:val="000A7740"/>
    <w:rsid w:val="000A7D7F"/>
    <w:rsid w:val="000B0C8B"/>
    <w:rsid w:val="000B1071"/>
    <w:rsid w:val="000B1C9F"/>
    <w:rsid w:val="000B2139"/>
    <w:rsid w:val="000B23BF"/>
    <w:rsid w:val="000B2548"/>
    <w:rsid w:val="000B26FA"/>
    <w:rsid w:val="000B2719"/>
    <w:rsid w:val="000B291B"/>
    <w:rsid w:val="000B2CFF"/>
    <w:rsid w:val="000B3352"/>
    <w:rsid w:val="000B34A6"/>
    <w:rsid w:val="000B37ED"/>
    <w:rsid w:val="000B3A8F"/>
    <w:rsid w:val="000B3E9F"/>
    <w:rsid w:val="000B40CF"/>
    <w:rsid w:val="000B418A"/>
    <w:rsid w:val="000B4AB9"/>
    <w:rsid w:val="000B4B2D"/>
    <w:rsid w:val="000B4C27"/>
    <w:rsid w:val="000B50C5"/>
    <w:rsid w:val="000B5329"/>
    <w:rsid w:val="000B58C3"/>
    <w:rsid w:val="000B5F2B"/>
    <w:rsid w:val="000B61E9"/>
    <w:rsid w:val="000B6D5F"/>
    <w:rsid w:val="000B703D"/>
    <w:rsid w:val="000B711C"/>
    <w:rsid w:val="000B7215"/>
    <w:rsid w:val="000B7B60"/>
    <w:rsid w:val="000C0B1C"/>
    <w:rsid w:val="000C0B60"/>
    <w:rsid w:val="000C0C0B"/>
    <w:rsid w:val="000C0D96"/>
    <w:rsid w:val="000C165A"/>
    <w:rsid w:val="000C1AEB"/>
    <w:rsid w:val="000C1E40"/>
    <w:rsid w:val="000C215A"/>
    <w:rsid w:val="000C2235"/>
    <w:rsid w:val="000C25AD"/>
    <w:rsid w:val="000C2CC5"/>
    <w:rsid w:val="000C2E19"/>
    <w:rsid w:val="000C344E"/>
    <w:rsid w:val="000C3BAC"/>
    <w:rsid w:val="000C3C03"/>
    <w:rsid w:val="000C3C37"/>
    <w:rsid w:val="000C3F1B"/>
    <w:rsid w:val="000C41F2"/>
    <w:rsid w:val="000C4377"/>
    <w:rsid w:val="000C4573"/>
    <w:rsid w:val="000C4C24"/>
    <w:rsid w:val="000C4E23"/>
    <w:rsid w:val="000C60B8"/>
    <w:rsid w:val="000C6113"/>
    <w:rsid w:val="000C68F3"/>
    <w:rsid w:val="000C6CE4"/>
    <w:rsid w:val="000C7518"/>
    <w:rsid w:val="000C77C0"/>
    <w:rsid w:val="000D032E"/>
    <w:rsid w:val="000D0AE0"/>
    <w:rsid w:val="000D0D07"/>
    <w:rsid w:val="000D0E7E"/>
    <w:rsid w:val="000D0F2B"/>
    <w:rsid w:val="000D13EA"/>
    <w:rsid w:val="000D1488"/>
    <w:rsid w:val="000D1880"/>
    <w:rsid w:val="000D22B4"/>
    <w:rsid w:val="000D2399"/>
    <w:rsid w:val="000D30B8"/>
    <w:rsid w:val="000D3143"/>
    <w:rsid w:val="000D316F"/>
    <w:rsid w:val="000D36DC"/>
    <w:rsid w:val="000D3803"/>
    <w:rsid w:val="000D42E8"/>
    <w:rsid w:val="000D4797"/>
    <w:rsid w:val="000D4FD5"/>
    <w:rsid w:val="000D52D7"/>
    <w:rsid w:val="000D5C25"/>
    <w:rsid w:val="000D60E3"/>
    <w:rsid w:val="000D6B2E"/>
    <w:rsid w:val="000D6CB7"/>
    <w:rsid w:val="000D6DFD"/>
    <w:rsid w:val="000D71B7"/>
    <w:rsid w:val="000D72B2"/>
    <w:rsid w:val="000D7564"/>
    <w:rsid w:val="000D78F7"/>
    <w:rsid w:val="000D7E45"/>
    <w:rsid w:val="000E0009"/>
    <w:rsid w:val="000E010A"/>
    <w:rsid w:val="000E0527"/>
    <w:rsid w:val="000E1AE1"/>
    <w:rsid w:val="000E1B21"/>
    <w:rsid w:val="000E1BB4"/>
    <w:rsid w:val="000E1CE2"/>
    <w:rsid w:val="000E1E92"/>
    <w:rsid w:val="000E2A07"/>
    <w:rsid w:val="000E2A18"/>
    <w:rsid w:val="000E2A3A"/>
    <w:rsid w:val="000E3458"/>
    <w:rsid w:val="000E3BE9"/>
    <w:rsid w:val="000E5327"/>
    <w:rsid w:val="000E5EC0"/>
    <w:rsid w:val="000E61B3"/>
    <w:rsid w:val="000E63C4"/>
    <w:rsid w:val="000E6B0A"/>
    <w:rsid w:val="000E7216"/>
    <w:rsid w:val="000E76CC"/>
    <w:rsid w:val="000E7789"/>
    <w:rsid w:val="000E77B8"/>
    <w:rsid w:val="000E77DA"/>
    <w:rsid w:val="000E7967"/>
    <w:rsid w:val="000E7EEB"/>
    <w:rsid w:val="000F035A"/>
    <w:rsid w:val="000F06D6"/>
    <w:rsid w:val="000F0EB1"/>
    <w:rsid w:val="000F1106"/>
    <w:rsid w:val="000F16FF"/>
    <w:rsid w:val="000F2596"/>
    <w:rsid w:val="000F2E69"/>
    <w:rsid w:val="000F338F"/>
    <w:rsid w:val="000F3409"/>
    <w:rsid w:val="000F3678"/>
    <w:rsid w:val="000F3BE9"/>
    <w:rsid w:val="000F3C4F"/>
    <w:rsid w:val="000F3EB1"/>
    <w:rsid w:val="000F3F6C"/>
    <w:rsid w:val="000F470E"/>
    <w:rsid w:val="000F47C6"/>
    <w:rsid w:val="000F49AC"/>
    <w:rsid w:val="000F4B4C"/>
    <w:rsid w:val="000F4D52"/>
    <w:rsid w:val="000F4D76"/>
    <w:rsid w:val="000F5A9D"/>
    <w:rsid w:val="000F5BF5"/>
    <w:rsid w:val="000F600C"/>
    <w:rsid w:val="000F6D00"/>
    <w:rsid w:val="000F6DF3"/>
    <w:rsid w:val="000F6E3A"/>
    <w:rsid w:val="000F70E4"/>
    <w:rsid w:val="000F72FA"/>
    <w:rsid w:val="000F75D9"/>
    <w:rsid w:val="000F7BC8"/>
    <w:rsid w:val="00100314"/>
    <w:rsid w:val="0010048B"/>
    <w:rsid w:val="001005FF"/>
    <w:rsid w:val="001009F1"/>
    <w:rsid w:val="00100B56"/>
    <w:rsid w:val="001010EB"/>
    <w:rsid w:val="00101484"/>
    <w:rsid w:val="001014BC"/>
    <w:rsid w:val="00101BE7"/>
    <w:rsid w:val="00101FEC"/>
    <w:rsid w:val="001023BF"/>
    <w:rsid w:val="00102E13"/>
    <w:rsid w:val="00103131"/>
    <w:rsid w:val="00103164"/>
    <w:rsid w:val="0010429B"/>
    <w:rsid w:val="0010488A"/>
    <w:rsid w:val="0010526F"/>
    <w:rsid w:val="00106056"/>
    <w:rsid w:val="001062FB"/>
    <w:rsid w:val="001063E6"/>
    <w:rsid w:val="001064BC"/>
    <w:rsid w:val="00106A88"/>
    <w:rsid w:val="001070C4"/>
    <w:rsid w:val="0010715B"/>
    <w:rsid w:val="00107803"/>
    <w:rsid w:val="00107EE9"/>
    <w:rsid w:val="00110458"/>
    <w:rsid w:val="00110DAE"/>
    <w:rsid w:val="00111212"/>
    <w:rsid w:val="001114D5"/>
    <w:rsid w:val="001118A8"/>
    <w:rsid w:val="00111917"/>
    <w:rsid w:val="00111D4B"/>
    <w:rsid w:val="00112C4A"/>
    <w:rsid w:val="00112C8C"/>
    <w:rsid w:val="00112EE7"/>
    <w:rsid w:val="0011312E"/>
    <w:rsid w:val="001132EB"/>
    <w:rsid w:val="001133A2"/>
    <w:rsid w:val="00113CF4"/>
    <w:rsid w:val="00114001"/>
    <w:rsid w:val="00114642"/>
    <w:rsid w:val="001146D6"/>
    <w:rsid w:val="00114C0D"/>
    <w:rsid w:val="001150C2"/>
    <w:rsid w:val="001153EA"/>
    <w:rsid w:val="0011550B"/>
    <w:rsid w:val="00115643"/>
    <w:rsid w:val="001159E9"/>
    <w:rsid w:val="00115ACE"/>
    <w:rsid w:val="001165ED"/>
    <w:rsid w:val="00116642"/>
    <w:rsid w:val="00116765"/>
    <w:rsid w:val="00116A9A"/>
    <w:rsid w:val="001170AB"/>
    <w:rsid w:val="001172F8"/>
    <w:rsid w:val="00117565"/>
    <w:rsid w:val="001175EE"/>
    <w:rsid w:val="0011781E"/>
    <w:rsid w:val="00117B93"/>
    <w:rsid w:val="00121401"/>
    <w:rsid w:val="001219F5"/>
    <w:rsid w:val="00121A20"/>
    <w:rsid w:val="001228EC"/>
    <w:rsid w:val="001231E9"/>
    <w:rsid w:val="0012320A"/>
    <w:rsid w:val="0012377F"/>
    <w:rsid w:val="001238F9"/>
    <w:rsid w:val="00123F94"/>
    <w:rsid w:val="0012420B"/>
    <w:rsid w:val="00124314"/>
    <w:rsid w:val="00124C6E"/>
    <w:rsid w:val="00124DAD"/>
    <w:rsid w:val="00125948"/>
    <w:rsid w:val="00126101"/>
    <w:rsid w:val="001261DE"/>
    <w:rsid w:val="00126982"/>
    <w:rsid w:val="00126B27"/>
    <w:rsid w:val="00126B4A"/>
    <w:rsid w:val="00126B73"/>
    <w:rsid w:val="00126F9A"/>
    <w:rsid w:val="00127145"/>
    <w:rsid w:val="00127200"/>
    <w:rsid w:val="001273DB"/>
    <w:rsid w:val="00127A16"/>
    <w:rsid w:val="00127A19"/>
    <w:rsid w:val="00127B6C"/>
    <w:rsid w:val="00127BE2"/>
    <w:rsid w:val="0013013F"/>
    <w:rsid w:val="001304FD"/>
    <w:rsid w:val="00130551"/>
    <w:rsid w:val="001308A8"/>
    <w:rsid w:val="00130F1D"/>
    <w:rsid w:val="00130FE5"/>
    <w:rsid w:val="00131690"/>
    <w:rsid w:val="0013185D"/>
    <w:rsid w:val="001319D9"/>
    <w:rsid w:val="001320E7"/>
    <w:rsid w:val="001322E9"/>
    <w:rsid w:val="00132FD0"/>
    <w:rsid w:val="001333F8"/>
    <w:rsid w:val="0013368E"/>
    <w:rsid w:val="001341C0"/>
    <w:rsid w:val="00134339"/>
    <w:rsid w:val="001343DB"/>
    <w:rsid w:val="001344C0"/>
    <w:rsid w:val="00134518"/>
    <w:rsid w:val="001346FA"/>
    <w:rsid w:val="00134B7E"/>
    <w:rsid w:val="00134E0F"/>
    <w:rsid w:val="00135252"/>
    <w:rsid w:val="001356AB"/>
    <w:rsid w:val="00135749"/>
    <w:rsid w:val="00135A79"/>
    <w:rsid w:val="00136A3B"/>
    <w:rsid w:val="00137136"/>
    <w:rsid w:val="0013770E"/>
    <w:rsid w:val="00137841"/>
    <w:rsid w:val="00137AB5"/>
    <w:rsid w:val="00137BBC"/>
    <w:rsid w:val="00137CF3"/>
    <w:rsid w:val="00137F0B"/>
    <w:rsid w:val="0014000C"/>
    <w:rsid w:val="00140153"/>
    <w:rsid w:val="00140162"/>
    <w:rsid w:val="001403FF"/>
    <w:rsid w:val="00140421"/>
    <w:rsid w:val="00140491"/>
    <w:rsid w:val="00140B05"/>
    <w:rsid w:val="00141767"/>
    <w:rsid w:val="001418B0"/>
    <w:rsid w:val="001425D4"/>
    <w:rsid w:val="0014276F"/>
    <w:rsid w:val="00142E84"/>
    <w:rsid w:val="00143016"/>
    <w:rsid w:val="00144188"/>
    <w:rsid w:val="001447CC"/>
    <w:rsid w:val="00144984"/>
    <w:rsid w:val="00144B6B"/>
    <w:rsid w:val="00144DC0"/>
    <w:rsid w:val="0014500E"/>
    <w:rsid w:val="001452AC"/>
    <w:rsid w:val="001452CC"/>
    <w:rsid w:val="00145654"/>
    <w:rsid w:val="00145A5E"/>
    <w:rsid w:val="00145B6A"/>
    <w:rsid w:val="00145FF2"/>
    <w:rsid w:val="00146A8C"/>
    <w:rsid w:val="00146A8F"/>
    <w:rsid w:val="00146F14"/>
    <w:rsid w:val="001479B4"/>
    <w:rsid w:val="00147A41"/>
    <w:rsid w:val="00147FEF"/>
    <w:rsid w:val="00150081"/>
    <w:rsid w:val="00150272"/>
    <w:rsid w:val="0015052C"/>
    <w:rsid w:val="00150A6D"/>
    <w:rsid w:val="001513EA"/>
    <w:rsid w:val="00151734"/>
    <w:rsid w:val="00151DD9"/>
    <w:rsid w:val="00151E23"/>
    <w:rsid w:val="00152422"/>
    <w:rsid w:val="001526E0"/>
    <w:rsid w:val="0015297A"/>
    <w:rsid w:val="00153104"/>
    <w:rsid w:val="00153359"/>
    <w:rsid w:val="0015373E"/>
    <w:rsid w:val="00153AB3"/>
    <w:rsid w:val="00153BE8"/>
    <w:rsid w:val="00154707"/>
    <w:rsid w:val="001551B5"/>
    <w:rsid w:val="001557F8"/>
    <w:rsid w:val="001561AC"/>
    <w:rsid w:val="001564B9"/>
    <w:rsid w:val="0015745A"/>
    <w:rsid w:val="001576F9"/>
    <w:rsid w:val="00157D8B"/>
    <w:rsid w:val="00157D99"/>
    <w:rsid w:val="00157E4B"/>
    <w:rsid w:val="00160DC3"/>
    <w:rsid w:val="00161351"/>
    <w:rsid w:val="00161390"/>
    <w:rsid w:val="001617D0"/>
    <w:rsid w:val="00161943"/>
    <w:rsid w:val="00162339"/>
    <w:rsid w:val="001625FC"/>
    <w:rsid w:val="0016289D"/>
    <w:rsid w:val="00162F87"/>
    <w:rsid w:val="00163226"/>
    <w:rsid w:val="0016335D"/>
    <w:rsid w:val="001636EC"/>
    <w:rsid w:val="00163895"/>
    <w:rsid w:val="00163DFC"/>
    <w:rsid w:val="00164684"/>
    <w:rsid w:val="001659C1"/>
    <w:rsid w:val="001660AA"/>
    <w:rsid w:val="001661CA"/>
    <w:rsid w:val="001665C5"/>
    <w:rsid w:val="001666E3"/>
    <w:rsid w:val="00167B53"/>
    <w:rsid w:val="00167DB0"/>
    <w:rsid w:val="00167FD5"/>
    <w:rsid w:val="0017038D"/>
    <w:rsid w:val="0017041B"/>
    <w:rsid w:val="001706EC"/>
    <w:rsid w:val="00170891"/>
    <w:rsid w:val="00170FC4"/>
    <w:rsid w:val="00171061"/>
    <w:rsid w:val="001723FD"/>
    <w:rsid w:val="0017253E"/>
    <w:rsid w:val="001730CD"/>
    <w:rsid w:val="001731F8"/>
    <w:rsid w:val="001736EF"/>
    <w:rsid w:val="00173A8E"/>
    <w:rsid w:val="00174111"/>
    <w:rsid w:val="001742B8"/>
    <w:rsid w:val="00174593"/>
    <w:rsid w:val="00174925"/>
    <w:rsid w:val="00174E23"/>
    <w:rsid w:val="00174E89"/>
    <w:rsid w:val="00175052"/>
    <w:rsid w:val="001751D7"/>
    <w:rsid w:val="0017553F"/>
    <w:rsid w:val="00175F81"/>
    <w:rsid w:val="00176408"/>
    <w:rsid w:val="00176BB2"/>
    <w:rsid w:val="00176F74"/>
    <w:rsid w:val="00177249"/>
    <w:rsid w:val="00177964"/>
    <w:rsid w:val="00177A67"/>
    <w:rsid w:val="00177B76"/>
    <w:rsid w:val="0018014E"/>
    <w:rsid w:val="00180281"/>
    <w:rsid w:val="00180D3E"/>
    <w:rsid w:val="001811AA"/>
    <w:rsid w:val="0018143F"/>
    <w:rsid w:val="0018160B"/>
    <w:rsid w:val="0018263E"/>
    <w:rsid w:val="001828D6"/>
    <w:rsid w:val="001837B6"/>
    <w:rsid w:val="001839B9"/>
    <w:rsid w:val="00184B0A"/>
    <w:rsid w:val="00184D9A"/>
    <w:rsid w:val="00184E6F"/>
    <w:rsid w:val="00185182"/>
    <w:rsid w:val="0018543C"/>
    <w:rsid w:val="0018546A"/>
    <w:rsid w:val="00185550"/>
    <w:rsid w:val="00185587"/>
    <w:rsid w:val="001862C0"/>
    <w:rsid w:val="00186516"/>
    <w:rsid w:val="00186702"/>
    <w:rsid w:val="0018673A"/>
    <w:rsid w:val="0018692D"/>
    <w:rsid w:val="00187408"/>
    <w:rsid w:val="001909E5"/>
    <w:rsid w:val="00190AC1"/>
    <w:rsid w:val="00190CD3"/>
    <w:rsid w:val="0019119D"/>
    <w:rsid w:val="001911DD"/>
    <w:rsid w:val="001922A9"/>
    <w:rsid w:val="00192669"/>
    <w:rsid w:val="0019272F"/>
    <w:rsid w:val="0019273C"/>
    <w:rsid w:val="0019283B"/>
    <w:rsid w:val="00192863"/>
    <w:rsid w:val="00192C7C"/>
    <w:rsid w:val="00192D6E"/>
    <w:rsid w:val="001931C0"/>
    <w:rsid w:val="001931D3"/>
    <w:rsid w:val="0019341A"/>
    <w:rsid w:val="00193750"/>
    <w:rsid w:val="00193FE8"/>
    <w:rsid w:val="00194131"/>
    <w:rsid w:val="001941E9"/>
    <w:rsid w:val="001943F3"/>
    <w:rsid w:val="0019508A"/>
    <w:rsid w:val="00195A79"/>
    <w:rsid w:val="00196208"/>
    <w:rsid w:val="001966A6"/>
    <w:rsid w:val="00196C4D"/>
    <w:rsid w:val="0019700C"/>
    <w:rsid w:val="001975BF"/>
    <w:rsid w:val="0019760C"/>
    <w:rsid w:val="00197DF9"/>
    <w:rsid w:val="00197F9E"/>
    <w:rsid w:val="001A0B55"/>
    <w:rsid w:val="001A0BFC"/>
    <w:rsid w:val="001A0F7B"/>
    <w:rsid w:val="001A0FCE"/>
    <w:rsid w:val="001A14A0"/>
    <w:rsid w:val="001A1648"/>
    <w:rsid w:val="001A18EC"/>
    <w:rsid w:val="001A1987"/>
    <w:rsid w:val="001A1B2F"/>
    <w:rsid w:val="001A1FD4"/>
    <w:rsid w:val="001A202E"/>
    <w:rsid w:val="001A22E7"/>
    <w:rsid w:val="001A2564"/>
    <w:rsid w:val="001A2920"/>
    <w:rsid w:val="001A3AFB"/>
    <w:rsid w:val="001A4157"/>
    <w:rsid w:val="001A43E7"/>
    <w:rsid w:val="001A48B1"/>
    <w:rsid w:val="001A4AFD"/>
    <w:rsid w:val="001A530E"/>
    <w:rsid w:val="001A5362"/>
    <w:rsid w:val="001A5A35"/>
    <w:rsid w:val="001A5DB2"/>
    <w:rsid w:val="001A5E55"/>
    <w:rsid w:val="001A5ED7"/>
    <w:rsid w:val="001A6173"/>
    <w:rsid w:val="001A6CBA"/>
    <w:rsid w:val="001A6E2C"/>
    <w:rsid w:val="001A6E98"/>
    <w:rsid w:val="001A6EF5"/>
    <w:rsid w:val="001A7053"/>
    <w:rsid w:val="001A7A34"/>
    <w:rsid w:val="001A7D1C"/>
    <w:rsid w:val="001B0120"/>
    <w:rsid w:val="001B03F3"/>
    <w:rsid w:val="001B03F4"/>
    <w:rsid w:val="001B085D"/>
    <w:rsid w:val="001B0875"/>
    <w:rsid w:val="001B0BC4"/>
    <w:rsid w:val="001B0CC7"/>
    <w:rsid w:val="001B0D97"/>
    <w:rsid w:val="001B0FD9"/>
    <w:rsid w:val="001B1239"/>
    <w:rsid w:val="001B175E"/>
    <w:rsid w:val="001B1A26"/>
    <w:rsid w:val="001B22A4"/>
    <w:rsid w:val="001B24FD"/>
    <w:rsid w:val="001B28BB"/>
    <w:rsid w:val="001B30CF"/>
    <w:rsid w:val="001B3648"/>
    <w:rsid w:val="001B36A1"/>
    <w:rsid w:val="001B4C09"/>
    <w:rsid w:val="001B4CA0"/>
    <w:rsid w:val="001B5A5D"/>
    <w:rsid w:val="001B5AE8"/>
    <w:rsid w:val="001B5EBD"/>
    <w:rsid w:val="001B604C"/>
    <w:rsid w:val="001B633D"/>
    <w:rsid w:val="001B69A6"/>
    <w:rsid w:val="001B6AA6"/>
    <w:rsid w:val="001B6C05"/>
    <w:rsid w:val="001B70CB"/>
    <w:rsid w:val="001B7403"/>
    <w:rsid w:val="001B7977"/>
    <w:rsid w:val="001B7DFA"/>
    <w:rsid w:val="001C0466"/>
    <w:rsid w:val="001C0D15"/>
    <w:rsid w:val="001C1CE5"/>
    <w:rsid w:val="001C1F0F"/>
    <w:rsid w:val="001C3D2A"/>
    <w:rsid w:val="001C3FC0"/>
    <w:rsid w:val="001C4352"/>
    <w:rsid w:val="001C461A"/>
    <w:rsid w:val="001C47BD"/>
    <w:rsid w:val="001C558C"/>
    <w:rsid w:val="001C5B7A"/>
    <w:rsid w:val="001C605E"/>
    <w:rsid w:val="001C6830"/>
    <w:rsid w:val="001C68DB"/>
    <w:rsid w:val="001C6D57"/>
    <w:rsid w:val="001C70D0"/>
    <w:rsid w:val="001C76A2"/>
    <w:rsid w:val="001C7FCB"/>
    <w:rsid w:val="001D04A7"/>
    <w:rsid w:val="001D0996"/>
    <w:rsid w:val="001D0A83"/>
    <w:rsid w:val="001D0AD0"/>
    <w:rsid w:val="001D0AD9"/>
    <w:rsid w:val="001D0C9C"/>
    <w:rsid w:val="001D18FC"/>
    <w:rsid w:val="001D197B"/>
    <w:rsid w:val="001D2576"/>
    <w:rsid w:val="001D26A0"/>
    <w:rsid w:val="001D2F2E"/>
    <w:rsid w:val="001D315B"/>
    <w:rsid w:val="001D3EA9"/>
    <w:rsid w:val="001D42F6"/>
    <w:rsid w:val="001D4760"/>
    <w:rsid w:val="001D4B47"/>
    <w:rsid w:val="001D4BEB"/>
    <w:rsid w:val="001D51BA"/>
    <w:rsid w:val="001D5416"/>
    <w:rsid w:val="001D5604"/>
    <w:rsid w:val="001D56AE"/>
    <w:rsid w:val="001D589C"/>
    <w:rsid w:val="001D6007"/>
    <w:rsid w:val="001D61F5"/>
    <w:rsid w:val="001D6342"/>
    <w:rsid w:val="001D6402"/>
    <w:rsid w:val="001D64D2"/>
    <w:rsid w:val="001D6D53"/>
    <w:rsid w:val="001D6F5C"/>
    <w:rsid w:val="001D75F6"/>
    <w:rsid w:val="001D7C7F"/>
    <w:rsid w:val="001E0680"/>
    <w:rsid w:val="001E08D7"/>
    <w:rsid w:val="001E0B5A"/>
    <w:rsid w:val="001E0DEF"/>
    <w:rsid w:val="001E1E70"/>
    <w:rsid w:val="001E1EA3"/>
    <w:rsid w:val="001E2560"/>
    <w:rsid w:val="001E267E"/>
    <w:rsid w:val="001E2D8B"/>
    <w:rsid w:val="001E3063"/>
    <w:rsid w:val="001E3509"/>
    <w:rsid w:val="001E3805"/>
    <w:rsid w:val="001E3B2B"/>
    <w:rsid w:val="001E3BCD"/>
    <w:rsid w:val="001E3CAA"/>
    <w:rsid w:val="001E40EF"/>
    <w:rsid w:val="001E43C2"/>
    <w:rsid w:val="001E498A"/>
    <w:rsid w:val="001E4B90"/>
    <w:rsid w:val="001E5176"/>
    <w:rsid w:val="001E5314"/>
    <w:rsid w:val="001E58E2"/>
    <w:rsid w:val="001E633E"/>
    <w:rsid w:val="001E694D"/>
    <w:rsid w:val="001E7AED"/>
    <w:rsid w:val="001F06D8"/>
    <w:rsid w:val="001F06E2"/>
    <w:rsid w:val="001F10E0"/>
    <w:rsid w:val="001F1645"/>
    <w:rsid w:val="001F204E"/>
    <w:rsid w:val="001F277A"/>
    <w:rsid w:val="001F2994"/>
    <w:rsid w:val="001F2DB2"/>
    <w:rsid w:val="001F2FED"/>
    <w:rsid w:val="001F33A9"/>
    <w:rsid w:val="001F36BE"/>
    <w:rsid w:val="001F36EB"/>
    <w:rsid w:val="001F3841"/>
    <w:rsid w:val="001F3916"/>
    <w:rsid w:val="001F3985"/>
    <w:rsid w:val="001F3C3C"/>
    <w:rsid w:val="001F45EB"/>
    <w:rsid w:val="001F4E61"/>
    <w:rsid w:val="001F4FFB"/>
    <w:rsid w:val="001F50C3"/>
    <w:rsid w:val="001F54A3"/>
    <w:rsid w:val="001F54C5"/>
    <w:rsid w:val="001F5991"/>
    <w:rsid w:val="001F59DA"/>
    <w:rsid w:val="001F5C5D"/>
    <w:rsid w:val="001F5D72"/>
    <w:rsid w:val="001F5DD5"/>
    <w:rsid w:val="001F5F4B"/>
    <w:rsid w:val="001F64CC"/>
    <w:rsid w:val="001F662C"/>
    <w:rsid w:val="001F68ED"/>
    <w:rsid w:val="001F6970"/>
    <w:rsid w:val="001F6B2E"/>
    <w:rsid w:val="001F6E78"/>
    <w:rsid w:val="001F7074"/>
    <w:rsid w:val="00200019"/>
    <w:rsid w:val="00200490"/>
    <w:rsid w:val="0020103F"/>
    <w:rsid w:val="0020131E"/>
    <w:rsid w:val="00201C98"/>
    <w:rsid w:val="00201F3A"/>
    <w:rsid w:val="00202B4F"/>
    <w:rsid w:val="00203632"/>
    <w:rsid w:val="00203CD0"/>
    <w:rsid w:val="00203D7C"/>
    <w:rsid w:val="00203F96"/>
    <w:rsid w:val="00204265"/>
    <w:rsid w:val="00204518"/>
    <w:rsid w:val="00204EAD"/>
    <w:rsid w:val="002050DE"/>
    <w:rsid w:val="002050E8"/>
    <w:rsid w:val="002052BB"/>
    <w:rsid w:val="00205726"/>
    <w:rsid w:val="00205CE2"/>
    <w:rsid w:val="00205D7F"/>
    <w:rsid w:val="0020616C"/>
    <w:rsid w:val="002066A8"/>
    <w:rsid w:val="002067A0"/>
    <w:rsid w:val="002069B2"/>
    <w:rsid w:val="00206C1B"/>
    <w:rsid w:val="00206FF5"/>
    <w:rsid w:val="0020713B"/>
    <w:rsid w:val="00207161"/>
    <w:rsid w:val="00207440"/>
    <w:rsid w:val="00207729"/>
    <w:rsid w:val="0020797E"/>
    <w:rsid w:val="002079DC"/>
    <w:rsid w:val="00207EDB"/>
    <w:rsid w:val="00207FA3"/>
    <w:rsid w:val="0021004D"/>
    <w:rsid w:val="0021009C"/>
    <w:rsid w:val="00210B90"/>
    <w:rsid w:val="00210C51"/>
    <w:rsid w:val="00211031"/>
    <w:rsid w:val="002116C8"/>
    <w:rsid w:val="002119D2"/>
    <w:rsid w:val="00211FBF"/>
    <w:rsid w:val="00212799"/>
    <w:rsid w:val="0021295F"/>
    <w:rsid w:val="00212B1E"/>
    <w:rsid w:val="00212CBF"/>
    <w:rsid w:val="00212E3B"/>
    <w:rsid w:val="00212F5F"/>
    <w:rsid w:val="00213887"/>
    <w:rsid w:val="002139AD"/>
    <w:rsid w:val="0021401A"/>
    <w:rsid w:val="002147E5"/>
    <w:rsid w:val="00214AB1"/>
    <w:rsid w:val="00214D98"/>
    <w:rsid w:val="00214DA8"/>
    <w:rsid w:val="00214E8A"/>
    <w:rsid w:val="002153DB"/>
    <w:rsid w:val="00215423"/>
    <w:rsid w:val="0021543A"/>
    <w:rsid w:val="002157F0"/>
    <w:rsid w:val="002158FA"/>
    <w:rsid w:val="00215B54"/>
    <w:rsid w:val="00215BAA"/>
    <w:rsid w:val="0021627C"/>
    <w:rsid w:val="00216A0E"/>
    <w:rsid w:val="00216FE0"/>
    <w:rsid w:val="00217193"/>
    <w:rsid w:val="00217242"/>
    <w:rsid w:val="0021725C"/>
    <w:rsid w:val="0021758B"/>
    <w:rsid w:val="002179E1"/>
    <w:rsid w:val="00217CF9"/>
    <w:rsid w:val="00220465"/>
    <w:rsid w:val="00220546"/>
    <w:rsid w:val="00220600"/>
    <w:rsid w:val="0022082C"/>
    <w:rsid w:val="00220C55"/>
    <w:rsid w:val="00220DD8"/>
    <w:rsid w:val="00221488"/>
    <w:rsid w:val="0022158D"/>
    <w:rsid w:val="00221874"/>
    <w:rsid w:val="00221B38"/>
    <w:rsid w:val="00221DB8"/>
    <w:rsid w:val="002224DB"/>
    <w:rsid w:val="002226FB"/>
    <w:rsid w:val="00223113"/>
    <w:rsid w:val="002234AE"/>
    <w:rsid w:val="0022353A"/>
    <w:rsid w:val="00223E6D"/>
    <w:rsid w:val="00223FCB"/>
    <w:rsid w:val="00224AE7"/>
    <w:rsid w:val="00224F4E"/>
    <w:rsid w:val="002252C3"/>
    <w:rsid w:val="00225621"/>
    <w:rsid w:val="00225B3D"/>
    <w:rsid w:val="00225C54"/>
    <w:rsid w:val="002263AA"/>
    <w:rsid w:val="0022672B"/>
    <w:rsid w:val="00226B2B"/>
    <w:rsid w:val="00227762"/>
    <w:rsid w:val="00227C63"/>
    <w:rsid w:val="00227D83"/>
    <w:rsid w:val="00230765"/>
    <w:rsid w:val="00230A57"/>
    <w:rsid w:val="0023134E"/>
    <w:rsid w:val="002319E4"/>
    <w:rsid w:val="00232E51"/>
    <w:rsid w:val="002339A6"/>
    <w:rsid w:val="00233A9F"/>
    <w:rsid w:val="00233DDF"/>
    <w:rsid w:val="00234023"/>
    <w:rsid w:val="00234065"/>
    <w:rsid w:val="00234CA0"/>
    <w:rsid w:val="00235128"/>
    <w:rsid w:val="00235235"/>
    <w:rsid w:val="0023527D"/>
    <w:rsid w:val="00235632"/>
    <w:rsid w:val="00235837"/>
    <w:rsid w:val="00235872"/>
    <w:rsid w:val="002365BB"/>
    <w:rsid w:val="00236BB8"/>
    <w:rsid w:val="0023728E"/>
    <w:rsid w:val="00237294"/>
    <w:rsid w:val="00237FF2"/>
    <w:rsid w:val="00240040"/>
    <w:rsid w:val="00240258"/>
    <w:rsid w:val="00240462"/>
    <w:rsid w:val="002408D5"/>
    <w:rsid w:val="0024098D"/>
    <w:rsid w:val="00240AB6"/>
    <w:rsid w:val="00240DF2"/>
    <w:rsid w:val="00241124"/>
    <w:rsid w:val="00241559"/>
    <w:rsid w:val="00242BFD"/>
    <w:rsid w:val="0024327B"/>
    <w:rsid w:val="0024352B"/>
    <w:rsid w:val="002435B3"/>
    <w:rsid w:val="002436BB"/>
    <w:rsid w:val="0024391A"/>
    <w:rsid w:val="00243D47"/>
    <w:rsid w:val="00243E1D"/>
    <w:rsid w:val="00243E5E"/>
    <w:rsid w:val="002447A8"/>
    <w:rsid w:val="002451ED"/>
    <w:rsid w:val="002452B5"/>
    <w:rsid w:val="0024537F"/>
    <w:rsid w:val="002454AC"/>
    <w:rsid w:val="002455EF"/>
    <w:rsid w:val="002458EB"/>
    <w:rsid w:val="002459F7"/>
    <w:rsid w:val="00245AFF"/>
    <w:rsid w:val="00245C42"/>
    <w:rsid w:val="0024609C"/>
    <w:rsid w:val="002462D4"/>
    <w:rsid w:val="002465C9"/>
    <w:rsid w:val="00246846"/>
    <w:rsid w:val="002471E4"/>
    <w:rsid w:val="00247B69"/>
    <w:rsid w:val="00247BE8"/>
    <w:rsid w:val="00247E38"/>
    <w:rsid w:val="002500C8"/>
    <w:rsid w:val="00250B01"/>
    <w:rsid w:val="00250B8D"/>
    <w:rsid w:val="00251916"/>
    <w:rsid w:val="00251BE5"/>
    <w:rsid w:val="00251DD8"/>
    <w:rsid w:val="00251E4C"/>
    <w:rsid w:val="0025223E"/>
    <w:rsid w:val="0025232C"/>
    <w:rsid w:val="00253433"/>
    <w:rsid w:val="002539E2"/>
    <w:rsid w:val="00253E1D"/>
    <w:rsid w:val="0025400F"/>
    <w:rsid w:val="002542B5"/>
    <w:rsid w:val="00255C48"/>
    <w:rsid w:val="00255F64"/>
    <w:rsid w:val="0025693D"/>
    <w:rsid w:val="0025693F"/>
    <w:rsid w:val="00256A27"/>
    <w:rsid w:val="002571AD"/>
    <w:rsid w:val="00257333"/>
    <w:rsid w:val="00257543"/>
    <w:rsid w:val="0025767C"/>
    <w:rsid w:val="002578CD"/>
    <w:rsid w:val="00257981"/>
    <w:rsid w:val="00257AA9"/>
    <w:rsid w:val="00257BC5"/>
    <w:rsid w:val="00257BD9"/>
    <w:rsid w:val="00260520"/>
    <w:rsid w:val="00260624"/>
    <w:rsid w:val="002606E9"/>
    <w:rsid w:val="002607A5"/>
    <w:rsid w:val="002611DC"/>
    <w:rsid w:val="002611E7"/>
    <w:rsid w:val="0026142E"/>
    <w:rsid w:val="002617E7"/>
    <w:rsid w:val="002628A4"/>
    <w:rsid w:val="00262B84"/>
    <w:rsid w:val="00262CF6"/>
    <w:rsid w:val="00262D37"/>
    <w:rsid w:val="00262F7D"/>
    <w:rsid w:val="0026343F"/>
    <w:rsid w:val="002637FD"/>
    <w:rsid w:val="002638A5"/>
    <w:rsid w:val="00263DBE"/>
    <w:rsid w:val="00263DCB"/>
    <w:rsid w:val="00264136"/>
    <w:rsid w:val="00264228"/>
    <w:rsid w:val="00264287"/>
    <w:rsid w:val="00264334"/>
    <w:rsid w:val="002644DE"/>
    <w:rsid w:val="0026473E"/>
    <w:rsid w:val="0026490B"/>
    <w:rsid w:val="002650C6"/>
    <w:rsid w:val="00265178"/>
    <w:rsid w:val="0026523C"/>
    <w:rsid w:val="0026542E"/>
    <w:rsid w:val="0026569F"/>
    <w:rsid w:val="00265BA8"/>
    <w:rsid w:val="00266042"/>
    <w:rsid w:val="00266214"/>
    <w:rsid w:val="0026622F"/>
    <w:rsid w:val="0026626B"/>
    <w:rsid w:val="00266850"/>
    <w:rsid w:val="00266B2F"/>
    <w:rsid w:val="00267824"/>
    <w:rsid w:val="00267C83"/>
    <w:rsid w:val="00270783"/>
    <w:rsid w:val="00270C55"/>
    <w:rsid w:val="002710BF"/>
    <w:rsid w:val="0027144F"/>
    <w:rsid w:val="00271803"/>
    <w:rsid w:val="00271813"/>
    <w:rsid w:val="00271F3A"/>
    <w:rsid w:val="00272200"/>
    <w:rsid w:val="00272420"/>
    <w:rsid w:val="00272BED"/>
    <w:rsid w:val="00272CF7"/>
    <w:rsid w:val="0027306E"/>
    <w:rsid w:val="00273278"/>
    <w:rsid w:val="002737F4"/>
    <w:rsid w:val="00273E45"/>
    <w:rsid w:val="00273F38"/>
    <w:rsid w:val="00273FAA"/>
    <w:rsid w:val="00274025"/>
    <w:rsid w:val="00274276"/>
    <w:rsid w:val="0027491F"/>
    <w:rsid w:val="00274EE6"/>
    <w:rsid w:val="00275164"/>
    <w:rsid w:val="002759AC"/>
    <w:rsid w:val="00275A8F"/>
    <w:rsid w:val="00275E51"/>
    <w:rsid w:val="00276C18"/>
    <w:rsid w:val="00276EC1"/>
    <w:rsid w:val="00276FD0"/>
    <w:rsid w:val="00277468"/>
    <w:rsid w:val="00277B43"/>
    <w:rsid w:val="00277CB7"/>
    <w:rsid w:val="00277E60"/>
    <w:rsid w:val="00280079"/>
    <w:rsid w:val="002805F5"/>
    <w:rsid w:val="002806B8"/>
    <w:rsid w:val="00280751"/>
    <w:rsid w:val="002809B9"/>
    <w:rsid w:val="00280A61"/>
    <w:rsid w:val="00280F79"/>
    <w:rsid w:val="00281D91"/>
    <w:rsid w:val="00282270"/>
    <w:rsid w:val="00282583"/>
    <w:rsid w:val="002825E0"/>
    <w:rsid w:val="0028280A"/>
    <w:rsid w:val="00282A9C"/>
    <w:rsid w:val="00282D77"/>
    <w:rsid w:val="00282DB8"/>
    <w:rsid w:val="00283035"/>
    <w:rsid w:val="00283179"/>
    <w:rsid w:val="00283A56"/>
    <w:rsid w:val="00283ADC"/>
    <w:rsid w:val="00283F13"/>
    <w:rsid w:val="002842B6"/>
    <w:rsid w:val="00285498"/>
    <w:rsid w:val="00285F6F"/>
    <w:rsid w:val="00286390"/>
    <w:rsid w:val="002866B1"/>
    <w:rsid w:val="002868B0"/>
    <w:rsid w:val="0028691E"/>
    <w:rsid w:val="002869CF"/>
    <w:rsid w:val="00286ACD"/>
    <w:rsid w:val="00286DCF"/>
    <w:rsid w:val="00287121"/>
    <w:rsid w:val="002871E4"/>
    <w:rsid w:val="00287838"/>
    <w:rsid w:val="0028785D"/>
    <w:rsid w:val="00287886"/>
    <w:rsid w:val="00287A3D"/>
    <w:rsid w:val="00290317"/>
    <w:rsid w:val="002907B5"/>
    <w:rsid w:val="00290808"/>
    <w:rsid w:val="0029082A"/>
    <w:rsid w:val="00290983"/>
    <w:rsid w:val="002919CD"/>
    <w:rsid w:val="00291D02"/>
    <w:rsid w:val="0029224C"/>
    <w:rsid w:val="002923FC"/>
    <w:rsid w:val="002925D9"/>
    <w:rsid w:val="00292E35"/>
    <w:rsid w:val="00292EB7"/>
    <w:rsid w:val="00293222"/>
    <w:rsid w:val="00293453"/>
    <w:rsid w:val="00293647"/>
    <w:rsid w:val="00293A71"/>
    <w:rsid w:val="00293A84"/>
    <w:rsid w:val="00293E1A"/>
    <w:rsid w:val="00293EE2"/>
    <w:rsid w:val="00294021"/>
    <w:rsid w:val="0029429F"/>
    <w:rsid w:val="002947B3"/>
    <w:rsid w:val="00295205"/>
    <w:rsid w:val="0029557B"/>
    <w:rsid w:val="00295AF3"/>
    <w:rsid w:val="00296227"/>
    <w:rsid w:val="00296DE5"/>
    <w:rsid w:val="00296F44"/>
    <w:rsid w:val="00297648"/>
    <w:rsid w:val="0029777D"/>
    <w:rsid w:val="002A055E"/>
    <w:rsid w:val="002A0B3E"/>
    <w:rsid w:val="002A1A98"/>
    <w:rsid w:val="002A1D4E"/>
    <w:rsid w:val="002A2869"/>
    <w:rsid w:val="002A2D10"/>
    <w:rsid w:val="002A2E80"/>
    <w:rsid w:val="002A3080"/>
    <w:rsid w:val="002A3153"/>
    <w:rsid w:val="002A4246"/>
    <w:rsid w:val="002A42A7"/>
    <w:rsid w:val="002A42F1"/>
    <w:rsid w:val="002A4867"/>
    <w:rsid w:val="002A4A16"/>
    <w:rsid w:val="002A4F9F"/>
    <w:rsid w:val="002A5183"/>
    <w:rsid w:val="002A5DE5"/>
    <w:rsid w:val="002A664C"/>
    <w:rsid w:val="002A6698"/>
    <w:rsid w:val="002A6ABA"/>
    <w:rsid w:val="002A6BC9"/>
    <w:rsid w:val="002A72BB"/>
    <w:rsid w:val="002A7882"/>
    <w:rsid w:val="002A7FF8"/>
    <w:rsid w:val="002B0168"/>
    <w:rsid w:val="002B0850"/>
    <w:rsid w:val="002B105C"/>
    <w:rsid w:val="002B14FA"/>
    <w:rsid w:val="002B15FB"/>
    <w:rsid w:val="002B174D"/>
    <w:rsid w:val="002B1994"/>
    <w:rsid w:val="002B1A1F"/>
    <w:rsid w:val="002B1D0D"/>
    <w:rsid w:val="002B1E1C"/>
    <w:rsid w:val="002B1EFF"/>
    <w:rsid w:val="002B2137"/>
    <w:rsid w:val="002B21A6"/>
    <w:rsid w:val="002B24D6"/>
    <w:rsid w:val="002B2512"/>
    <w:rsid w:val="002B2693"/>
    <w:rsid w:val="002B26F8"/>
    <w:rsid w:val="002B274C"/>
    <w:rsid w:val="002B28BB"/>
    <w:rsid w:val="002B370D"/>
    <w:rsid w:val="002B3A67"/>
    <w:rsid w:val="002B3B2E"/>
    <w:rsid w:val="002B3E5D"/>
    <w:rsid w:val="002B4954"/>
    <w:rsid w:val="002B59F4"/>
    <w:rsid w:val="002B5A3D"/>
    <w:rsid w:val="002B6176"/>
    <w:rsid w:val="002B760C"/>
    <w:rsid w:val="002B7649"/>
    <w:rsid w:val="002B7EBD"/>
    <w:rsid w:val="002C0280"/>
    <w:rsid w:val="002C0321"/>
    <w:rsid w:val="002C0A3E"/>
    <w:rsid w:val="002C0B86"/>
    <w:rsid w:val="002C100A"/>
    <w:rsid w:val="002C10EF"/>
    <w:rsid w:val="002C1610"/>
    <w:rsid w:val="002C2276"/>
    <w:rsid w:val="002C23D0"/>
    <w:rsid w:val="002C29CB"/>
    <w:rsid w:val="002C2DC4"/>
    <w:rsid w:val="002C3279"/>
    <w:rsid w:val="002C377C"/>
    <w:rsid w:val="002C3D56"/>
    <w:rsid w:val="002C41E6"/>
    <w:rsid w:val="002C4306"/>
    <w:rsid w:val="002C4CEA"/>
    <w:rsid w:val="002C4D7A"/>
    <w:rsid w:val="002C54AE"/>
    <w:rsid w:val="002C553C"/>
    <w:rsid w:val="002C6300"/>
    <w:rsid w:val="002C6738"/>
    <w:rsid w:val="002C6CB0"/>
    <w:rsid w:val="002C6DC6"/>
    <w:rsid w:val="002C7066"/>
    <w:rsid w:val="002C7649"/>
    <w:rsid w:val="002C7B53"/>
    <w:rsid w:val="002D071A"/>
    <w:rsid w:val="002D082B"/>
    <w:rsid w:val="002D0B2B"/>
    <w:rsid w:val="002D0B82"/>
    <w:rsid w:val="002D0BCF"/>
    <w:rsid w:val="002D0E0A"/>
    <w:rsid w:val="002D133C"/>
    <w:rsid w:val="002D145B"/>
    <w:rsid w:val="002D14ED"/>
    <w:rsid w:val="002D18F5"/>
    <w:rsid w:val="002D201B"/>
    <w:rsid w:val="002D27D0"/>
    <w:rsid w:val="002D2BBC"/>
    <w:rsid w:val="002D32E3"/>
    <w:rsid w:val="002D34A1"/>
    <w:rsid w:val="002D34B2"/>
    <w:rsid w:val="002D3CD4"/>
    <w:rsid w:val="002D43C7"/>
    <w:rsid w:val="002D45A1"/>
    <w:rsid w:val="002D4C89"/>
    <w:rsid w:val="002D53DE"/>
    <w:rsid w:val="002D5689"/>
    <w:rsid w:val="002D5A9A"/>
    <w:rsid w:val="002D5FF2"/>
    <w:rsid w:val="002D6CF9"/>
    <w:rsid w:val="002D7637"/>
    <w:rsid w:val="002D7B37"/>
    <w:rsid w:val="002E05AE"/>
    <w:rsid w:val="002E093B"/>
    <w:rsid w:val="002E09E0"/>
    <w:rsid w:val="002E0B05"/>
    <w:rsid w:val="002E0BDE"/>
    <w:rsid w:val="002E11DF"/>
    <w:rsid w:val="002E14DF"/>
    <w:rsid w:val="002E17F2"/>
    <w:rsid w:val="002E191E"/>
    <w:rsid w:val="002E19F4"/>
    <w:rsid w:val="002E25E4"/>
    <w:rsid w:val="002E2AED"/>
    <w:rsid w:val="002E2FBF"/>
    <w:rsid w:val="002E3A1B"/>
    <w:rsid w:val="002E4142"/>
    <w:rsid w:val="002E4B33"/>
    <w:rsid w:val="002E4BA5"/>
    <w:rsid w:val="002E4C30"/>
    <w:rsid w:val="002E4DA3"/>
    <w:rsid w:val="002E4ECE"/>
    <w:rsid w:val="002E514A"/>
    <w:rsid w:val="002E51E4"/>
    <w:rsid w:val="002E583D"/>
    <w:rsid w:val="002E5864"/>
    <w:rsid w:val="002E5B7A"/>
    <w:rsid w:val="002E6401"/>
    <w:rsid w:val="002E6755"/>
    <w:rsid w:val="002E6A0C"/>
    <w:rsid w:val="002E72A7"/>
    <w:rsid w:val="002E750C"/>
    <w:rsid w:val="002E77BD"/>
    <w:rsid w:val="002E7CAE"/>
    <w:rsid w:val="002F0072"/>
    <w:rsid w:val="002F0638"/>
    <w:rsid w:val="002F0963"/>
    <w:rsid w:val="002F0C55"/>
    <w:rsid w:val="002F10A6"/>
    <w:rsid w:val="002F11B2"/>
    <w:rsid w:val="002F169D"/>
    <w:rsid w:val="002F18B7"/>
    <w:rsid w:val="002F1908"/>
    <w:rsid w:val="002F1969"/>
    <w:rsid w:val="002F2771"/>
    <w:rsid w:val="002F2DF7"/>
    <w:rsid w:val="002F2FE8"/>
    <w:rsid w:val="002F37A9"/>
    <w:rsid w:val="002F39AC"/>
    <w:rsid w:val="002F3A47"/>
    <w:rsid w:val="002F47F6"/>
    <w:rsid w:val="002F4976"/>
    <w:rsid w:val="002F4E5B"/>
    <w:rsid w:val="002F5085"/>
    <w:rsid w:val="002F6062"/>
    <w:rsid w:val="002F6288"/>
    <w:rsid w:val="002F6C77"/>
    <w:rsid w:val="002F70B4"/>
    <w:rsid w:val="002F7566"/>
    <w:rsid w:val="00300553"/>
    <w:rsid w:val="003006AF"/>
    <w:rsid w:val="00300812"/>
    <w:rsid w:val="00300B84"/>
    <w:rsid w:val="00300C18"/>
    <w:rsid w:val="0030121B"/>
    <w:rsid w:val="00301A28"/>
    <w:rsid w:val="00301CE6"/>
    <w:rsid w:val="0030256B"/>
    <w:rsid w:val="003026D0"/>
    <w:rsid w:val="00302AEA"/>
    <w:rsid w:val="003030D8"/>
    <w:rsid w:val="00303771"/>
    <w:rsid w:val="003040E0"/>
    <w:rsid w:val="00304235"/>
    <w:rsid w:val="00304B0D"/>
    <w:rsid w:val="00304F2E"/>
    <w:rsid w:val="0030501F"/>
    <w:rsid w:val="0030512D"/>
    <w:rsid w:val="00305213"/>
    <w:rsid w:val="003054FD"/>
    <w:rsid w:val="00305B53"/>
    <w:rsid w:val="00305D4D"/>
    <w:rsid w:val="00305E00"/>
    <w:rsid w:val="0030628D"/>
    <w:rsid w:val="003062D1"/>
    <w:rsid w:val="00306A67"/>
    <w:rsid w:val="003071CE"/>
    <w:rsid w:val="00307207"/>
    <w:rsid w:val="00307342"/>
    <w:rsid w:val="00307423"/>
    <w:rsid w:val="00307BA1"/>
    <w:rsid w:val="00307F80"/>
    <w:rsid w:val="00310195"/>
    <w:rsid w:val="003103FD"/>
    <w:rsid w:val="003108CC"/>
    <w:rsid w:val="00310B3F"/>
    <w:rsid w:val="00310DE0"/>
    <w:rsid w:val="00311084"/>
    <w:rsid w:val="0031108D"/>
    <w:rsid w:val="003110D6"/>
    <w:rsid w:val="003115E4"/>
    <w:rsid w:val="00311702"/>
    <w:rsid w:val="00311B64"/>
    <w:rsid w:val="00311E82"/>
    <w:rsid w:val="003126B1"/>
    <w:rsid w:val="00312851"/>
    <w:rsid w:val="00312E33"/>
    <w:rsid w:val="00312EA5"/>
    <w:rsid w:val="00312EB1"/>
    <w:rsid w:val="003130D8"/>
    <w:rsid w:val="00313470"/>
    <w:rsid w:val="00313FD6"/>
    <w:rsid w:val="00314202"/>
    <w:rsid w:val="003143BD"/>
    <w:rsid w:val="003144ED"/>
    <w:rsid w:val="0031455A"/>
    <w:rsid w:val="003148C2"/>
    <w:rsid w:val="00314AAF"/>
    <w:rsid w:val="00314D07"/>
    <w:rsid w:val="00314EE1"/>
    <w:rsid w:val="0031535D"/>
    <w:rsid w:val="00315469"/>
    <w:rsid w:val="003156CF"/>
    <w:rsid w:val="00315AA7"/>
    <w:rsid w:val="00315B12"/>
    <w:rsid w:val="00315B9D"/>
    <w:rsid w:val="00315BF2"/>
    <w:rsid w:val="00315DB4"/>
    <w:rsid w:val="00315DCF"/>
    <w:rsid w:val="003167BC"/>
    <w:rsid w:val="0031684E"/>
    <w:rsid w:val="0031687F"/>
    <w:rsid w:val="00316C73"/>
    <w:rsid w:val="00316E4A"/>
    <w:rsid w:val="00317592"/>
    <w:rsid w:val="00317982"/>
    <w:rsid w:val="003203ED"/>
    <w:rsid w:val="003203F9"/>
    <w:rsid w:val="0032086D"/>
    <w:rsid w:val="003208C9"/>
    <w:rsid w:val="003212B8"/>
    <w:rsid w:val="00321A94"/>
    <w:rsid w:val="00321B2E"/>
    <w:rsid w:val="00321F41"/>
    <w:rsid w:val="00321FEC"/>
    <w:rsid w:val="0032276F"/>
    <w:rsid w:val="003228F0"/>
    <w:rsid w:val="0032295D"/>
    <w:rsid w:val="00322C9F"/>
    <w:rsid w:val="00322F83"/>
    <w:rsid w:val="0032314F"/>
    <w:rsid w:val="003239F3"/>
    <w:rsid w:val="003241B7"/>
    <w:rsid w:val="003246FE"/>
    <w:rsid w:val="00324932"/>
    <w:rsid w:val="00324D23"/>
    <w:rsid w:val="003257D6"/>
    <w:rsid w:val="003258EE"/>
    <w:rsid w:val="0032622B"/>
    <w:rsid w:val="00326377"/>
    <w:rsid w:val="00326D30"/>
    <w:rsid w:val="003270BB"/>
    <w:rsid w:val="0032713F"/>
    <w:rsid w:val="00327647"/>
    <w:rsid w:val="00327651"/>
    <w:rsid w:val="00327997"/>
    <w:rsid w:val="00327B3F"/>
    <w:rsid w:val="00330569"/>
    <w:rsid w:val="00330D96"/>
    <w:rsid w:val="0033117A"/>
    <w:rsid w:val="003311E9"/>
    <w:rsid w:val="00331443"/>
    <w:rsid w:val="00331751"/>
    <w:rsid w:val="00331771"/>
    <w:rsid w:val="00331846"/>
    <w:rsid w:val="0033184F"/>
    <w:rsid w:val="00331B7B"/>
    <w:rsid w:val="0033227D"/>
    <w:rsid w:val="00332E46"/>
    <w:rsid w:val="00333566"/>
    <w:rsid w:val="00333729"/>
    <w:rsid w:val="00333DE3"/>
    <w:rsid w:val="00334579"/>
    <w:rsid w:val="003345D1"/>
    <w:rsid w:val="00334B9A"/>
    <w:rsid w:val="00334F12"/>
    <w:rsid w:val="003350A3"/>
    <w:rsid w:val="00335858"/>
    <w:rsid w:val="00335D33"/>
    <w:rsid w:val="00335D97"/>
    <w:rsid w:val="00336014"/>
    <w:rsid w:val="003363D3"/>
    <w:rsid w:val="00336646"/>
    <w:rsid w:val="00336BDA"/>
    <w:rsid w:val="00337547"/>
    <w:rsid w:val="00337789"/>
    <w:rsid w:val="00337D7F"/>
    <w:rsid w:val="003406B3"/>
    <w:rsid w:val="003411EB"/>
    <w:rsid w:val="00341900"/>
    <w:rsid w:val="00341E0A"/>
    <w:rsid w:val="00341F41"/>
    <w:rsid w:val="00341FEB"/>
    <w:rsid w:val="003422D2"/>
    <w:rsid w:val="00342AD7"/>
    <w:rsid w:val="00342BD7"/>
    <w:rsid w:val="00342FCF"/>
    <w:rsid w:val="003430AB"/>
    <w:rsid w:val="003436B3"/>
    <w:rsid w:val="00343979"/>
    <w:rsid w:val="00343B58"/>
    <w:rsid w:val="00344A90"/>
    <w:rsid w:val="00344F6C"/>
    <w:rsid w:val="00345510"/>
    <w:rsid w:val="00345999"/>
    <w:rsid w:val="0034698D"/>
    <w:rsid w:val="00346CD8"/>
    <w:rsid w:val="00346D09"/>
    <w:rsid w:val="00346DB5"/>
    <w:rsid w:val="00346E10"/>
    <w:rsid w:val="00347233"/>
    <w:rsid w:val="003474E4"/>
    <w:rsid w:val="003477B1"/>
    <w:rsid w:val="00347AD9"/>
    <w:rsid w:val="00350030"/>
    <w:rsid w:val="00350C94"/>
    <w:rsid w:val="003512DA"/>
    <w:rsid w:val="00351360"/>
    <w:rsid w:val="00351440"/>
    <w:rsid w:val="00351485"/>
    <w:rsid w:val="003516AC"/>
    <w:rsid w:val="003519B5"/>
    <w:rsid w:val="00351E93"/>
    <w:rsid w:val="00352223"/>
    <w:rsid w:val="00352750"/>
    <w:rsid w:val="003532EF"/>
    <w:rsid w:val="0035361E"/>
    <w:rsid w:val="00353AA5"/>
    <w:rsid w:val="0035474F"/>
    <w:rsid w:val="00355542"/>
    <w:rsid w:val="0035561A"/>
    <w:rsid w:val="00355944"/>
    <w:rsid w:val="00355A6A"/>
    <w:rsid w:val="00355C6C"/>
    <w:rsid w:val="00355ECD"/>
    <w:rsid w:val="00356A14"/>
    <w:rsid w:val="00356AB8"/>
    <w:rsid w:val="00357380"/>
    <w:rsid w:val="00357488"/>
    <w:rsid w:val="003602D9"/>
    <w:rsid w:val="00360409"/>
    <w:rsid w:val="003604CE"/>
    <w:rsid w:val="0036056F"/>
    <w:rsid w:val="00360A9B"/>
    <w:rsid w:val="00361427"/>
    <w:rsid w:val="00361500"/>
    <w:rsid w:val="0036175F"/>
    <w:rsid w:val="00361D97"/>
    <w:rsid w:val="00361E73"/>
    <w:rsid w:val="00362946"/>
    <w:rsid w:val="00362E37"/>
    <w:rsid w:val="00362F7E"/>
    <w:rsid w:val="003631D7"/>
    <w:rsid w:val="00363742"/>
    <w:rsid w:val="00363D5C"/>
    <w:rsid w:val="00363D79"/>
    <w:rsid w:val="00364000"/>
    <w:rsid w:val="0036444C"/>
    <w:rsid w:val="00364621"/>
    <w:rsid w:val="00364B1B"/>
    <w:rsid w:val="00364B2A"/>
    <w:rsid w:val="00364E64"/>
    <w:rsid w:val="00364ECC"/>
    <w:rsid w:val="003652B9"/>
    <w:rsid w:val="0036588C"/>
    <w:rsid w:val="00365A87"/>
    <w:rsid w:val="003660B8"/>
    <w:rsid w:val="003660CF"/>
    <w:rsid w:val="0036641A"/>
    <w:rsid w:val="0036691C"/>
    <w:rsid w:val="00367501"/>
    <w:rsid w:val="00367EAF"/>
    <w:rsid w:val="00370046"/>
    <w:rsid w:val="00370217"/>
    <w:rsid w:val="0037031B"/>
    <w:rsid w:val="003709EB"/>
    <w:rsid w:val="00370AEE"/>
    <w:rsid w:val="00370E47"/>
    <w:rsid w:val="0037106B"/>
    <w:rsid w:val="00371143"/>
    <w:rsid w:val="003713A5"/>
    <w:rsid w:val="003716E6"/>
    <w:rsid w:val="00372679"/>
    <w:rsid w:val="00373755"/>
    <w:rsid w:val="00373AEC"/>
    <w:rsid w:val="00373DE9"/>
    <w:rsid w:val="003742AC"/>
    <w:rsid w:val="00374ADB"/>
    <w:rsid w:val="0037538F"/>
    <w:rsid w:val="00375759"/>
    <w:rsid w:val="00376318"/>
    <w:rsid w:val="003766F3"/>
    <w:rsid w:val="00376F03"/>
    <w:rsid w:val="0037712E"/>
    <w:rsid w:val="003771FE"/>
    <w:rsid w:val="003773A8"/>
    <w:rsid w:val="003773D1"/>
    <w:rsid w:val="0037798D"/>
    <w:rsid w:val="00377A66"/>
    <w:rsid w:val="00377CE1"/>
    <w:rsid w:val="00377CF9"/>
    <w:rsid w:val="003802D7"/>
    <w:rsid w:val="0038052F"/>
    <w:rsid w:val="00380B8A"/>
    <w:rsid w:val="00380BA4"/>
    <w:rsid w:val="00380CA8"/>
    <w:rsid w:val="00380D4D"/>
    <w:rsid w:val="003812CF"/>
    <w:rsid w:val="003813E4"/>
    <w:rsid w:val="00381DC1"/>
    <w:rsid w:val="00381E31"/>
    <w:rsid w:val="00382F6E"/>
    <w:rsid w:val="003832FD"/>
    <w:rsid w:val="0038339C"/>
    <w:rsid w:val="00383E00"/>
    <w:rsid w:val="0038505B"/>
    <w:rsid w:val="00385BF0"/>
    <w:rsid w:val="0038606C"/>
    <w:rsid w:val="00386191"/>
    <w:rsid w:val="00386496"/>
    <w:rsid w:val="00386B58"/>
    <w:rsid w:val="00386CFF"/>
    <w:rsid w:val="00386FE5"/>
    <w:rsid w:val="00387670"/>
    <w:rsid w:val="003876CB"/>
    <w:rsid w:val="003904DB"/>
    <w:rsid w:val="00390C7E"/>
    <w:rsid w:val="0039136C"/>
    <w:rsid w:val="00391A6D"/>
    <w:rsid w:val="00391E90"/>
    <w:rsid w:val="00392C28"/>
    <w:rsid w:val="003939FF"/>
    <w:rsid w:val="00393D55"/>
    <w:rsid w:val="00393FE5"/>
    <w:rsid w:val="0039415F"/>
    <w:rsid w:val="003941EA"/>
    <w:rsid w:val="003942AF"/>
    <w:rsid w:val="003945B5"/>
    <w:rsid w:val="003947C2"/>
    <w:rsid w:val="00394C46"/>
    <w:rsid w:val="0039536D"/>
    <w:rsid w:val="00395435"/>
    <w:rsid w:val="00395647"/>
    <w:rsid w:val="00395837"/>
    <w:rsid w:val="00395EB7"/>
    <w:rsid w:val="0039635D"/>
    <w:rsid w:val="00396589"/>
    <w:rsid w:val="00396812"/>
    <w:rsid w:val="00396C17"/>
    <w:rsid w:val="00396D7D"/>
    <w:rsid w:val="00396F7A"/>
    <w:rsid w:val="00396F94"/>
    <w:rsid w:val="00397192"/>
    <w:rsid w:val="00397CC8"/>
    <w:rsid w:val="00397E79"/>
    <w:rsid w:val="003A0814"/>
    <w:rsid w:val="003A092D"/>
    <w:rsid w:val="003A0AB2"/>
    <w:rsid w:val="003A0B31"/>
    <w:rsid w:val="003A0E41"/>
    <w:rsid w:val="003A1CBE"/>
    <w:rsid w:val="003A1D63"/>
    <w:rsid w:val="003A2223"/>
    <w:rsid w:val="003A246A"/>
    <w:rsid w:val="003A26C7"/>
    <w:rsid w:val="003A2728"/>
    <w:rsid w:val="003A2A0F"/>
    <w:rsid w:val="003A2C2D"/>
    <w:rsid w:val="003A300B"/>
    <w:rsid w:val="003A37AF"/>
    <w:rsid w:val="003A3D86"/>
    <w:rsid w:val="003A414E"/>
    <w:rsid w:val="003A45A1"/>
    <w:rsid w:val="003A49B9"/>
    <w:rsid w:val="003A4A33"/>
    <w:rsid w:val="003A4AB6"/>
    <w:rsid w:val="003A4EA4"/>
    <w:rsid w:val="003A4F54"/>
    <w:rsid w:val="003A5263"/>
    <w:rsid w:val="003A58EC"/>
    <w:rsid w:val="003A5B0A"/>
    <w:rsid w:val="003A5DF0"/>
    <w:rsid w:val="003A5E49"/>
    <w:rsid w:val="003A60D8"/>
    <w:rsid w:val="003A6BAC"/>
    <w:rsid w:val="003A750A"/>
    <w:rsid w:val="003A7DAB"/>
    <w:rsid w:val="003A7EF3"/>
    <w:rsid w:val="003B029C"/>
    <w:rsid w:val="003B0367"/>
    <w:rsid w:val="003B03AD"/>
    <w:rsid w:val="003B03FB"/>
    <w:rsid w:val="003B0F0C"/>
    <w:rsid w:val="003B159C"/>
    <w:rsid w:val="003B193A"/>
    <w:rsid w:val="003B1A43"/>
    <w:rsid w:val="003B1AF6"/>
    <w:rsid w:val="003B1FBE"/>
    <w:rsid w:val="003B2549"/>
    <w:rsid w:val="003B25C3"/>
    <w:rsid w:val="003B27E8"/>
    <w:rsid w:val="003B369F"/>
    <w:rsid w:val="003B36A3"/>
    <w:rsid w:val="003B3B1E"/>
    <w:rsid w:val="003B3E89"/>
    <w:rsid w:val="003B4A62"/>
    <w:rsid w:val="003B5ADF"/>
    <w:rsid w:val="003B67E7"/>
    <w:rsid w:val="003B68D8"/>
    <w:rsid w:val="003B704C"/>
    <w:rsid w:val="003B7283"/>
    <w:rsid w:val="003B7FE5"/>
    <w:rsid w:val="003C01A1"/>
    <w:rsid w:val="003C0810"/>
    <w:rsid w:val="003C0A1F"/>
    <w:rsid w:val="003C0F1F"/>
    <w:rsid w:val="003C0FDF"/>
    <w:rsid w:val="003C110C"/>
    <w:rsid w:val="003C11C8"/>
    <w:rsid w:val="003C14B0"/>
    <w:rsid w:val="003C14FE"/>
    <w:rsid w:val="003C1FCD"/>
    <w:rsid w:val="003C214E"/>
    <w:rsid w:val="003C24EB"/>
    <w:rsid w:val="003C2702"/>
    <w:rsid w:val="003C28C7"/>
    <w:rsid w:val="003C2945"/>
    <w:rsid w:val="003C2A0C"/>
    <w:rsid w:val="003C2A8C"/>
    <w:rsid w:val="003C3069"/>
    <w:rsid w:val="003C34B6"/>
    <w:rsid w:val="003C3926"/>
    <w:rsid w:val="003C3CC5"/>
    <w:rsid w:val="003C4898"/>
    <w:rsid w:val="003C4989"/>
    <w:rsid w:val="003C4BAA"/>
    <w:rsid w:val="003C4F0A"/>
    <w:rsid w:val="003C4F2A"/>
    <w:rsid w:val="003C5348"/>
    <w:rsid w:val="003C5855"/>
    <w:rsid w:val="003C5B8D"/>
    <w:rsid w:val="003C6104"/>
    <w:rsid w:val="003C6597"/>
    <w:rsid w:val="003C6886"/>
    <w:rsid w:val="003C6A62"/>
    <w:rsid w:val="003C6BE4"/>
    <w:rsid w:val="003C6E60"/>
    <w:rsid w:val="003C6E7C"/>
    <w:rsid w:val="003C7295"/>
    <w:rsid w:val="003C74A3"/>
    <w:rsid w:val="003C75D4"/>
    <w:rsid w:val="003C7806"/>
    <w:rsid w:val="003C7DA5"/>
    <w:rsid w:val="003D00DC"/>
    <w:rsid w:val="003D036A"/>
    <w:rsid w:val="003D0399"/>
    <w:rsid w:val="003D064E"/>
    <w:rsid w:val="003D0A8C"/>
    <w:rsid w:val="003D109F"/>
    <w:rsid w:val="003D143E"/>
    <w:rsid w:val="003D1650"/>
    <w:rsid w:val="003D16FC"/>
    <w:rsid w:val="003D1A37"/>
    <w:rsid w:val="003D2275"/>
    <w:rsid w:val="003D2290"/>
    <w:rsid w:val="003D2478"/>
    <w:rsid w:val="003D2951"/>
    <w:rsid w:val="003D2B6F"/>
    <w:rsid w:val="003D2E19"/>
    <w:rsid w:val="003D2FB3"/>
    <w:rsid w:val="003D3C45"/>
    <w:rsid w:val="003D3E76"/>
    <w:rsid w:val="003D4098"/>
    <w:rsid w:val="003D41C7"/>
    <w:rsid w:val="003D4A8C"/>
    <w:rsid w:val="003D53D4"/>
    <w:rsid w:val="003D5482"/>
    <w:rsid w:val="003D54E6"/>
    <w:rsid w:val="003D56A9"/>
    <w:rsid w:val="003D5B1F"/>
    <w:rsid w:val="003D5DBF"/>
    <w:rsid w:val="003D6338"/>
    <w:rsid w:val="003D686E"/>
    <w:rsid w:val="003E0C29"/>
    <w:rsid w:val="003E1172"/>
    <w:rsid w:val="003E15FA"/>
    <w:rsid w:val="003E170A"/>
    <w:rsid w:val="003E1C34"/>
    <w:rsid w:val="003E1C3A"/>
    <w:rsid w:val="003E1DC6"/>
    <w:rsid w:val="003E22B5"/>
    <w:rsid w:val="003E24F3"/>
    <w:rsid w:val="003E25D9"/>
    <w:rsid w:val="003E264E"/>
    <w:rsid w:val="003E2CB9"/>
    <w:rsid w:val="003E2E25"/>
    <w:rsid w:val="003E32F1"/>
    <w:rsid w:val="003E3B3D"/>
    <w:rsid w:val="003E3C1D"/>
    <w:rsid w:val="003E4525"/>
    <w:rsid w:val="003E4826"/>
    <w:rsid w:val="003E55E4"/>
    <w:rsid w:val="003E6745"/>
    <w:rsid w:val="003E6877"/>
    <w:rsid w:val="003E694E"/>
    <w:rsid w:val="003E74D4"/>
    <w:rsid w:val="003E74E3"/>
    <w:rsid w:val="003E7670"/>
    <w:rsid w:val="003E797B"/>
    <w:rsid w:val="003F00B4"/>
    <w:rsid w:val="003F05C7"/>
    <w:rsid w:val="003F0C49"/>
    <w:rsid w:val="003F0D1F"/>
    <w:rsid w:val="003F1036"/>
    <w:rsid w:val="003F119D"/>
    <w:rsid w:val="003F1247"/>
    <w:rsid w:val="003F1BE6"/>
    <w:rsid w:val="003F1C23"/>
    <w:rsid w:val="003F26F9"/>
    <w:rsid w:val="003F2745"/>
    <w:rsid w:val="003F2754"/>
    <w:rsid w:val="003F29D7"/>
    <w:rsid w:val="003F2CD4"/>
    <w:rsid w:val="003F304B"/>
    <w:rsid w:val="003F3282"/>
    <w:rsid w:val="003F362C"/>
    <w:rsid w:val="003F36EE"/>
    <w:rsid w:val="003F3705"/>
    <w:rsid w:val="003F428A"/>
    <w:rsid w:val="003F42DD"/>
    <w:rsid w:val="003F4325"/>
    <w:rsid w:val="003F4521"/>
    <w:rsid w:val="003F5163"/>
    <w:rsid w:val="003F51FA"/>
    <w:rsid w:val="003F616E"/>
    <w:rsid w:val="003F67A1"/>
    <w:rsid w:val="003F6BBE"/>
    <w:rsid w:val="003F6D10"/>
    <w:rsid w:val="003F6F56"/>
    <w:rsid w:val="003F7107"/>
    <w:rsid w:val="003F738A"/>
    <w:rsid w:val="003F7723"/>
    <w:rsid w:val="004000E8"/>
    <w:rsid w:val="00400881"/>
    <w:rsid w:val="00400C94"/>
    <w:rsid w:val="00401228"/>
    <w:rsid w:val="00401317"/>
    <w:rsid w:val="00401441"/>
    <w:rsid w:val="0040147F"/>
    <w:rsid w:val="004014F6"/>
    <w:rsid w:val="00401E05"/>
    <w:rsid w:val="00401E2B"/>
    <w:rsid w:val="00401EA2"/>
    <w:rsid w:val="00402277"/>
    <w:rsid w:val="00402348"/>
    <w:rsid w:val="00402C8E"/>
    <w:rsid w:val="00402DF3"/>
    <w:rsid w:val="00402E2B"/>
    <w:rsid w:val="004031FC"/>
    <w:rsid w:val="0040320B"/>
    <w:rsid w:val="004033B5"/>
    <w:rsid w:val="004034B0"/>
    <w:rsid w:val="004037D7"/>
    <w:rsid w:val="0040397B"/>
    <w:rsid w:val="00403A92"/>
    <w:rsid w:val="00403D6A"/>
    <w:rsid w:val="004046B6"/>
    <w:rsid w:val="004049E7"/>
    <w:rsid w:val="004050EA"/>
    <w:rsid w:val="0040512B"/>
    <w:rsid w:val="004057F4"/>
    <w:rsid w:val="00405B7A"/>
    <w:rsid w:val="00405CA5"/>
    <w:rsid w:val="00406FD6"/>
    <w:rsid w:val="004070FE"/>
    <w:rsid w:val="0040730B"/>
    <w:rsid w:val="00407CD3"/>
    <w:rsid w:val="00410134"/>
    <w:rsid w:val="00410367"/>
    <w:rsid w:val="004106AF"/>
    <w:rsid w:val="00410831"/>
    <w:rsid w:val="0041097D"/>
    <w:rsid w:val="00410B51"/>
    <w:rsid w:val="00410B68"/>
    <w:rsid w:val="00410B72"/>
    <w:rsid w:val="00410F18"/>
    <w:rsid w:val="0041124C"/>
    <w:rsid w:val="00411984"/>
    <w:rsid w:val="004119D3"/>
    <w:rsid w:val="00411E91"/>
    <w:rsid w:val="0041263E"/>
    <w:rsid w:val="00412DB6"/>
    <w:rsid w:val="00412DDC"/>
    <w:rsid w:val="00412F44"/>
    <w:rsid w:val="00413180"/>
    <w:rsid w:val="00413444"/>
    <w:rsid w:val="004136D9"/>
    <w:rsid w:val="00413957"/>
    <w:rsid w:val="00413A23"/>
    <w:rsid w:val="00413AAC"/>
    <w:rsid w:val="00413E92"/>
    <w:rsid w:val="00413EA4"/>
    <w:rsid w:val="00413FEB"/>
    <w:rsid w:val="0041424B"/>
    <w:rsid w:val="004148F1"/>
    <w:rsid w:val="0041497D"/>
    <w:rsid w:val="00415338"/>
    <w:rsid w:val="00415649"/>
    <w:rsid w:val="00415AA6"/>
    <w:rsid w:val="00416ACE"/>
    <w:rsid w:val="004172DE"/>
    <w:rsid w:val="00417541"/>
    <w:rsid w:val="00417C5A"/>
    <w:rsid w:val="00417F94"/>
    <w:rsid w:val="0042038C"/>
    <w:rsid w:val="0042071D"/>
    <w:rsid w:val="00420735"/>
    <w:rsid w:val="00420ACE"/>
    <w:rsid w:val="00421105"/>
    <w:rsid w:val="00421C2F"/>
    <w:rsid w:val="00421F21"/>
    <w:rsid w:val="00422333"/>
    <w:rsid w:val="00422EBC"/>
    <w:rsid w:val="00423403"/>
    <w:rsid w:val="0042377B"/>
    <w:rsid w:val="004237F6"/>
    <w:rsid w:val="0042381C"/>
    <w:rsid w:val="00423839"/>
    <w:rsid w:val="004242F4"/>
    <w:rsid w:val="00424D01"/>
    <w:rsid w:val="0042536B"/>
    <w:rsid w:val="0042538C"/>
    <w:rsid w:val="00425C42"/>
    <w:rsid w:val="004265D1"/>
    <w:rsid w:val="00426DF7"/>
    <w:rsid w:val="00427248"/>
    <w:rsid w:val="0043053E"/>
    <w:rsid w:val="00430ACB"/>
    <w:rsid w:val="00430D3D"/>
    <w:rsid w:val="00430E8C"/>
    <w:rsid w:val="00431880"/>
    <w:rsid w:val="00431E89"/>
    <w:rsid w:val="00432134"/>
    <w:rsid w:val="00432153"/>
    <w:rsid w:val="0043226F"/>
    <w:rsid w:val="004329F3"/>
    <w:rsid w:val="00432A48"/>
    <w:rsid w:val="00432E92"/>
    <w:rsid w:val="00432FCE"/>
    <w:rsid w:val="00433266"/>
    <w:rsid w:val="00433659"/>
    <w:rsid w:val="00433A3F"/>
    <w:rsid w:val="00433B8F"/>
    <w:rsid w:val="00435F56"/>
    <w:rsid w:val="0043620E"/>
    <w:rsid w:val="0043630F"/>
    <w:rsid w:val="004363E5"/>
    <w:rsid w:val="0043648A"/>
    <w:rsid w:val="00436599"/>
    <w:rsid w:val="00436603"/>
    <w:rsid w:val="00436762"/>
    <w:rsid w:val="00436F0D"/>
    <w:rsid w:val="0043719E"/>
    <w:rsid w:val="004371AA"/>
    <w:rsid w:val="004372CE"/>
    <w:rsid w:val="00437447"/>
    <w:rsid w:val="004374A7"/>
    <w:rsid w:val="00437BF6"/>
    <w:rsid w:val="00437FB4"/>
    <w:rsid w:val="0044017F"/>
    <w:rsid w:val="0044039A"/>
    <w:rsid w:val="00440873"/>
    <w:rsid w:val="00440B12"/>
    <w:rsid w:val="00441782"/>
    <w:rsid w:val="00441A92"/>
    <w:rsid w:val="00442302"/>
    <w:rsid w:val="0044231C"/>
    <w:rsid w:val="00442509"/>
    <w:rsid w:val="00442622"/>
    <w:rsid w:val="00442717"/>
    <w:rsid w:val="004429C2"/>
    <w:rsid w:val="00442BC4"/>
    <w:rsid w:val="00442CAA"/>
    <w:rsid w:val="004435A9"/>
    <w:rsid w:val="00443C4C"/>
    <w:rsid w:val="00443C91"/>
    <w:rsid w:val="00443C97"/>
    <w:rsid w:val="0044405D"/>
    <w:rsid w:val="00444348"/>
    <w:rsid w:val="00444CE2"/>
    <w:rsid w:val="00444EDA"/>
    <w:rsid w:val="00444F56"/>
    <w:rsid w:val="004457C2"/>
    <w:rsid w:val="004458ED"/>
    <w:rsid w:val="00445B42"/>
    <w:rsid w:val="00445E03"/>
    <w:rsid w:val="00445EDC"/>
    <w:rsid w:val="0044619C"/>
    <w:rsid w:val="00446488"/>
    <w:rsid w:val="00446767"/>
    <w:rsid w:val="004469DC"/>
    <w:rsid w:val="00446A55"/>
    <w:rsid w:val="00446FA7"/>
    <w:rsid w:val="0044723D"/>
    <w:rsid w:val="0044746B"/>
    <w:rsid w:val="004474C5"/>
    <w:rsid w:val="00447699"/>
    <w:rsid w:val="00447C7C"/>
    <w:rsid w:val="00447DE1"/>
    <w:rsid w:val="004501ED"/>
    <w:rsid w:val="004503F4"/>
    <w:rsid w:val="00450817"/>
    <w:rsid w:val="004508A4"/>
    <w:rsid w:val="00450B45"/>
    <w:rsid w:val="00450BE5"/>
    <w:rsid w:val="0045141A"/>
    <w:rsid w:val="004517AA"/>
    <w:rsid w:val="004518B6"/>
    <w:rsid w:val="00451F80"/>
    <w:rsid w:val="004523C3"/>
    <w:rsid w:val="00452AAC"/>
    <w:rsid w:val="00452CAC"/>
    <w:rsid w:val="00452CF2"/>
    <w:rsid w:val="0045308C"/>
    <w:rsid w:val="0045382A"/>
    <w:rsid w:val="00453967"/>
    <w:rsid w:val="0045406F"/>
    <w:rsid w:val="00454152"/>
    <w:rsid w:val="004543F1"/>
    <w:rsid w:val="00454DF9"/>
    <w:rsid w:val="00455839"/>
    <w:rsid w:val="004559F0"/>
    <w:rsid w:val="00456715"/>
    <w:rsid w:val="00456996"/>
    <w:rsid w:val="00456ABA"/>
    <w:rsid w:val="00456BE1"/>
    <w:rsid w:val="00456CCE"/>
    <w:rsid w:val="00457300"/>
    <w:rsid w:val="00457466"/>
    <w:rsid w:val="00457565"/>
    <w:rsid w:val="00457B71"/>
    <w:rsid w:val="00457E1D"/>
    <w:rsid w:val="00457ED1"/>
    <w:rsid w:val="00460091"/>
    <w:rsid w:val="0046055D"/>
    <w:rsid w:val="00460713"/>
    <w:rsid w:val="004608A2"/>
    <w:rsid w:val="00461394"/>
    <w:rsid w:val="00461471"/>
    <w:rsid w:val="004622FF"/>
    <w:rsid w:val="00462324"/>
    <w:rsid w:val="00462670"/>
    <w:rsid w:val="004628E9"/>
    <w:rsid w:val="0046337A"/>
    <w:rsid w:val="00463D3C"/>
    <w:rsid w:val="00464534"/>
    <w:rsid w:val="00464D2C"/>
    <w:rsid w:val="00465ABC"/>
    <w:rsid w:val="00465CE4"/>
    <w:rsid w:val="00465E70"/>
    <w:rsid w:val="004663A6"/>
    <w:rsid w:val="00466544"/>
    <w:rsid w:val="004669E2"/>
    <w:rsid w:val="00466AD6"/>
    <w:rsid w:val="00466C0E"/>
    <w:rsid w:val="00466CAA"/>
    <w:rsid w:val="00467146"/>
    <w:rsid w:val="00467982"/>
    <w:rsid w:val="00467E32"/>
    <w:rsid w:val="004702BA"/>
    <w:rsid w:val="00470C31"/>
    <w:rsid w:val="00471200"/>
    <w:rsid w:val="00471D25"/>
    <w:rsid w:val="00471E9F"/>
    <w:rsid w:val="0047221F"/>
    <w:rsid w:val="0047299D"/>
    <w:rsid w:val="00472DDF"/>
    <w:rsid w:val="00473063"/>
    <w:rsid w:val="0047309A"/>
    <w:rsid w:val="004731C2"/>
    <w:rsid w:val="004734D0"/>
    <w:rsid w:val="00473A06"/>
    <w:rsid w:val="00473B92"/>
    <w:rsid w:val="00473E8E"/>
    <w:rsid w:val="004742C1"/>
    <w:rsid w:val="004743EE"/>
    <w:rsid w:val="00474B17"/>
    <w:rsid w:val="00474BAC"/>
    <w:rsid w:val="0047530C"/>
    <w:rsid w:val="0047556B"/>
    <w:rsid w:val="00475DD4"/>
    <w:rsid w:val="00476481"/>
    <w:rsid w:val="00476511"/>
    <w:rsid w:val="00476C25"/>
    <w:rsid w:val="00476EF1"/>
    <w:rsid w:val="004770B7"/>
    <w:rsid w:val="00477116"/>
    <w:rsid w:val="004771D4"/>
    <w:rsid w:val="0047734A"/>
    <w:rsid w:val="004773E8"/>
    <w:rsid w:val="00477715"/>
    <w:rsid w:val="00477768"/>
    <w:rsid w:val="00477AF2"/>
    <w:rsid w:val="00477B73"/>
    <w:rsid w:val="00481584"/>
    <w:rsid w:val="00481585"/>
    <w:rsid w:val="00481735"/>
    <w:rsid w:val="00481B5C"/>
    <w:rsid w:val="004826F7"/>
    <w:rsid w:val="00482970"/>
    <w:rsid w:val="00482B3A"/>
    <w:rsid w:val="00482DA2"/>
    <w:rsid w:val="00483229"/>
    <w:rsid w:val="0048341C"/>
    <w:rsid w:val="0048345F"/>
    <w:rsid w:val="00483741"/>
    <w:rsid w:val="00483C1D"/>
    <w:rsid w:val="00483DBD"/>
    <w:rsid w:val="004843E2"/>
    <w:rsid w:val="004843F2"/>
    <w:rsid w:val="00484622"/>
    <w:rsid w:val="004847B6"/>
    <w:rsid w:val="004847C4"/>
    <w:rsid w:val="00484FF8"/>
    <w:rsid w:val="00485209"/>
    <w:rsid w:val="00485602"/>
    <w:rsid w:val="00485BF5"/>
    <w:rsid w:val="00485C29"/>
    <w:rsid w:val="00485C3E"/>
    <w:rsid w:val="00485FFC"/>
    <w:rsid w:val="004866BF"/>
    <w:rsid w:val="00486777"/>
    <w:rsid w:val="00487277"/>
    <w:rsid w:val="004874D7"/>
    <w:rsid w:val="004878FD"/>
    <w:rsid w:val="00490292"/>
    <w:rsid w:val="0049070B"/>
    <w:rsid w:val="004907E9"/>
    <w:rsid w:val="00490A9C"/>
    <w:rsid w:val="00490EC0"/>
    <w:rsid w:val="00491011"/>
    <w:rsid w:val="00491092"/>
    <w:rsid w:val="004918D0"/>
    <w:rsid w:val="00491D72"/>
    <w:rsid w:val="00492207"/>
    <w:rsid w:val="004923AE"/>
    <w:rsid w:val="004924B9"/>
    <w:rsid w:val="00492A23"/>
    <w:rsid w:val="00492BC5"/>
    <w:rsid w:val="00492D57"/>
    <w:rsid w:val="00493116"/>
    <w:rsid w:val="00493D55"/>
    <w:rsid w:val="00494846"/>
    <w:rsid w:val="0049568A"/>
    <w:rsid w:val="00495A7E"/>
    <w:rsid w:val="004960A3"/>
    <w:rsid w:val="004962E9"/>
    <w:rsid w:val="004964F1"/>
    <w:rsid w:val="00496585"/>
    <w:rsid w:val="00496699"/>
    <w:rsid w:val="00496B47"/>
    <w:rsid w:val="00496BAD"/>
    <w:rsid w:val="00496C6F"/>
    <w:rsid w:val="00496F74"/>
    <w:rsid w:val="0049705F"/>
    <w:rsid w:val="00497159"/>
    <w:rsid w:val="00497337"/>
    <w:rsid w:val="0049791D"/>
    <w:rsid w:val="00497CC4"/>
    <w:rsid w:val="004A0B10"/>
    <w:rsid w:val="004A0F9A"/>
    <w:rsid w:val="004A1056"/>
    <w:rsid w:val="004A1060"/>
    <w:rsid w:val="004A1536"/>
    <w:rsid w:val="004A16BC"/>
    <w:rsid w:val="004A16E5"/>
    <w:rsid w:val="004A16F4"/>
    <w:rsid w:val="004A1DDB"/>
    <w:rsid w:val="004A1E12"/>
    <w:rsid w:val="004A1FFE"/>
    <w:rsid w:val="004A2296"/>
    <w:rsid w:val="004A25D3"/>
    <w:rsid w:val="004A27A3"/>
    <w:rsid w:val="004A2B94"/>
    <w:rsid w:val="004A2EC4"/>
    <w:rsid w:val="004A337A"/>
    <w:rsid w:val="004A347A"/>
    <w:rsid w:val="004A3A7B"/>
    <w:rsid w:val="004A3BE8"/>
    <w:rsid w:val="004A3D57"/>
    <w:rsid w:val="004A4908"/>
    <w:rsid w:val="004A4AA2"/>
    <w:rsid w:val="004A50CA"/>
    <w:rsid w:val="004A5269"/>
    <w:rsid w:val="004A5B39"/>
    <w:rsid w:val="004A6AA8"/>
    <w:rsid w:val="004A6FB1"/>
    <w:rsid w:val="004A77A1"/>
    <w:rsid w:val="004B02D8"/>
    <w:rsid w:val="004B02F1"/>
    <w:rsid w:val="004B03F6"/>
    <w:rsid w:val="004B0805"/>
    <w:rsid w:val="004B09EB"/>
    <w:rsid w:val="004B19B3"/>
    <w:rsid w:val="004B1FAF"/>
    <w:rsid w:val="004B28E2"/>
    <w:rsid w:val="004B306B"/>
    <w:rsid w:val="004B3491"/>
    <w:rsid w:val="004B356F"/>
    <w:rsid w:val="004B368B"/>
    <w:rsid w:val="004B3874"/>
    <w:rsid w:val="004B3883"/>
    <w:rsid w:val="004B43EA"/>
    <w:rsid w:val="004B481A"/>
    <w:rsid w:val="004B4C8C"/>
    <w:rsid w:val="004B503A"/>
    <w:rsid w:val="004B580A"/>
    <w:rsid w:val="004B61E5"/>
    <w:rsid w:val="004B718B"/>
    <w:rsid w:val="004B7AFC"/>
    <w:rsid w:val="004B7C0C"/>
    <w:rsid w:val="004B7CF3"/>
    <w:rsid w:val="004C0557"/>
    <w:rsid w:val="004C086B"/>
    <w:rsid w:val="004C0CE7"/>
    <w:rsid w:val="004C0DE3"/>
    <w:rsid w:val="004C17F0"/>
    <w:rsid w:val="004C1814"/>
    <w:rsid w:val="004C355B"/>
    <w:rsid w:val="004C36AD"/>
    <w:rsid w:val="004C3898"/>
    <w:rsid w:val="004C445F"/>
    <w:rsid w:val="004C45DA"/>
    <w:rsid w:val="004C5401"/>
    <w:rsid w:val="004C5E61"/>
    <w:rsid w:val="004C5EA5"/>
    <w:rsid w:val="004C635A"/>
    <w:rsid w:val="004C6382"/>
    <w:rsid w:val="004C7E3A"/>
    <w:rsid w:val="004C7EF6"/>
    <w:rsid w:val="004D022B"/>
    <w:rsid w:val="004D06EE"/>
    <w:rsid w:val="004D08DB"/>
    <w:rsid w:val="004D08FC"/>
    <w:rsid w:val="004D10B4"/>
    <w:rsid w:val="004D13E1"/>
    <w:rsid w:val="004D1919"/>
    <w:rsid w:val="004D1981"/>
    <w:rsid w:val="004D2371"/>
    <w:rsid w:val="004D24C5"/>
    <w:rsid w:val="004D2563"/>
    <w:rsid w:val="004D29CA"/>
    <w:rsid w:val="004D29E4"/>
    <w:rsid w:val="004D29F8"/>
    <w:rsid w:val="004D31E6"/>
    <w:rsid w:val="004D31FF"/>
    <w:rsid w:val="004D36B1"/>
    <w:rsid w:val="004D4387"/>
    <w:rsid w:val="004D4507"/>
    <w:rsid w:val="004D45B7"/>
    <w:rsid w:val="004D45F0"/>
    <w:rsid w:val="004D4A78"/>
    <w:rsid w:val="004D4CDD"/>
    <w:rsid w:val="004D4D88"/>
    <w:rsid w:val="004D4F63"/>
    <w:rsid w:val="004D5764"/>
    <w:rsid w:val="004D5974"/>
    <w:rsid w:val="004D59EF"/>
    <w:rsid w:val="004D5A52"/>
    <w:rsid w:val="004D60BD"/>
    <w:rsid w:val="004D63F8"/>
    <w:rsid w:val="004D772C"/>
    <w:rsid w:val="004D7C2B"/>
    <w:rsid w:val="004D7EBD"/>
    <w:rsid w:val="004D7F80"/>
    <w:rsid w:val="004E0476"/>
    <w:rsid w:val="004E0606"/>
    <w:rsid w:val="004E100D"/>
    <w:rsid w:val="004E12F1"/>
    <w:rsid w:val="004E1930"/>
    <w:rsid w:val="004E1FCE"/>
    <w:rsid w:val="004E2136"/>
    <w:rsid w:val="004E246C"/>
    <w:rsid w:val="004E2680"/>
    <w:rsid w:val="004E28F9"/>
    <w:rsid w:val="004E29FF"/>
    <w:rsid w:val="004E2C27"/>
    <w:rsid w:val="004E31A9"/>
    <w:rsid w:val="004E33F3"/>
    <w:rsid w:val="004E345F"/>
    <w:rsid w:val="004E42FD"/>
    <w:rsid w:val="004E4474"/>
    <w:rsid w:val="004E4490"/>
    <w:rsid w:val="004E462E"/>
    <w:rsid w:val="004E4653"/>
    <w:rsid w:val="004E4E97"/>
    <w:rsid w:val="004E56C2"/>
    <w:rsid w:val="004E56DC"/>
    <w:rsid w:val="004E60A0"/>
    <w:rsid w:val="004E6A85"/>
    <w:rsid w:val="004E6B3C"/>
    <w:rsid w:val="004E6F93"/>
    <w:rsid w:val="004E7406"/>
    <w:rsid w:val="004E76F4"/>
    <w:rsid w:val="004E7B0C"/>
    <w:rsid w:val="004E7E52"/>
    <w:rsid w:val="004F0293"/>
    <w:rsid w:val="004F032D"/>
    <w:rsid w:val="004F0397"/>
    <w:rsid w:val="004F097F"/>
    <w:rsid w:val="004F0B4E"/>
    <w:rsid w:val="004F0B6C"/>
    <w:rsid w:val="004F0DFA"/>
    <w:rsid w:val="004F0FAD"/>
    <w:rsid w:val="004F17A6"/>
    <w:rsid w:val="004F19A8"/>
    <w:rsid w:val="004F203D"/>
    <w:rsid w:val="004F2078"/>
    <w:rsid w:val="004F22B0"/>
    <w:rsid w:val="004F27AC"/>
    <w:rsid w:val="004F2C94"/>
    <w:rsid w:val="004F2FA1"/>
    <w:rsid w:val="004F30D7"/>
    <w:rsid w:val="004F3352"/>
    <w:rsid w:val="004F368A"/>
    <w:rsid w:val="004F41BE"/>
    <w:rsid w:val="004F4459"/>
    <w:rsid w:val="004F4670"/>
    <w:rsid w:val="004F46ED"/>
    <w:rsid w:val="004F481C"/>
    <w:rsid w:val="004F4849"/>
    <w:rsid w:val="004F4908"/>
    <w:rsid w:val="004F4DA3"/>
    <w:rsid w:val="004F5033"/>
    <w:rsid w:val="004F5297"/>
    <w:rsid w:val="004F53FD"/>
    <w:rsid w:val="004F54FD"/>
    <w:rsid w:val="004F5A9A"/>
    <w:rsid w:val="004F5AD6"/>
    <w:rsid w:val="004F5D30"/>
    <w:rsid w:val="004F5DB9"/>
    <w:rsid w:val="004F662B"/>
    <w:rsid w:val="004F6781"/>
    <w:rsid w:val="004F692A"/>
    <w:rsid w:val="004F6A68"/>
    <w:rsid w:val="004F6C54"/>
    <w:rsid w:val="004F6C63"/>
    <w:rsid w:val="004F6CB9"/>
    <w:rsid w:val="004F723F"/>
    <w:rsid w:val="004F728D"/>
    <w:rsid w:val="004F771E"/>
    <w:rsid w:val="004F7780"/>
    <w:rsid w:val="004F7B99"/>
    <w:rsid w:val="005004D4"/>
    <w:rsid w:val="00500578"/>
    <w:rsid w:val="00501C20"/>
    <w:rsid w:val="00501C33"/>
    <w:rsid w:val="00501C48"/>
    <w:rsid w:val="0050241D"/>
    <w:rsid w:val="00502744"/>
    <w:rsid w:val="005027F4"/>
    <w:rsid w:val="00503711"/>
    <w:rsid w:val="00503CE5"/>
    <w:rsid w:val="00503F23"/>
    <w:rsid w:val="00504454"/>
    <w:rsid w:val="00504963"/>
    <w:rsid w:val="00504C6F"/>
    <w:rsid w:val="00504F7C"/>
    <w:rsid w:val="00505781"/>
    <w:rsid w:val="0050591F"/>
    <w:rsid w:val="0050613E"/>
    <w:rsid w:val="00506557"/>
    <w:rsid w:val="0050677A"/>
    <w:rsid w:val="00506816"/>
    <w:rsid w:val="0050681B"/>
    <w:rsid w:val="00506B06"/>
    <w:rsid w:val="00506F61"/>
    <w:rsid w:val="00507DB1"/>
    <w:rsid w:val="00507EAC"/>
    <w:rsid w:val="005108CD"/>
    <w:rsid w:val="005108D8"/>
    <w:rsid w:val="00510BD0"/>
    <w:rsid w:val="00510EFA"/>
    <w:rsid w:val="00511155"/>
    <w:rsid w:val="00511236"/>
    <w:rsid w:val="005116F6"/>
    <w:rsid w:val="005116F9"/>
    <w:rsid w:val="00511A96"/>
    <w:rsid w:val="00511BFE"/>
    <w:rsid w:val="00512D6F"/>
    <w:rsid w:val="00513646"/>
    <w:rsid w:val="00513DAD"/>
    <w:rsid w:val="00514234"/>
    <w:rsid w:val="0051436A"/>
    <w:rsid w:val="00514615"/>
    <w:rsid w:val="0051538C"/>
    <w:rsid w:val="005153A7"/>
    <w:rsid w:val="00515DD6"/>
    <w:rsid w:val="0051656B"/>
    <w:rsid w:val="005175DB"/>
    <w:rsid w:val="00517DA6"/>
    <w:rsid w:val="00517F01"/>
    <w:rsid w:val="00517FA4"/>
    <w:rsid w:val="00520133"/>
    <w:rsid w:val="005201C7"/>
    <w:rsid w:val="00520867"/>
    <w:rsid w:val="00521495"/>
    <w:rsid w:val="005219CF"/>
    <w:rsid w:val="00521BEA"/>
    <w:rsid w:val="00521DF1"/>
    <w:rsid w:val="00521F1C"/>
    <w:rsid w:val="00522461"/>
    <w:rsid w:val="005228F2"/>
    <w:rsid w:val="00522A61"/>
    <w:rsid w:val="00522CDB"/>
    <w:rsid w:val="00522D6A"/>
    <w:rsid w:val="00522F33"/>
    <w:rsid w:val="00522FB2"/>
    <w:rsid w:val="00523845"/>
    <w:rsid w:val="0052439B"/>
    <w:rsid w:val="005243D4"/>
    <w:rsid w:val="0052472F"/>
    <w:rsid w:val="00524F45"/>
    <w:rsid w:val="00525419"/>
    <w:rsid w:val="00526185"/>
    <w:rsid w:val="0052626E"/>
    <w:rsid w:val="00530AC1"/>
    <w:rsid w:val="005311BE"/>
    <w:rsid w:val="005315CA"/>
    <w:rsid w:val="00531802"/>
    <w:rsid w:val="00531E8B"/>
    <w:rsid w:val="00532545"/>
    <w:rsid w:val="0053268F"/>
    <w:rsid w:val="00532A3E"/>
    <w:rsid w:val="005336DB"/>
    <w:rsid w:val="0053375C"/>
    <w:rsid w:val="0053410E"/>
    <w:rsid w:val="00534537"/>
    <w:rsid w:val="005346EC"/>
    <w:rsid w:val="00534726"/>
    <w:rsid w:val="00534755"/>
    <w:rsid w:val="00534791"/>
    <w:rsid w:val="0053494E"/>
    <w:rsid w:val="00534B59"/>
    <w:rsid w:val="00534B93"/>
    <w:rsid w:val="00534DBB"/>
    <w:rsid w:val="00534E6D"/>
    <w:rsid w:val="00535212"/>
    <w:rsid w:val="0053521A"/>
    <w:rsid w:val="0053534B"/>
    <w:rsid w:val="0053594E"/>
    <w:rsid w:val="00535E9E"/>
    <w:rsid w:val="0053637B"/>
    <w:rsid w:val="00536759"/>
    <w:rsid w:val="00536D7D"/>
    <w:rsid w:val="005370EE"/>
    <w:rsid w:val="00537C62"/>
    <w:rsid w:val="00537F09"/>
    <w:rsid w:val="005401CE"/>
    <w:rsid w:val="00540C40"/>
    <w:rsid w:val="005416D7"/>
    <w:rsid w:val="00541941"/>
    <w:rsid w:val="00541EC5"/>
    <w:rsid w:val="00541FA2"/>
    <w:rsid w:val="00542565"/>
    <w:rsid w:val="005426E0"/>
    <w:rsid w:val="005427FA"/>
    <w:rsid w:val="0054282F"/>
    <w:rsid w:val="00542AF0"/>
    <w:rsid w:val="005437D4"/>
    <w:rsid w:val="0054383C"/>
    <w:rsid w:val="00543EB1"/>
    <w:rsid w:val="00544A28"/>
    <w:rsid w:val="00544D21"/>
    <w:rsid w:val="00544D25"/>
    <w:rsid w:val="00544FB7"/>
    <w:rsid w:val="0054568B"/>
    <w:rsid w:val="0054574F"/>
    <w:rsid w:val="00545773"/>
    <w:rsid w:val="00545813"/>
    <w:rsid w:val="0054616C"/>
    <w:rsid w:val="00546774"/>
    <w:rsid w:val="00546970"/>
    <w:rsid w:val="00546AEE"/>
    <w:rsid w:val="00546E44"/>
    <w:rsid w:val="00546EE8"/>
    <w:rsid w:val="0054752E"/>
    <w:rsid w:val="00547542"/>
    <w:rsid w:val="005475C0"/>
    <w:rsid w:val="00547DC5"/>
    <w:rsid w:val="00550195"/>
    <w:rsid w:val="005501C1"/>
    <w:rsid w:val="0055041A"/>
    <w:rsid w:val="00550442"/>
    <w:rsid w:val="00550536"/>
    <w:rsid w:val="00550EDE"/>
    <w:rsid w:val="00551448"/>
    <w:rsid w:val="0055228B"/>
    <w:rsid w:val="0055264D"/>
    <w:rsid w:val="00552D6E"/>
    <w:rsid w:val="00552F5F"/>
    <w:rsid w:val="00553E65"/>
    <w:rsid w:val="005540FB"/>
    <w:rsid w:val="00554192"/>
    <w:rsid w:val="0055425F"/>
    <w:rsid w:val="00554752"/>
    <w:rsid w:val="00554970"/>
    <w:rsid w:val="005549AF"/>
    <w:rsid w:val="00554A24"/>
    <w:rsid w:val="00554C14"/>
    <w:rsid w:val="00554D21"/>
    <w:rsid w:val="00554E19"/>
    <w:rsid w:val="00554F1E"/>
    <w:rsid w:val="00555278"/>
    <w:rsid w:val="00555386"/>
    <w:rsid w:val="00555B4D"/>
    <w:rsid w:val="00556DE2"/>
    <w:rsid w:val="00556E86"/>
    <w:rsid w:val="005570B9"/>
    <w:rsid w:val="00557134"/>
    <w:rsid w:val="00557197"/>
    <w:rsid w:val="005571AF"/>
    <w:rsid w:val="0055740F"/>
    <w:rsid w:val="005607C6"/>
    <w:rsid w:val="0056121F"/>
    <w:rsid w:val="00561268"/>
    <w:rsid w:val="0056162A"/>
    <w:rsid w:val="00561BAC"/>
    <w:rsid w:val="00561C47"/>
    <w:rsid w:val="00561DAC"/>
    <w:rsid w:val="00562320"/>
    <w:rsid w:val="00562529"/>
    <w:rsid w:val="005627B2"/>
    <w:rsid w:val="005630FF"/>
    <w:rsid w:val="005633E8"/>
    <w:rsid w:val="00563DB8"/>
    <w:rsid w:val="00563EEE"/>
    <w:rsid w:val="00563FC2"/>
    <w:rsid w:val="00564347"/>
    <w:rsid w:val="00565057"/>
    <w:rsid w:val="00565399"/>
    <w:rsid w:val="00565404"/>
    <w:rsid w:val="00565427"/>
    <w:rsid w:val="00565585"/>
    <w:rsid w:val="00565A8C"/>
    <w:rsid w:val="00565D90"/>
    <w:rsid w:val="005667CA"/>
    <w:rsid w:val="00566919"/>
    <w:rsid w:val="00566F93"/>
    <w:rsid w:val="0056723B"/>
    <w:rsid w:val="00567295"/>
    <w:rsid w:val="00567DC3"/>
    <w:rsid w:val="00570222"/>
    <w:rsid w:val="005704AC"/>
    <w:rsid w:val="00571A63"/>
    <w:rsid w:val="00571C73"/>
    <w:rsid w:val="00571EF7"/>
    <w:rsid w:val="00572399"/>
    <w:rsid w:val="00572505"/>
    <w:rsid w:val="00572B24"/>
    <w:rsid w:val="00572D87"/>
    <w:rsid w:val="00572EDE"/>
    <w:rsid w:val="00572FA4"/>
    <w:rsid w:val="00573920"/>
    <w:rsid w:val="00573C3B"/>
    <w:rsid w:val="00573CFD"/>
    <w:rsid w:val="00573D3D"/>
    <w:rsid w:val="00574527"/>
    <w:rsid w:val="0057453B"/>
    <w:rsid w:val="00574D6F"/>
    <w:rsid w:val="00575264"/>
    <w:rsid w:val="00575822"/>
    <w:rsid w:val="0057587A"/>
    <w:rsid w:val="00575901"/>
    <w:rsid w:val="00575A3E"/>
    <w:rsid w:val="00575D33"/>
    <w:rsid w:val="00575DA6"/>
    <w:rsid w:val="00575E9A"/>
    <w:rsid w:val="00576056"/>
    <w:rsid w:val="00576104"/>
    <w:rsid w:val="0057640E"/>
    <w:rsid w:val="0057648D"/>
    <w:rsid w:val="00576842"/>
    <w:rsid w:val="00576B7A"/>
    <w:rsid w:val="00576ED2"/>
    <w:rsid w:val="00576FB0"/>
    <w:rsid w:val="0057740E"/>
    <w:rsid w:val="005774D5"/>
    <w:rsid w:val="0057751E"/>
    <w:rsid w:val="00577B7E"/>
    <w:rsid w:val="00577E22"/>
    <w:rsid w:val="00577E3A"/>
    <w:rsid w:val="00580413"/>
    <w:rsid w:val="00580C77"/>
    <w:rsid w:val="00580D44"/>
    <w:rsid w:val="00580F3E"/>
    <w:rsid w:val="0058119C"/>
    <w:rsid w:val="005814C6"/>
    <w:rsid w:val="00581606"/>
    <w:rsid w:val="005817ED"/>
    <w:rsid w:val="00581B68"/>
    <w:rsid w:val="00581EC2"/>
    <w:rsid w:val="00582446"/>
    <w:rsid w:val="005825E5"/>
    <w:rsid w:val="00582809"/>
    <w:rsid w:val="00582D58"/>
    <w:rsid w:val="00582DBC"/>
    <w:rsid w:val="00582E5A"/>
    <w:rsid w:val="0058308E"/>
    <w:rsid w:val="00583098"/>
    <w:rsid w:val="00583334"/>
    <w:rsid w:val="00583B33"/>
    <w:rsid w:val="00583C4F"/>
    <w:rsid w:val="00583D71"/>
    <w:rsid w:val="00584041"/>
    <w:rsid w:val="00585303"/>
    <w:rsid w:val="0058593D"/>
    <w:rsid w:val="00585978"/>
    <w:rsid w:val="00585A95"/>
    <w:rsid w:val="00585F80"/>
    <w:rsid w:val="00585FFC"/>
    <w:rsid w:val="00586073"/>
    <w:rsid w:val="005869B0"/>
    <w:rsid w:val="00587173"/>
    <w:rsid w:val="005874BC"/>
    <w:rsid w:val="0058798C"/>
    <w:rsid w:val="00587A01"/>
    <w:rsid w:val="00587C89"/>
    <w:rsid w:val="00587F21"/>
    <w:rsid w:val="005900FA"/>
    <w:rsid w:val="005904F0"/>
    <w:rsid w:val="0059066F"/>
    <w:rsid w:val="005907DE"/>
    <w:rsid w:val="00590D19"/>
    <w:rsid w:val="00591056"/>
    <w:rsid w:val="00591418"/>
    <w:rsid w:val="005915B3"/>
    <w:rsid w:val="005919F5"/>
    <w:rsid w:val="00592288"/>
    <w:rsid w:val="0059293D"/>
    <w:rsid w:val="00592A06"/>
    <w:rsid w:val="00592B54"/>
    <w:rsid w:val="005935A4"/>
    <w:rsid w:val="00593809"/>
    <w:rsid w:val="005939ED"/>
    <w:rsid w:val="00593D1B"/>
    <w:rsid w:val="00593D4D"/>
    <w:rsid w:val="0059400F"/>
    <w:rsid w:val="005942A7"/>
    <w:rsid w:val="005945DB"/>
    <w:rsid w:val="005948C2"/>
    <w:rsid w:val="00594B89"/>
    <w:rsid w:val="005953D5"/>
    <w:rsid w:val="005955F3"/>
    <w:rsid w:val="005959EC"/>
    <w:rsid w:val="00595D99"/>
    <w:rsid w:val="00595DCA"/>
    <w:rsid w:val="00596A18"/>
    <w:rsid w:val="00596CB3"/>
    <w:rsid w:val="00596FDB"/>
    <w:rsid w:val="005975B3"/>
    <w:rsid w:val="0059779B"/>
    <w:rsid w:val="00597A9F"/>
    <w:rsid w:val="00597F84"/>
    <w:rsid w:val="005A05B0"/>
    <w:rsid w:val="005A062E"/>
    <w:rsid w:val="005A07E5"/>
    <w:rsid w:val="005A0B8C"/>
    <w:rsid w:val="005A18EC"/>
    <w:rsid w:val="005A1C19"/>
    <w:rsid w:val="005A209A"/>
    <w:rsid w:val="005A22CC"/>
    <w:rsid w:val="005A25AD"/>
    <w:rsid w:val="005A28ED"/>
    <w:rsid w:val="005A29A0"/>
    <w:rsid w:val="005A2A5C"/>
    <w:rsid w:val="005A321B"/>
    <w:rsid w:val="005A341D"/>
    <w:rsid w:val="005A34B4"/>
    <w:rsid w:val="005A361D"/>
    <w:rsid w:val="005A3900"/>
    <w:rsid w:val="005A3AFB"/>
    <w:rsid w:val="005A3B47"/>
    <w:rsid w:val="005A3CCA"/>
    <w:rsid w:val="005A48C9"/>
    <w:rsid w:val="005A501D"/>
    <w:rsid w:val="005A5186"/>
    <w:rsid w:val="005A57D2"/>
    <w:rsid w:val="005A5B32"/>
    <w:rsid w:val="005A5DD4"/>
    <w:rsid w:val="005A60A3"/>
    <w:rsid w:val="005A62E7"/>
    <w:rsid w:val="005A662D"/>
    <w:rsid w:val="005A67B4"/>
    <w:rsid w:val="005A6BBA"/>
    <w:rsid w:val="005A71D6"/>
    <w:rsid w:val="005A7736"/>
    <w:rsid w:val="005A7E2F"/>
    <w:rsid w:val="005B08AB"/>
    <w:rsid w:val="005B0CF1"/>
    <w:rsid w:val="005B10B9"/>
    <w:rsid w:val="005B1668"/>
    <w:rsid w:val="005B180C"/>
    <w:rsid w:val="005B1993"/>
    <w:rsid w:val="005B19A5"/>
    <w:rsid w:val="005B1A2C"/>
    <w:rsid w:val="005B1DCF"/>
    <w:rsid w:val="005B1DF3"/>
    <w:rsid w:val="005B20AF"/>
    <w:rsid w:val="005B2106"/>
    <w:rsid w:val="005B2239"/>
    <w:rsid w:val="005B2327"/>
    <w:rsid w:val="005B241D"/>
    <w:rsid w:val="005B27A5"/>
    <w:rsid w:val="005B2A20"/>
    <w:rsid w:val="005B35D7"/>
    <w:rsid w:val="005B392A"/>
    <w:rsid w:val="005B3AA3"/>
    <w:rsid w:val="005B4BD9"/>
    <w:rsid w:val="005B4D3D"/>
    <w:rsid w:val="005B5594"/>
    <w:rsid w:val="005B632C"/>
    <w:rsid w:val="005B6549"/>
    <w:rsid w:val="005B6DAD"/>
    <w:rsid w:val="005B6F83"/>
    <w:rsid w:val="005B708A"/>
    <w:rsid w:val="005B71AE"/>
    <w:rsid w:val="005B73FF"/>
    <w:rsid w:val="005B7473"/>
    <w:rsid w:val="005B7923"/>
    <w:rsid w:val="005B7F3A"/>
    <w:rsid w:val="005C03D2"/>
    <w:rsid w:val="005C04F7"/>
    <w:rsid w:val="005C0546"/>
    <w:rsid w:val="005C117E"/>
    <w:rsid w:val="005C1587"/>
    <w:rsid w:val="005C1AFC"/>
    <w:rsid w:val="005C1EDF"/>
    <w:rsid w:val="005C2091"/>
    <w:rsid w:val="005C26BD"/>
    <w:rsid w:val="005C28F0"/>
    <w:rsid w:val="005C2ECC"/>
    <w:rsid w:val="005C32F6"/>
    <w:rsid w:val="005C39B0"/>
    <w:rsid w:val="005C3A4D"/>
    <w:rsid w:val="005C3DD5"/>
    <w:rsid w:val="005C4643"/>
    <w:rsid w:val="005C46FB"/>
    <w:rsid w:val="005C5405"/>
    <w:rsid w:val="005C5459"/>
    <w:rsid w:val="005C546E"/>
    <w:rsid w:val="005C554D"/>
    <w:rsid w:val="005C58D5"/>
    <w:rsid w:val="005C5C84"/>
    <w:rsid w:val="005C608F"/>
    <w:rsid w:val="005C6403"/>
    <w:rsid w:val="005C6762"/>
    <w:rsid w:val="005C74FB"/>
    <w:rsid w:val="005C7584"/>
    <w:rsid w:val="005C75F9"/>
    <w:rsid w:val="005C7D9B"/>
    <w:rsid w:val="005D0590"/>
    <w:rsid w:val="005D1165"/>
    <w:rsid w:val="005D156A"/>
    <w:rsid w:val="005D1602"/>
    <w:rsid w:val="005D1746"/>
    <w:rsid w:val="005D242E"/>
    <w:rsid w:val="005D2546"/>
    <w:rsid w:val="005D2DEB"/>
    <w:rsid w:val="005D2E3A"/>
    <w:rsid w:val="005D2FB7"/>
    <w:rsid w:val="005D321A"/>
    <w:rsid w:val="005D3514"/>
    <w:rsid w:val="005D3AA4"/>
    <w:rsid w:val="005D3AB4"/>
    <w:rsid w:val="005D41C0"/>
    <w:rsid w:val="005D42E7"/>
    <w:rsid w:val="005D43B6"/>
    <w:rsid w:val="005D4494"/>
    <w:rsid w:val="005D4FD6"/>
    <w:rsid w:val="005D56BD"/>
    <w:rsid w:val="005D5882"/>
    <w:rsid w:val="005D59FF"/>
    <w:rsid w:val="005D67DC"/>
    <w:rsid w:val="005D7169"/>
    <w:rsid w:val="005D7747"/>
    <w:rsid w:val="005D7787"/>
    <w:rsid w:val="005D79C7"/>
    <w:rsid w:val="005D7E43"/>
    <w:rsid w:val="005E0283"/>
    <w:rsid w:val="005E036D"/>
    <w:rsid w:val="005E0815"/>
    <w:rsid w:val="005E0C95"/>
    <w:rsid w:val="005E0D87"/>
    <w:rsid w:val="005E1404"/>
    <w:rsid w:val="005E1673"/>
    <w:rsid w:val="005E1717"/>
    <w:rsid w:val="005E1F97"/>
    <w:rsid w:val="005E2B9C"/>
    <w:rsid w:val="005E2FE0"/>
    <w:rsid w:val="005E305F"/>
    <w:rsid w:val="005E341E"/>
    <w:rsid w:val="005E3494"/>
    <w:rsid w:val="005E35ED"/>
    <w:rsid w:val="005E385F"/>
    <w:rsid w:val="005E38D2"/>
    <w:rsid w:val="005E394A"/>
    <w:rsid w:val="005E4B93"/>
    <w:rsid w:val="005E4C5F"/>
    <w:rsid w:val="005E5A0F"/>
    <w:rsid w:val="005E5B81"/>
    <w:rsid w:val="005E5F59"/>
    <w:rsid w:val="005E65EC"/>
    <w:rsid w:val="005E6E38"/>
    <w:rsid w:val="005E7B07"/>
    <w:rsid w:val="005E7F57"/>
    <w:rsid w:val="005F0182"/>
    <w:rsid w:val="005F04C3"/>
    <w:rsid w:val="005F138B"/>
    <w:rsid w:val="005F1EF4"/>
    <w:rsid w:val="005F2398"/>
    <w:rsid w:val="005F280F"/>
    <w:rsid w:val="005F299E"/>
    <w:rsid w:val="005F2CB1"/>
    <w:rsid w:val="005F2F3C"/>
    <w:rsid w:val="005F2FE5"/>
    <w:rsid w:val="005F3025"/>
    <w:rsid w:val="005F32F5"/>
    <w:rsid w:val="005F34EB"/>
    <w:rsid w:val="005F3CE5"/>
    <w:rsid w:val="005F3F57"/>
    <w:rsid w:val="005F44C8"/>
    <w:rsid w:val="005F48EC"/>
    <w:rsid w:val="005F4A8A"/>
    <w:rsid w:val="005F4F72"/>
    <w:rsid w:val="005F5593"/>
    <w:rsid w:val="005F5CB3"/>
    <w:rsid w:val="005F6179"/>
    <w:rsid w:val="005F618C"/>
    <w:rsid w:val="005F63BA"/>
    <w:rsid w:val="005F66CB"/>
    <w:rsid w:val="005F66D7"/>
    <w:rsid w:val="005F6CA6"/>
    <w:rsid w:val="005F6CFF"/>
    <w:rsid w:val="005F7096"/>
    <w:rsid w:val="005F70BD"/>
    <w:rsid w:val="005F75C5"/>
    <w:rsid w:val="0060040B"/>
    <w:rsid w:val="00600867"/>
    <w:rsid w:val="00600AEA"/>
    <w:rsid w:val="006017F6"/>
    <w:rsid w:val="00601C60"/>
    <w:rsid w:val="00601E94"/>
    <w:rsid w:val="0060205F"/>
    <w:rsid w:val="006026D5"/>
    <w:rsid w:val="0060283C"/>
    <w:rsid w:val="006028E1"/>
    <w:rsid w:val="00603972"/>
    <w:rsid w:val="006043F9"/>
    <w:rsid w:val="006047FE"/>
    <w:rsid w:val="00604B61"/>
    <w:rsid w:val="00604CA9"/>
    <w:rsid w:val="00604E55"/>
    <w:rsid w:val="00604F14"/>
    <w:rsid w:val="0060518E"/>
    <w:rsid w:val="00605705"/>
    <w:rsid w:val="00605753"/>
    <w:rsid w:val="00605D4A"/>
    <w:rsid w:val="006069F5"/>
    <w:rsid w:val="00607B3F"/>
    <w:rsid w:val="00610252"/>
    <w:rsid w:val="0061060D"/>
    <w:rsid w:val="00610CE3"/>
    <w:rsid w:val="00610D09"/>
    <w:rsid w:val="00611B83"/>
    <w:rsid w:val="00612111"/>
    <w:rsid w:val="006123CC"/>
    <w:rsid w:val="006125FB"/>
    <w:rsid w:val="00612729"/>
    <w:rsid w:val="00612CC5"/>
    <w:rsid w:val="00613257"/>
    <w:rsid w:val="006136AB"/>
    <w:rsid w:val="006139D6"/>
    <w:rsid w:val="00613C74"/>
    <w:rsid w:val="00614629"/>
    <w:rsid w:val="006148EA"/>
    <w:rsid w:val="00614936"/>
    <w:rsid w:val="00614EBF"/>
    <w:rsid w:val="006153DE"/>
    <w:rsid w:val="006155A2"/>
    <w:rsid w:val="0061569D"/>
    <w:rsid w:val="00615D33"/>
    <w:rsid w:val="00615DD1"/>
    <w:rsid w:val="0061628C"/>
    <w:rsid w:val="0061655A"/>
    <w:rsid w:val="00616D33"/>
    <w:rsid w:val="006172DD"/>
    <w:rsid w:val="0061774D"/>
    <w:rsid w:val="00617D79"/>
    <w:rsid w:val="00617F7E"/>
    <w:rsid w:val="006201A1"/>
    <w:rsid w:val="0062042E"/>
    <w:rsid w:val="0062092A"/>
    <w:rsid w:val="00620A53"/>
    <w:rsid w:val="00620A71"/>
    <w:rsid w:val="00620D80"/>
    <w:rsid w:val="00621082"/>
    <w:rsid w:val="006215E9"/>
    <w:rsid w:val="00621663"/>
    <w:rsid w:val="0062185C"/>
    <w:rsid w:val="00621C19"/>
    <w:rsid w:val="00621D95"/>
    <w:rsid w:val="006221F1"/>
    <w:rsid w:val="006223D1"/>
    <w:rsid w:val="006227B7"/>
    <w:rsid w:val="00622A45"/>
    <w:rsid w:val="00622DA3"/>
    <w:rsid w:val="00622F83"/>
    <w:rsid w:val="006231EA"/>
    <w:rsid w:val="0062336C"/>
    <w:rsid w:val="00623437"/>
    <w:rsid w:val="006234A6"/>
    <w:rsid w:val="00623BE6"/>
    <w:rsid w:val="006242FA"/>
    <w:rsid w:val="00624595"/>
    <w:rsid w:val="00624A4C"/>
    <w:rsid w:val="00625742"/>
    <w:rsid w:val="006259CB"/>
    <w:rsid w:val="006265D0"/>
    <w:rsid w:val="0062675D"/>
    <w:rsid w:val="006268A9"/>
    <w:rsid w:val="006269B5"/>
    <w:rsid w:val="006271C4"/>
    <w:rsid w:val="00627276"/>
    <w:rsid w:val="00627387"/>
    <w:rsid w:val="006274AC"/>
    <w:rsid w:val="00627514"/>
    <w:rsid w:val="006278D1"/>
    <w:rsid w:val="00627BB4"/>
    <w:rsid w:val="00627EFD"/>
    <w:rsid w:val="00627F32"/>
    <w:rsid w:val="00630001"/>
    <w:rsid w:val="006310BE"/>
    <w:rsid w:val="006310C1"/>
    <w:rsid w:val="006311B3"/>
    <w:rsid w:val="00631541"/>
    <w:rsid w:val="00631611"/>
    <w:rsid w:val="00631B0B"/>
    <w:rsid w:val="00631EF2"/>
    <w:rsid w:val="00632693"/>
    <w:rsid w:val="0063284C"/>
    <w:rsid w:val="0063302A"/>
    <w:rsid w:val="006330BF"/>
    <w:rsid w:val="006333A0"/>
    <w:rsid w:val="00633B63"/>
    <w:rsid w:val="00633C07"/>
    <w:rsid w:val="00633C74"/>
    <w:rsid w:val="006347E9"/>
    <w:rsid w:val="00635C00"/>
    <w:rsid w:val="00635C58"/>
    <w:rsid w:val="00635F3B"/>
    <w:rsid w:val="00636116"/>
    <w:rsid w:val="0063616F"/>
    <w:rsid w:val="006362F9"/>
    <w:rsid w:val="00636398"/>
    <w:rsid w:val="0063649D"/>
    <w:rsid w:val="006368D3"/>
    <w:rsid w:val="00636A88"/>
    <w:rsid w:val="00636B25"/>
    <w:rsid w:val="006377EC"/>
    <w:rsid w:val="00637953"/>
    <w:rsid w:val="00640138"/>
    <w:rsid w:val="0064037A"/>
    <w:rsid w:val="00640CB2"/>
    <w:rsid w:val="00640F3B"/>
    <w:rsid w:val="006412C5"/>
    <w:rsid w:val="0064151F"/>
    <w:rsid w:val="00641533"/>
    <w:rsid w:val="0064184C"/>
    <w:rsid w:val="00641D8A"/>
    <w:rsid w:val="00641F2D"/>
    <w:rsid w:val="0064208D"/>
    <w:rsid w:val="00642194"/>
    <w:rsid w:val="00642230"/>
    <w:rsid w:val="00642BBD"/>
    <w:rsid w:val="00642F88"/>
    <w:rsid w:val="00642FCA"/>
    <w:rsid w:val="006430A2"/>
    <w:rsid w:val="00643475"/>
    <w:rsid w:val="0064396A"/>
    <w:rsid w:val="006444E9"/>
    <w:rsid w:val="00644C69"/>
    <w:rsid w:val="006452E5"/>
    <w:rsid w:val="006453C1"/>
    <w:rsid w:val="00645AF1"/>
    <w:rsid w:val="0064614C"/>
    <w:rsid w:val="0064624E"/>
    <w:rsid w:val="0064649F"/>
    <w:rsid w:val="0064679A"/>
    <w:rsid w:val="0064689B"/>
    <w:rsid w:val="00647467"/>
    <w:rsid w:val="0064746A"/>
    <w:rsid w:val="00647DDF"/>
    <w:rsid w:val="00650556"/>
    <w:rsid w:val="00650AB9"/>
    <w:rsid w:val="00650EE8"/>
    <w:rsid w:val="00651053"/>
    <w:rsid w:val="0065174B"/>
    <w:rsid w:val="00651CC0"/>
    <w:rsid w:val="00651E0A"/>
    <w:rsid w:val="00652068"/>
    <w:rsid w:val="00652739"/>
    <w:rsid w:val="0065383D"/>
    <w:rsid w:val="00653E78"/>
    <w:rsid w:val="00654342"/>
    <w:rsid w:val="00654356"/>
    <w:rsid w:val="00654851"/>
    <w:rsid w:val="00654B77"/>
    <w:rsid w:val="00654EB4"/>
    <w:rsid w:val="00655733"/>
    <w:rsid w:val="00655AAC"/>
    <w:rsid w:val="00655ACD"/>
    <w:rsid w:val="0065611F"/>
    <w:rsid w:val="0065637E"/>
    <w:rsid w:val="00656A92"/>
    <w:rsid w:val="00656DDE"/>
    <w:rsid w:val="00656E3C"/>
    <w:rsid w:val="0065712D"/>
    <w:rsid w:val="006576CA"/>
    <w:rsid w:val="00657A66"/>
    <w:rsid w:val="00657EB9"/>
    <w:rsid w:val="0066011D"/>
    <w:rsid w:val="006602A9"/>
    <w:rsid w:val="006607C0"/>
    <w:rsid w:val="00660841"/>
    <w:rsid w:val="00660A16"/>
    <w:rsid w:val="00660B4F"/>
    <w:rsid w:val="0066123A"/>
    <w:rsid w:val="006613A6"/>
    <w:rsid w:val="006616DA"/>
    <w:rsid w:val="006616E5"/>
    <w:rsid w:val="00662051"/>
    <w:rsid w:val="00662760"/>
    <w:rsid w:val="006627A2"/>
    <w:rsid w:val="00662E54"/>
    <w:rsid w:val="006632B1"/>
    <w:rsid w:val="006634E6"/>
    <w:rsid w:val="0066393A"/>
    <w:rsid w:val="00663A78"/>
    <w:rsid w:val="00663E5F"/>
    <w:rsid w:val="0066496D"/>
    <w:rsid w:val="006649C2"/>
    <w:rsid w:val="00664A06"/>
    <w:rsid w:val="00664D90"/>
    <w:rsid w:val="006651DD"/>
    <w:rsid w:val="0066528D"/>
    <w:rsid w:val="006655EE"/>
    <w:rsid w:val="0066563D"/>
    <w:rsid w:val="006657D9"/>
    <w:rsid w:val="00665B53"/>
    <w:rsid w:val="00665D97"/>
    <w:rsid w:val="00665FFC"/>
    <w:rsid w:val="006663C0"/>
    <w:rsid w:val="0066661C"/>
    <w:rsid w:val="006667B5"/>
    <w:rsid w:val="00666B33"/>
    <w:rsid w:val="00666D19"/>
    <w:rsid w:val="00666EAB"/>
    <w:rsid w:val="006674AE"/>
    <w:rsid w:val="006678A3"/>
    <w:rsid w:val="00667957"/>
    <w:rsid w:val="00667CCE"/>
    <w:rsid w:val="00667EE7"/>
    <w:rsid w:val="00670524"/>
    <w:rsid w:val="00670922"/>
    <w:rsid w:val="00670BE1"/>
    <w:rsid w:val="00671339"/>
    <w:rsid w:val="00671B77"/>
    <w:rsid w:val="0067218F"/>
    <w:rsid w:val="006724E8"/>
    <w:rsid w:val="00672512"/>
    <w:rsid w:val="00672D95"/>
    <w:rsid w:val="006741F2"/>
    <w:rsid w:val="006747AC"/>
    <w:rsid w:val="00674CC3"/>
    <w:rsid w:val="00674EBB"/>
    <w:rsid w:val="00675C72"/>
    <w:rsid w:val="00675D5C"/>
    <w:rsid w:val="0067603C"/>
    <w:rsid w:val="00676973"/>
    <w:rsid w:val="006771F9"/>
    <w:rsid w:val="006776D7"/>
    <w:rsid w:val="006778AC"/>
    <w:rsid w:val="00677AD9"/>
    <w:rsid w:val="00677B84"/>
    <w:rsid w:val="00677C76"/>
    <w:rsid w:val="00677C93"/>
    <w:rsid w:val="006800A0"/>
    <w:rsid w:val="006805C4"/>
    <w:rsid w:val="0068078D"/>
    <w:rsid w:val="00680FE2"/>
    <w:rsid w:val="00681003"/>
    <w:rsid w:val="006813DA"/>
    <w:rsid w:val="006814F4"/>
    <w:rsid w:val="006817C9"/>
    <w:rsid w:val="0068189C"/>
    <w:rsid w:val="00681F05"/>
    <w:rsid w:val="00682E81"/>
    <w:rsid w:val="00682F01"/>
    <w:rsid w:val="006832B8"/>
    <w:rsid w:val="00683424"/>
    <w:rsid w:val="006834D6"/>
    <w:rsid w:val="006835C0"/>
    <w:rsid w:val="006836D9"/>
    <w:rsid w:val="00683C94"/>
    <w:rsid w:val="00683D52"/>
    <w:rsid w:val="00683ECE"/>
    <w:rsid w:val="006847C3"/>
    <w:rsid w:val="00685892"/>
    <w:rsid w:val="0068698E"/>
    <w:rsid w:val="00686B2C"/>
    <w:rsid w:val="00686F98"/>
    <w:rsid w:val="00687116"/>
    <w:rsid w:val="006871C2"/>
    <w:rsid w:val="00687B38"/>
    <w:rsid w:val="00687BA5"/>
    <w:rsid w:val="006904B2"/>
    <w:rsid w:val="006905A9"/>
    <w:rsid w:val="006905DC"/>
    <w:rsid w:val="0069067C"/>
    <w:rsid w:val="00691274"/>
    <w:rsid w:val="0069156D"/>
    <w:rsid w:val="0069160A"/>
    <w:rsid w:val="00691CCD"/>
    <w:rsid w:val="0069218B"/>
    <w:rsid w:val="006921BC"/>
    <w:rsid w:val="006926F5"/>
    <w:rsid w:val="00692865"/>
    <w:rsid w:val="00693B8D"/>
    <w:rsid w:val="00693DB1"/>
    <w:rsid w:val="00694455"/>
    <w:rsid w:val="00694C74"/>
    <w:rsid w:val="00694E17"/>
    <w:rsid w:val="006950AE"/>
    <w:rsid w:val="00695126"/>
    <w:rsid w:val="006951A6"/>
    <w:rsid w:val="006953BA"/>
    <w:rsid w:val="00695476"/>
    <w:rsid w:val="00695BC7"/>
    <w:rsid w:val="00695D9D"/>
    <w:rsid w:val="00695FC2"/>
    <w:rsid w:val="00696466"/>
    <w:rsid w:val="006965B9"/>
    <w:rsid w:val="00696949"/>
    <w:rsid w:val="006969FE"/>
    <w:rsid w:val="00696DED"/>
    <w:rsid w:val="00696EA3"/>
    <w:rsid w:val="00697052"/>
    <w:rsid w:val="00697369"/>
    <w:rsid w:val="00697669"/>
    <w:rsid w:val="00697DB2"/>
    <w:rsid w:val="00697DEE"/>
    <w:rsid w:val="00697E7E"/>
    <w:rsid w:val="006A098E"/>
    <w:rsid w:val="006A14EF"/>
    <w:rsid w:val="006A159C"/>
    <w:rsid w:val="006A16A9"/>
    <w:rsid w:val="006A2028"/>
    <w:rsid w:val="006A20D7"/>
    <w:rsid w:val="006A2465"/>
    <w:rsid w:val="006A2780"/>
    <w:rsid w:val="006A3599"/>
    <w:rsid w:val="006A3825"/>
    <w:rsid w:val="006A440B"/>
    <w:rsid w:val="006A446C"/>
    <w:rsid w:val="006A4679"/>
    <w:rsid w:val="006A46FB"/>
    <w:rsid w:val="006A4DA7"/>
    <w:rsid w:val="006A5873"/>
    <w:rsid w:val="006A59D8"/>
    <w:rsid w:val="006A5E28"/>
    <w:rsid w:val="006A6283"/>
    <w:rsid w:val="006A635C"/>
    <w:rsid w:val="006A6585"/>
    <w:rsid w:val="006A6608"/>
    <w:rsid w:val="006A66D2"/>
    <w:rsid w:val="006A697B"/>
    <w:rsid w:val="006A6A00"/>
    <w:rsid w:val="006A6D27"/>
    <w:rsid w:val="006A6D71"/>
    <w:rsid w:val="006A7273"/>
    <w:rsid w:val="006A7833"/>
    <w:rsid w:val="006A79B7"/>
    <w:rsid w:val="006A7AB8"/>
    <w:rsid w:val="006A7AFF"/>
    <w:rsid w:val="006A7CA0"/>
    <w:rsid w:val="006A7CE6"/>
    <w:rsid w:val="006B014F"/>
    <w:rsid w:val="006B01C4"/>
    <w:rsid w:val="006B01E6"/>
    <w:rsid w:val="006B06D6"/>
    <w:rsid w:val="006B077D"/>
    <w:rsid w:val="006B0A2A"/>
    <w:rsid w:val="006B12E2"/>
    <w:rsid w:val="006B1816"/>
    <w:rsid w:val="006B1971"/>
    <w:rsid w:val="006B1B75"/>
    <w:rsid w:val="006B1E2A"/>
    <w:rsid w:val="006B2025"/>
    <w:rsid w:val="006B2099"/>
    <w:rsid w:val="006B2A95"/>
    <w:rsid w:val="006B2DC1"/>
    <w:rsid w:val="006B2F21"/>
    <w:rsid w:val="006B305D"/>
    <w:rsid w:val="006B305E"/>
    <w:rsid w:val="006B30FB"/>
    <w:rsid w:val="006B3B5C"/>
    <w:rsid w:val="006B3B9D"/>
    <w:rsid w:val="006B3BB1"/>
    <w:rsid w:val="006B3D73"/>
    <w:rsid w:val="006B40B9"/>
    <w:rsid w:val="006B426E"/>
    <w:rsid w:val="006B4632"/>
    <w:rsid w:val="006B4B65"/>
    <w:rsid w:val="006B50CF"/>
    <w:rsid w:val="006B5317"/>
    <w:rsid w:val="006B5433"/>
    <w:rsid w:val="006B5A16"/>
    <w:rsid w:val="006B6218"/>
    <w:rsid w:val="006B66D4"/>
    <w:rsid w:val="006B6E3D"/>
    <w:rsid w:val="006B717E"/>
    <w:rsid w:val="006B74C8"/>
    <w:rsid w:val="006B78A2"/>
    <w:rsid w:val="006B7B17"/>
    <w:rsid w:val="006B7C04"/>
    <w:rsid w:val="006B7D6E"/>
    <w:rsid w:val="006B7D98"/>
    <w:rsid w:val="006C01A5"/>
    <w:rsid w:val="006C03B8"/>
    <w:rsid w:val="006C04EF"/>
    <w:rsid w:val="006C0548"/>
    <w:rsid w:val="006C0F0E"/>
    <w:rsid w:val="006C1AE8"/>
    <w:rsid w:val="006C1CFB"/>
    <w:rsid w:val="006C232F"/>
    <w:rsid w:val="006C26CC"/>
    <w:rsid w:val="006C26EE"/>
    <w:rsid w:val="006C2A67"/>
    <w:rsid w:val="006C2B9A"/>
    <w:rsid w:val="006C2C11"/>
    <w:rsid w:val="006C2EB6"/>
    <w:rsid w:val="006C2EF5"/>
    <w:rsid w:val="006C2F0A"/>
    <w:rsid w:val="006C2FE9"/>
    <w:rsid w:val="006C3654"/>
    <w:rsid w:val="006C3882"/>
    <w:rsid w:val="006C3E8A"/>
    <w:rsid w:val="006C4164"/>
    <w:rsid w:val="006C4492"/>
    <w:rsid w:val="006C45A4"/>
    <w:rsid w:val="006C46C9"/>
    <w:rsid w:val="006C4EF3"/>
    <w:rsid w:val="006C4F36"/>
    <w:rsid w:val="006C5EC9"/>
    <w:rsid w:val="006C6059"/>
    <w:rsid w:val="006C6DC1"/>
    <w:rsid w:val="006C6FA3"/>
    <w:rsid w:val="006C7522"/>
    <w:rsid w:val="006D0117"/>
    <w:rsid w:val="006D0376"/>
    <w:rsid w:val="006D04E6"/>
    <w:rsid w:val="006D057F"/>
    <w:rsid w:val="006D07BD"/>
    <w:rsid w:val="006D0E46"/>
    <w:rsid w:val="006D1109"/>
    <w:rsid w:val="006D150B"/>
    <w:rsid w:val="006D19BD"/>
    <w:rsid w:val="006D1F3C"/>
    <w:rsid w:val="006D21ED"/>
    <w:rsid w:val="006D27AF"/>
    <w:rsid w:val="006D3809"/>
    <w:rsid w:val="006D4007"/>
    <w:rsid w:val="006D401F"/>
    <w:rsid w:val="006D4E7E"/>
    <w:rsid w:val="006D554A"/>
    <w:rsid w:val="006D56D2"/>
    <w:rsid w:val="006D58F5"/>
    <w:rsid w:val="006D63F0"/>
    <w:rsid w:val="006D69D1"/>
    <w:rsid w:val="006D6D73"/>
    <w:rsid w:val="006D6F08"/>
    <w:rsid w:val="006D71ED"/>
    <w:rsid w:val="006D7ECD"/>
    <w:rsid w:val="006D7FB7"/>
    <w:rsid w:val="006E062C"/>
    <w:rsid w:val="006E1077"/>
    <w:rsid w:val="006E1511"/>
    <w:rsid w:val="006E1514"/>
    <w:rsid w:val="006E166F"/>
    <w:rsid w:val="006E173C"/>
    <w:rsid w:val="006E1789"/>
    <w:rsid w:val="006E18CD"/>
    <w:rsid w:val="006E1CFC"/>
    <w:rsid w:val="006E2288"/>
    <w:rsid w:val="006E268C"/>
    <w:rsid w:val="006E2693"/>
    <w:rsid w:val="006E27EB"/>
    <w:rsid w:val="006E28B7"/>
    <w:rsid w:val="006E28C1"/>
    <w:rsid w:val="006E2943"/>
    <w:rsid w:val="006E2DA0"/>
    <w:rsid w:val="006E2F4B"/>
    <w:rsid w:val="006E31EC"/>
    <w:rsid w:val="006E3310"/>
    <w:rsid w:val="006E354A"/>
    <w:rsid w:val="006E43D2"/>
    <w:rsid w:val="006E4639"/>
    <w:rsid w:val="006E4741"/>
    <w:rsid w:val="006E4B90"/>
    <w:rsid w:val="006E4C88"/>
    <w:rsid w:val="006E4E39"/>
    <w:rsid w:val="006E5302"/>
    <w:rsid w:val="006E5600"/>
    <w:rsid w:val="006E565E"/>
    <w:rsid w:val="006E5706"/>
    <w:rsid w:val="006E5A43"/>
    <w:rsid w:val="006E5C6A"/>
    <w:rsid w:val="006E62D0"/>
    <w:rsid w:val="006E6469"/>
    <w:rsid w:val="006E673D"/>
    <w:rsid w:val="006E6B49"/>
    <w:rsid w:val="006E6F50"/>
    <w:rsid w:val="006E7533"/>
    <w:rsid w:val="006E753C"/>
    <w:rsid w:val="006E7549"/>
    <w:rsid w:val="006E76A3"/>
    <w:rsid w:val="006E7834"/>
    <w:rsid w:val="006E7D3B"/>
    <w:rsid w:val="006E7EFE"/>
    <w:rsid w:val="006F0C95"/>
    <w:rsid w:val="006F11DC"/>
    <w:rsid w:val="006F1344"/>
    <w:rsid w:val="006F19BB"/>
    <w:rsid w:val="006F1B20"/>
    <w:rsid w:val="006F1B70"/>
    <w:rsid w:val="006F1E26"/>
    <w:rsid w:val="006F23A8"/>
    <w:rsid w:val="006F2499"/>
    <w:rsid w:val="006F2629"/>
    <w:rsid w:val="006F27CC"/>
    <w:rsid w:val="006F2C9F"/>
    <w:rsid w:val="006F2D41"/>
    <w:rsid w:val="006F2DD0"/>
    <w:rsid w:val="006F2F6B"/>
    <w:rsid w:val="006F341D"/>
    <w:rsid w:val="006F36DE"/>
    <w:rsid w:val="006F3703"/>
    <w:rsid w:val="006F3B75"/>
    <w:rsid w:val="006F3CDE"/>
    <w:rsid w:val="006F4107"/>
    <w:rsid w:val="006F4B9B"/>
    <w:rsid w:val="006F4CCA"/>
    <w:rsid w:val="006F4D34"/>
    <w:rsid w:val="006F55D8"/>
    <w:rsid w:val="006F58D4"/>
    <w:rsid w:val="006F5B33"/>
    <w:rsid w:val="006F5FC0"/>
    <w:rsid w:val="006F651E"/>
    <w:rsid w:val="006F73F5"/>
    <w:rsid w:val="006F7913"/>
    <w:rsid w:val="006F7931"/>
    <w:rsid w:val="006F7B2C"/>
    <w:rsid w:val="006F7C78"/>
    <w:rsid w:val="006F7EAB"/>
    <w:rsid w:val="00700EB1"/>
    <w:rsid w:val="0070162B"/>
    <w:rsid w:val="00701DCE"/>
    <w:rsid w:val="00701EEA"/>
    <w:rsid w:val="0070255B"/>
    <w:rsid w:val="0070297A"/>
    <w:rsid w:val="0070346E"/>
    <w:rsid w:val="00703493"/>
    <w:rsid w:val="00703692"/>
    <w:rsid w:val="00703C3B"/>
    <w:rsid w:val="00703F40"/>
    <w:rsid w:val="0070407F"/>
    <w:rsid w:val="00704934"/>
    <w:rsid w:val="00704965"/>
    <w:rsid w:val="00704EDB"/>
    <w:rsid w:val="00705702"/>
    <w:rsid w:val="00705832"/>
    <w:rsid w:val="007058EB"/>
    <w:rsid w:val="00706101"/>
    <w:rsid w:val="007065BA"/>
    <w:rsid w:val="007065D0"/>
    <w:rsid w:val="007069A0"/>
    <w:rsid w:val="00707012"/>
    <w:rsid w:val="00707072"/>
    <w:rsid w:val="00707313"/>
    <w:rsid w:val="00707427"/>
    <w:rsid w:val="007075E3"/>
    <w:rsid w:val="00707A72"/>
    <w:rsid w:val="00707C0E"/>
    <w:rsid w:val="00707D61"/>
    <w:rsid w:val="007105D2"/>
    <w:rsid w:val="007106BB"/>
    <w:rsid w:val="007106E8"/>
    <w:rsid w:val="00710781"/>
    <w:rsid w:val="0071150C"/>
    <w:rsid w:val="007117A0"/>
    <w:rsid w:val="00711B6A"/>
    <w:rsid w:val="00712287"/>
    <w:rsid w:val="00712406"/>
    <w:rsid w:val="007124E9"/>
    <w:rsid w:val="00712501"/>
    <w:rsid w:val="00712716"/>
    <w:rsid w:val="00712772"/>
    <w:rsid w:val="00712A5D"/>
    <w:rsid w:val="00712ED1"/>
    <w:rsid w:val="00712F0C"/>
    <w:rsid w:val="00713C1C"/>
    <w:rsid w:val="007141AA"/>
    <w:rsid w:val="007141B2"/>
    <w:rsid w:val="0071440C"/>
    <w:rsid w:val="007148D3"/>
    <w:rsid w:val="00714B0C"/>
    <w:rsid w:val="007153A5"/>
    <w:rsid w:val="00715ABF"/>
    <w:rsid w:val="00715B55"/>
    <w:rsid w:val="00715B9A"/>
    <w:rsid w:val="00715C1B"/>
    <w:rsid w:val="00715DD7"/>
    <w:rsid w:val="00715E2B"/>
    <w:rsid w:val="007177B2"/>
    <w:rsid w:val="00717834"/>
    <w:rsid w:val="00717E08"/>
    <w:rsid w:val="00717E83"/>
    <w:rsid w:val="00717FAA"/>
    <w:rsid w:val="007202CE"/>
    <w:rsid w:val="00720669"/>
    <w:rsid w:val="00720B4D"/>
    <w:rsid w:val="00720C19"/>
    <w:rsid w:val="00720C1D"/>
    <w:rsid w:val="0072126D"/>
    <w:rsid w:val="00721B2B"/>
    <w:rsid w:val="007226C6"/>
    <w:rsid w:val="0072279C"/>
    <w:rsid w:val="007227B2"/>
    <w:rsid w:val="00722E8E"/>
    <w:rsid w:val="0072327D"/>
    <w:rsid w:val="007232C4"/>
    <w:rsid w:val="0072334F"/>
    <w:rsid w:val="0072381B"/>
    <w:rsid w:val="00723F1D"/>
    <w:rsid w:val="00723F81"/>
    <w:rsid w:val="0072442E"/>
    <w:rsid w:val="00724495"/>
    <w:rsid w:val="00724555"/>
    <w:rsid w:val="00724CFB"/>
    <w:rsid w:val="00724D5B"/>
    <w:rsid w:val="00725262"/>
    <w:rsid w:val="0072635B"/>
    <w:rsid w:val="007264CD"/>
    <w:rsid w:val="007265F0"/>
    <w:rsid w:val="0072663A"/>
    <w:rsid w:val="0072675D"/>
    <w:rsid w:val="00726EA6"/>
    <w:rsid w:val="00727106"/>
    <w:rsid w:val="007271A6"/>
    <w:rsid w:val="00727208"/>
    <w:rsid w:val="00727476"/>
    <w:rsid w:val="00727680"/>
    <w:rsid w:val="0073011E"/>
    <w:rsid w:val="00731126"/>
    <w:rsid w:val="00731E3E"/>
    <w:rsid w:val="007320B8"/>
    <w:rsid w:val="007321B0"/>
    <w:rsid w:val="007329F2"/>
    <w:rsid w:val="007339A9"/>
    <w:rsid w:val="00733C4C"/>
    <w:rsid w:val="00734106"/>
    <w:rsid w:val="007341A3"/>
    <w:rsid w:val="00734282"/>
    <w:rsid w:val="007348B1"/>
    <w:rsid w:val="00734948"/>
    <w:rsid w:val="00734A7B"/>
    <w:rsid w:val="00734AAF"/>
    <w:rsid w:val="00734CB5"/>
    <w:rsid w:val="007353DF"/>
    <w:rsid w:val="00735621"/>
    <w:rsid w:val="007356D1"/>
    <w:rsid w:val="00735D57"/>
    <w:rsid w:val="00735FAC"/>
    <w:rsid w:val="007360B0"/>
    <w:rsid w:val="007361D7"/>
    <w:rsid w:val="007362A6"/>
    <w:rsid w:val="00736C33"/>
    <w:rsid w:val="00736CD5"/>
    <w:rsid w:val="00736D7D"/>
    <w:rsid w:val="00736E57"/>
    <w:rsid w:val="00736FE0"/>
    <w:rsid w:val="007377C3"/>
    <w:rsid w:val="00737D44"/>
    <w:rsid w:val="00737FB0"/>
    <w:rsid w:val="007406C4"/>
    <w:rsid w:val="00740BF7"/>
    <w:rsid w:val="00740D06"/>
    <w:rsid w:val="00740E58"/>
    <w:rsid w:val="0074138A"/>
    <w:rsid w:val="00741946"/>
    <w:rsid w:val="00741C84"/>
    <w:rsid w:val="00741E4A"/>
    <w:rsid w:val="00742081"/>
    <w:rsid w:val="00742802"/>
    <w:rsid w:val="00742855"/>
    <w:rsid w:val="0074315E"/>
    <w:rsid w:val="007438C8"/>
    <w:rsid w:val="00743CD4"/>
    <w:rsid w:val="00743DC5"/>
    <w:rsid w:val="00743EC7"/>
    <w:rsid w:val="00743FB7"/>
    <w:rsid w:val="00744326"/>
    <w:rsid w:val="0074459E"/>
    <w:rsid w:val="007445A0"/>
    <w:rsid w:val="00744767"/>
    <w:rsid w:val="0074524B"/>
    <w:rsid w:val="00745912"/>
    <w:rsid w:val="00745D66"/>
    <w:rsid w:val="00745F12"/>
    <w:rsid w:val="007463C6"/>
    <w:rsid w:val="0074667A"/>
    <w:rsid w:val="00747703"/>
    <w:rsid w:val="00747D83"/>
    <w:rsid w:val="00747D8B"/>
    <w:rsid w:val="00747EEF"/>
    <w:rsid w:val="0075042E"/>
    <w:rsid w:val="007511F8"/>
    <w:rsid w:val="00751228"/>
    <w:rsid w:val="00751497"/>
    <w:rsid w:val="007519B0"/>
    <w:rsid w:val="00752175"/>
    <w:rsid w:val="007521C1"/>
    <w:rsid w:val="0075233F"/>
    <w:rsid w:val="007525AB"/>
    <w:rsid w:val="00752608"/>
    <w:rsid w:val="00752BC8"/>
    <w:rsid w:val="00752CD4"/>
    <w:rsid w:val="00752E0C"/>
    <w:rsid w:val="00752FB3"/>
    <w:rsid w:val="0075331F"/>
    <w:rsid w:val="00753486"/>
    <w:rsid w:val="007540DE"/>
    <w:rsid w:val="00754114"/>
    <w:rsid w:val="007543BC"/>
    <w:rsid w:val="007550B2"/>
    <w:rsid w:val="00755258"/>
    <w:rsid w:val="00756779"/>
    <w:rsid w:val="00756D01"/>
    <w:rsid w:val="00757144"/>
    <w:rsid w:val="007571E1"/>
    <w:rsid w:val="00757308"/>
    <w:rsid w:val="007573DE"/>
    <w:rsid w:val="00757707"/>
    <w:rsid w:val="00757A2A"/>
    <w:rsid w:val="007604B2"/>
    <w:rsid w:val="007604D0"/>
    <w:rsid w:val="00760B4A"/>
    <w:rsid w:val="0076150A"/>
    <w:rsid w:val="00761B49"/>
    <w:rsid w:val="00762096"/>
    <w:rsid w:val="007622DB"/>
    <w:rsid w:val="0076252D"/>
    <w:rsid w:val="0076299E"/>
    <w:rsid w:val="00762C02"/>
    <w:rsid w:val="00762D7E"/>
    <w:rsid w:val="00763921"/>
    <w:rsid w:val="00763954"/>
    <w:rsid w:val="00763983"/>
    <w:rsid w:val="00764180"/>
    <w:rsid w:val="007641AE"/>
    <w:rsid w:val="00764517"/>
    <w:rsid w:val="0076477B"/>
    <w:rsid w:val="00764B34"/>
    <w:rsid w:val="00765281"/>
    <w:rsid w:val="00765BF7"/>
    <w:rsid w:val="00765CE3"/>
    <w:rsid w:val="0076612B"/>
    <w:rsid w:val="00766286"/>
    <w:rsid w:val="007666E8"/>
    <w:rsid w:val="00766BAD"/>
    <w:rsid w:val="00766CA2"/>
    <w:rsid w:val="00766CF7"/>
    <w:rsid w:val="00766E0E"/>
    <w:rsid w:val="007679AE"/>
    <w:rsid w:val="00767D7C"/>
    <w:rsid w:val="00767D83"/>
    <w:rsid w:val="007707E7"/>
    <w:rsid w:val="0077175F"/>
    <w:rsid w:val="00771BAC"/>
    <w:rsid w:val="00772B23"/>
    <w:rsid w:val="00772B6E"/>
    <w:rsid w:val="0077381A"/>
    <w:rsid w:val="00773838"/>
    <w:rsid w:val="00773D79"/>
    <w:rsid w:val="00773F3C"/>
    <w:rsid w:val="00774466"/>
    <w:rsid w:val="00774D29"/>
    <w:rsid w:val="0077501E"/>
    <w:rsid w:val="0077504A"/>
    <w:rsid w:val="0077520B"/>
    <w:rsid w:val="007755F2"/>
    <w:rsid w:val="007756A1"/>
    <w:rsid w:val="00775DF8"/>
    <w:rsid w:val="00776313"/>
    <w:rsid w:val="0077633C"/>
    <w:rsid w:val="007764C2"/>
    <w:rsid w:val="00776705"/>
    <w:rsid w:val="00776733"/>
    <w:rsid w:val="00776971"/>
    <w:rsid w:val="00776AA2"/>
    <w:rsid w:val="00776DF1"/>
    <w:rsid w:val="00776EE9"/>
    <w:rsid w:val="00777255"/>
    <w:rsid w:val="007775CC"/>
    <w:rsid w:val="00777AF5"/>
    <w:rsid w:val="00777B8E"/>
    <w:rsid w:val="00777CCD"/>
    <w:rsid w:val="00777D37"/>
    <w:rsid w:val="00777F7A"/>
    <w:rsid w:val="00780489"/>
    <w:rsid w:val="007804AC"/>
    <w:rsid w:val="00780A68"/>
    <w:rsid w:val="00780F8D"/>
    <w:rsid w:val="0078111D"/>
    <w:rsid w:val="0078177E"/>
    <w:rsid w:val="00781EEB"/>
    <w:rsid w:val="00782244"/>
    <w:rsid w:val="00782646"/>
    <w:rsid w:val="00782A7D"/>
    <w:rsid w:val="00782DEF"/>
    <w:rsid w:val="00783001"/>
    <w:rsid w:val="0078304C"/>
    <w:rsid w:val="0078354C"/>
    <w:rsid w:val="00783673"/>
    <w:rsid w:val="00783879"/>
    <w:rsid w:val="00783DE3"/>
    <w:rsid w:val="0078405B"/>
    <w:rsid w:val="00784312"/>
    <w:rsid w:val="0078446A"/>
    <w:rsid w:val="00785417"/>
    <w:rsid w:val="00785490"/>
    <w:rsid w:val="00786620"/>
    <w:rsid w:val="007867C0"/>
    <w:rsid w:val="00786A31"/>
    <w:rsid w:val="00786C91"/>
    <w:rsid w:val="00786F8B"/>
    <w:rsid w:val="007871D7"/>
    <w:rsid w:val="00787A56"/>
    <w:rsid w:val="0079009A"/>
    <w:rsid w:val="007909FB"/>
    <w:rsid w:val="00790B99"/>
    <w:rsid w:val="00790CD0"/>
    <w:rsid w:val="00791117"/>
    <w:rsid w:val="007915CF"/>
    <w:rsid w:val="0079178C"/>
    <w:rsid w:val="00791A33"/>
    <w:rsid w:val="00791BBB"/>
    <w:rsid w:val="00791DB2"/>
    <w:rsid w:val="007923D9"/>
    <w:rsid w:val="007925EA"/>
    <w:rsid w:val="007926EB"/>
    <w:rsid w:val="00792764"/>
    <w:rsid w:val="00792A24"/>
    <w:rsid w:val="00792A8D"/>
    <w:rsid w:val="00792A8F"/>
    <w:rsid w:val="00793162"/>
    <w:rsid w:val="00793565"/>
    <w:rsid w:val="0079360C"/>
    <w:rsid w:val="00793632"/>
    <w:rsid w:val="0079380A"/>
    <w:rsid w:val="00793810"/>
    <w:rsid w:val="00793977"/>
    <w:rsid w:val="00793CD8"/>
    <w:rsid w:val="0079428B"/>
    <w:rsid w:val="0079428F"/>
    <w:rsid w:val="007944D0"/>
    <w:rsid w:val="00794AD2"/>
    <w:rsid w:val="007953BF"/>
    <w:rsid w:val="00795679"/>
    <w:rsid w:val="00795742"/>
    <w:rsid w:val="00795C92"/>
    <w:rsid w:val="0079604D"/>
    <w:rsid w:val="007960A1"/>
    <w:rsid w:val="00796231"/>
    <w:rsid w:val="00796317"/>
    <w:rsid w:val="00796356"/>
    <w:rsid w:val="00796573"/>
    <w:rsid w:val="00796ADC"/>
    <w:rsid w:val="00796B93"/>
    <w:rsid w:val="00796CA9"/>
    <w:rsid w:val="007A04C2"/>
    <w:rsid w:val="007A0DC4"/>
    <w:rsid w:val="007A1043"/>
    <w:rsid w:val="007A15F6"/>
    <w:rsid w:val="007A1BAE"/>
    <w:rsid w:val="007A1CB3"/>
    <w:rsid w:val="007A2653"/>
    <w:rsid w:val="007A3062"/>
    <w:rsid w:val="007A306F"/>
    <w:rsid w:val="007A321A"/>
    <w:rsid w:val="007A3901"/>
    <w:rsid w:val="007A3CE3"/>
    <w:rsid w:val="007A4100"/>
    <w:rsid w:val="007A43A6"/>
    <w:rsid w:val="007A44F3"/>
    <w:rsid w:val="007A4693"/>
    <w:rsid w:val="007A563C"/>
    <w:rsid w:val="007A58A6"/>
    <w:rsid w:val="007A5B38"/>
    <w:rsid w:val="007A5E2D"/>
    <w:rsid w:val="007A6073"/>
    <w:rsid w:val="007A6180"/>
    <w:rsid w:val="007A6698"/>
    <w:rsid w:val="007A6A52"/>
    <w:rsid w:val="007A6EB7"/>
    <w:rsid w:val="007A79B2"/>
    <w:rsid w:val="007A7C23"/>
    <w:rsid w:val="007B145A"/>
    <w:rsid w:val="007B14C2"/>
    <w:rsid w:val="007B1A8E"/>
    <w:rsid w:val="007B2408"/>
    <w:rsid w:val="007B2738"/>
    <w:rsid w:val="007B2A6E"/>
    <w:rsid w:val="007B3014"/>
    <w:rsid w:val="007B33DA"/>
    <w:rsid w:val="007B386F"/>
    <w:rsid w:val="007B3964"/>
    <w:rsid w:val="007B3D2D"/>
    <w:rsid w:val="007B3F64"/>
    <w:rsid w:val="007B4099"/>
    <w:rsid w:val="007B42E6"/>
    <w:rsid w:val="007B48CA"/>
    <w:rsid w:val="007B4CF6"/>
    <w:rsid w:val="007B4E64"/>
    <w:rsid w:val="007B50AE"/>
    <w:rsid w:val="007B518D"/>
    <w:rsid w:val="007B51DF"/>
    <w:rsid w:val="007B5336"/>
    <w:rsid w:val="007B53E5"/>
    <w:rsid w:val="007B5D77"/>
    <w:rsid w:val="007B5E01"/>
    <w:rsid w:val="007B62E9"/>
    <w:rsid w:val="007B65CE"/>
    <w:rsid w:val="007B6D86"/>
    <w:rsid w:val="007B7106"/>
    <w:rsid w:val="007B7374"/>
    <w:rsid w:val="007B774B"/>
    <w:rsid w:val="007B7981"/>
    <w:rsid w:val="007B7C3D"/>
    <w:rsid w:val="007B7D25"/>
    <w:rsid w:val="007B7EC6"/>
    <w:rsid w:val="007C005A"/>
    <w:rsid w:val="007C0099"/>
    <w:rsid w:val="007C031E"/>
    <w:rsid w:val="007C05DD"/>
    <w:rsid w:val="007C07C6"/>
    <w:rsid w:val="007C0D39"/>
    <w:rsid w:val="007C11D9"/>
    <w:rsid w:val="007C189C"/>
    <w:rsid w:val="007C25BD"/>
    <w:rsid w:val="007C28B1"/>
    <w:rsid w:val="007C2E2A"/>
    <w:rsid w:val="007C310D"/>
    <w:rsid w:val="007C397F"/>
    <w:rsid w:val="007C3AB9"/>
    <w:rsid w:val="007C3BF3"/>
    <w:rsid w:val="007C3D18"/>
    <w:rsid w:val="007C4317"/>
    <w:rsid w:val="007C47AB"/>
    <w:rsid w:val="007C54AD"/>
    <w:rsid w:val="007C54E6"/>
    <w:rsid w:val="007C570F"/>
    <w:rsid w:val="007C5E89"/>
    <w:rsid w:val="007C60BF"/>
    <w:rsid w:val="007C6223"/>
    <w:rsid w:val="007C63CC"/>
    <w:rsid w:val="007C6A07"/>
    <w:rsid w:val="007C6CF2"/>
    <w:rsid w:val="007C7174"/>
    <w:rsid w:val="007C75A1"/>
    <w:rsid w:val="007C75F5"/>
    <w:rsid w:val="007C771D"/>
    <w:rsid w:val="007C77A5"/>
    <w:rsid w:val="007C7952"/>
    <w:rsid w:val="007C7E39"/>
    <w:rsid w:val="007D04E5"/>
    <w:rsid w:val="007D0808"/>
    <w:rsid w:val="007D09D8"/>
    <w:rsid w:val="007D0C72"/>
    <w:rsid w:val="007D0FDC"/>
    <w:rsid w:val="007D156F"/>
    <w:rsid w:val="007D2711"/>
    <w:rsid w:val="007D2E44"/>
    <w:rsid w:val="007D30AD"/>
    <w:rsid w:val="007D3240"/>
    <w:rsid w:val="007D3E7E"/>
    <w:rsid w:val="007D3F0E"/>
    <w:rsid w:val="007D53AD"/>
    <w:rsid w:val="007D5738"/>
    <w:rsid w:val="007D5901"/>
    <w:rsid w:val="007D5983"/>
    <w:rsid w:val="007D5E73"/>
    <w:rsid w:val="007D6813"/>
    <w:rsid w:val="007D6B14"/>
    <w:rsid w:val="007D6B5B"/>
    <w:rsid w:val="007D7163"/>
    <w:rsid w:val="007D7526"/>
    <w:rsid w:val="007D7BC4"/>
    <w:rsid w:val="007D7C5E"/>
    <w:rsid w:val="007D7F1E"/>
    <w:rsid w:val="007E0323"/>
    <w:rsid w:val="007E0479"/>
    <w:rsid w:val="007E0506"/>
    <w:rsid w:val="007E06B8"/>
    <w:rsid w:val="007E09A3"/>
    <w:rsid w:val="007E0BBA"/>
    <w:rsid w:val="007E11E0"/>
    <w:rsid w:val="007E196F"/>
    <w:rsid w:val="007E19C0"/>
    <w:rsid w:val="007E1DEC"/>
    <w:rsid w:val="007E2295"/>
    <w:rsid w:val="007E320C"/>
    <w:rsid w:val="007E3B3C"/>
    <w:rsid w:val="007E3DCA"/>
    <w:rsid w:val="007E4610"/>
    <w:rsid w:val="007E4715"/>
    <w:rsid w:val="007E47D9"/>
    <w:rsid w:val="007E49E2"/>
    <w:rsid w:val="007E4B43"/>
    <w:rsid w:val="007E4C10"/>
    <w:rsid w:val="007E505B"/>
    <w:rsid w:val="007E532C"/>
    <w:rsid w:val="007E567A"/>
    <w:rsid w:val="007E5728"/>
    <w:rsid w:val="007E5C39"/>
    <w:rsid w:val="007E6898"/>
    <w:rsid w:val="007E69CF"/>
    <w:rsid w:val="007E6BD7"/>
    <w:rsid w:val="007E6C01"/>
    <w:rsid w:val="007E6E3B"/>
    <w:rsid w:val="007E6F7D"/>
    <w:rsid w:val="007E7091"/>
    <w:rsid w:val="007E751B"/>
    <w:rsid w:val="007E7B69"/>
    <w:rsid w:val="007E7C4C"/>
    <w:rsid w:val="007E7DC6"/>
    <w:rsid w:val="007E7E02"/>
    <w:rsid w:val="007F0090"/>
    <w:rsid w:val="007F00BD"/>
    <w:rsid w:val="007F0677"/>
    <w:rsid w:val="007F072E"/>
    <w:rsid w:val="007F0992"/>
    <w:rsid w:val="007F13C4"/>
    <w:rsid w:val="007F1426"/>
    <w:rsid w:val="007F2854"/>
    <w:rsid w:val="007F285D"/>
    <w:rsid w:val="007F3354"/>
    <w:rsid w:val="007F3E43"/>
    <w:rsid w:val="007F4718"/>
    <w:rsid w:val="007F4D97"/>
    <w:rsid w:val="007F54BC"/>
    <w:rsid w:val="007F5C87"/>
    <w:rsid w:val="007F6A23"/>
    <w:rsid w:val="007F6A9A"/>
    <w:rsid w:val="007F75D5"/>
    <w:rsid w:val="007F7DB6"/>
    <w:rsid w:val="00800059"/>
    <w:rsid w:val="008006D5"/>
    <w:rsid w:val="00800863"/>
    <w:rsid w:val="00800E21"/>
    <w:rsid w:val="00801ABE"/>
    <w:rsid w:val="00801B95"/>
    <w:rsid w:val="00801D4E"/>
    <w:rsid w:val="00801F6F"/>
    <w:rsid w:val="00802090"/>
    <w:rsid w:val="008020D4"/>
    <w:rsid w:val="0080231D"/>
    <w:rsid w:val="008025D5"/>
    <w:rsid w:val="00802632"/>
    <w:rsid w:val="0080288D"/>
    <w:rsid w:val="008030EA"/>
    <w:rsid w:val="00803122"/>
    <w:rsid w:val="0080359E"/>
    <w:rsid w:val="008035D0"/>
    <w:rsid w:val="008035F7"/>
    <w:rsid w:val="00803704"/>
    <w:rsid w:val="00803A3C"/>
    <w:rsid w:val="00803C09"/>
    <w:rsid w:val="00803F41"/>
    <w:rsid w:val="00803FAE"/>
    <w:rsid w:val="00804460"/>
    <w:rsid w:val="008045FB"/>
    <w:rsid w:val="00805150"/>
    <w:rsid w:val="008054E8"/>
    <w:rsid w:val="00805AB5"/>
    <w:rsid w:val="00805E4A"/>
    <w:rsid w:val="00805F7A"/>
    <w:rsid w:val="0080605F"/>
    <w:rsid w:val="008063CC"/>
    <w:rsid w:val="00806445"/>
    <w:rsid w:val="00806680"/>
    <w:rsid w:val="00806A2F"/>
    <w:rsid w:val="00806EE7"/>
    <w:rsid w:val="0080717D"/>
    <w:rsid w:val="00807786"/>
    <w:rsid w:val="008079B6"/>
    <w:rsid w:val="00807BD2"/>
    <w:rsid w:val="00810851"/>
    <w:rsid w:val="00810A3F"/>
    <w:rsid w:val="00810AB9"/>
    <w:rsid w:val="008112E8"/>
    <w:rsid w:val="00811952"/>
    <w:rsid w:val="00811B55"/>
    <w:rsid w:val="00811BBF"/>
    <w:rsid w:val="00811FCB"/>
    <w:rsid w:val="0081221E"/>
    <w:rsid w:val="008122CE"/>
    <w:rsid w:val="00812347"/>
    <w:rsid w:val="00812372"/>
    <w:rsid w:val="008123DB"/>
    <w:rsid w:val="00812969"/>
    <w:rsid w:val="00813E75"/>
    <w:rsid w:val="00813ECF"/>
    <w:rsid w:val="00814994"/>
    <w:rsid w:val="00814C04"/>
    <w:rsid w:val="00814DF6"/>
    <w:rsid w:val="00815879"/>
    <w:rsid w:val="008158D6"/>
    <w:rsid w:val="00815EA2"/>
    <w:rsid w:val="0081647C"/>
    <w:rsid w:val="0081655B"/>
    <w:rsid w:val="008167A9"/>
    <w:rsid w:val="00816928"/>
    <w:rsid w:val="00816A98"/>
    <w:rsid w:val="00816B36"/>
    <w:rsid w:val="00816C3D"/>
    <w:rsid w:val="00816ED8"/>
    <w:rsid w:val="00817196"/>
    <w:rsid w:val="00817D6E"/>
    <w:rsid w:val="00820952"/>
    <w:rsid w:val="008209FB"/>
    <w:rsid w:val="0082141A"/>
    <w:rsid w:val="00821491"/>
    <w:rsid w:val="00821F9B"/>
    <w:rsid w:val="008226E3"/>
    <w:rsid w:val="00822B0B"/>
    <w:rsid w:val="00822C78"/>
    <w:rsid w:val="00823185"/>
    <w:rsid w:val="008234DE"/>
    <w:rsid w:val="008235DB"/>
    <w:rsid w:val="00823CAD"/>
    <w:rsid w:val="00823D3A"/>
    <w:rsid w:val="00823FE6"/>
    <w:rsid w:val="008245E8"/>
    <w:rsid w:val="00824AB4"/>
    <w:rsid w:val="00824B3E"/>
    <w:rsid w:val="008256C9"/>
    <w:rsid w:val="00825C42"/>
    <w:rsid w:val="00825D25"/>
    <w:rsid w:val="00826402"/>
    <w:rsid w:val="00826692"/>
    <w:rsid w:val="0082734C"/>
    <w:rsid w:val="00827B21"/>
    <w:rsid w:val="00827D6F"/>
    <w:rsid w:val="00830090"/>
    <w:rsid w:val="008302FB"/>
    <w:rsid w:val="00830994"/>
    <w:rsid w:val="00830C15"/>
    <w:rsid w:val="00830EF3"/>
    <w:rsid w:val="00831570"/>
    <w:rsid w:val="008321B2"/>
    <w:rsid w:val="008323D4"/>
    <w:rsid w:val="00832590"/>
    <w:rsid w:val="008334A2"/>
    <w:rsid w:val="00833C39"/>
    <w:rsid w:val="0083429A"/>
    <w:rsid w:val="00834689"/>
    <w:rsid w:val="00835015"/>
    <w:rsid w:val="00835057"/>
    <w:rsid w:val="0083513F"/>
    <w:rsid w:val="00835144"/>
    <w:rsid w:val="00835401"/>
    <w:rsid w:val="00835C50"/>
    <w:rsid w:val="00835CB1"/>
    <w:rsid w:val="0083611C"/>
    <w:rsid w:val="0083627D"/>
    <w:rsid w:val="008365BB"/>
    <w:rsid w:val="00836AFD"/>
    <w:rsid w:val="008370EA"/>
    <w:rsid w:val="008376AC"/>
    <w:rsid w:val="00840091"/>
    <w:rsid w:val="008403CE"/>
    <w:rsid w:val="008405C6"/>
    <w:rsid w:val="00841307"/>
    <w:rsid w:val="00841425"/>
    <w:rsid w:val="00841518"/>
    <w:rsid w:val="0084163D"/>
    <w:rsid w:val="00841803"/>
    <w:rsid w:val="00842007"/>
    <w:rsid w:val="0084233B"/>
    <w:rsid w:val="00842B72"/>
    <w:rsid w:val="00842EA5"/>
    <w:rsid w:val="008431F0"/>
    <w:rsid w:val="008432B0"/>
    <w:rsid w:val="00843BE1"/>
    <w:rsid w:val="00843E16"/>
    <w:rsid w:val="0084427E"/>
    <w:rsid w:val="008444E8"/>
    <w:rsid w:val="0084459E"/>
    <w:rsid w:val="00844E80"/>
    <w:rsid w:val="00844EAA"/>
    <w:rsid w:val="00845C54"/>
    <w:rsid w:val="008460B0"/>
    <w:rsid w:val="00846F33"/>
    <w:rsid w:val="00846FE7"/>
    <w:rsid w:val="00847003"/>
    <w:rsid w:val="00847472"/>
    <w:rsid w:val="00847AD7"/>
    <w:rsid w:val="00847C51"/>
    <w:rsid w:val="00847D5C"/>
    <w:rsid w:val="00850702"/>
    <w:rsid w:val="00850D54"/>
    <w:rsid w:val="00850E45"/>
    <w:rsid w:val="008516B4"/>
    <w:rsid w:val="00851EE2"/>
    <w:rsid w:val="00852928"/>
    <w:rsid w:val="00852BBD"/>
    <w:rsid w:val="008535E7"/>
    <w:rsid w:val="00853805"/>
    <w:rsid w:val="008549B9"/>
    <w:rsid w:val="00854DED"/>
    <w:rsid w:val="00854E76"/>
    <w:rsid w:val="00855A90"/>
    <w:rsid w:val="00855B2F"/>
    <w:rsid w:val="00855DEA"/>
    <w:rsid w:val="008561A3"/>
    <w:rsid w:val="00856911"/>
    <w:rsid w:val="00856AAA"/>
    <w:rsid w:val="00856E89"/>
    <w:rsid w:val="008571BC"/>
    <w:rsid w:val="00857460"/>
    <w:rsid w:val="00857B8A"/>
    <w:rsid w:val="00860329"/>
    <w:rsid w:val="00860B60"/>
    <w:rsid w:val="00860F05"/>
    <w:rsid w:val="008614B3"/>
    <w:rsid w:val="00862B39"/>
    <w:rsid w:val="0086394F"/>
    <w:rsid w:val="008641C6"/>
    <w:rsid w:val="0086431B"/>
    <w:rsid w:val="008644B7"/>
    <w:rsid w:val="00864740"/>
    <w:rsid w:val="00864A88"/>
    <w:rsid w:val="00865E18"/>
    <w:rsid w:val="00865F2A"/>
    <w:rsid w:val="00866350"/>
    <w:rsid w:val="00866735"/>
    <w:rsid w:val="00866BC0"/>
    <w:rsid w:val="00866CEF"/>
    <w:rsid w:val="008670D5"/>
    <w:rsid w:val="008677FD"/>
    <w:rsid w:val="00867A5A"/>
    <w:rsid w:val="008706D4"/>
    <w:rsid w:val="00870833"/>
    <w:rsid w:val="00870918"/>
    <w:rsid w:val="00870B5D"/>
    <w:rsid w:val="00870B93"/>
    <w:rsid w:val="00870CAB"/>
    <w:rsid w:val="00870DCD"/>
    <w:rsid w:val="00870DE1"/>
    <w:rsid w:val="00870F8A"/>
    <w:rsid w:val="008719A4"/>
    <w:rsid w:val="00871C89"/>
    <w:rsid w:val="00871D23"/>
    <w:rsid w:val="00871E9A"/>
    <w:rsid w:val="0087232C"/>
    <w:rsid w:val="008723CC"/>
    <w:rsid w:val="0087274B"/>
    <w:rsid w:val="00872891"/>
    <w:rsid w:val="00872927"/>
    <w:rsid w:val="00873025"/>
    <w:rsid w:val="00873185"/>
    <w:rsid w:val="00873CEF"/>
    <w:rsid w:val="00873F00"/>
    <w:rsid w:val="00873F57"/>
    <w:rsid w:val="00874312"/>
    <w:rsid w:val="0087437C"/>
    <w:rsid w:val="008745F7"/>
    <w:rsid w:val="00874B73"/>
    <w:rsid w:val="0087501D"/>
    <w:rsid w:val="0087514F"/>
    <w:rsid w:val="00875394"/>
    <w:rsid w:val="0087541D"/>
    <w:rsid w:val="00875659"/>
    <w:rsid w:val="00875728"/>
    <w:rsid w:val="008758A4"/>
    <w:rsid w:val="00875A4D"/>
    <w:rsid w:val="00875B84"/>
    <w:rsid w:val="00875C4C"/>
    <w:rsid w:val="00875CD7"/>
    <w:rsid w:val="0087641E"/>
    <w:rsid w:val="008769BE"/>
    <w:rsid w:val="00876B4D"/>
    <w:rsid w:val="00876F1E"/>
    <w:rsid w:val="00876F50"/>
    <w:rsid w:val="0087733C"/>
    <w:rsid w:val="00877D0C"/>
    <w:rsid w:val="00877EEE"/>
    <w:rsid w:val="00877F18"/>
    <w:rsid w:val="00877F78"/>
    <w:rsid w:val="00880F6D"/>
    <w:rsid w:val="00881354"/>
    <w:rsid w:val="00881534"/>
    <w:rsid w:val="008817AB"/>
    <w:rsid w:val="00881905"/>
    <w:rsid w:val="00881AA5"/>
    <w:rsid w:val="00881F11"/>
    <w:rsid w:val="00882A35"/>
    <w:rsid w:val="00883867"/>
    <w:rsid w:val="00883D9A"/>
    <w:rsid w:val="00883DA4"/>
    <w:rsid w:val="00883FA5"/>
    <w:rsid w:val="00883FFE"/>
    <w:rsid w:val="00884CB7"/>
    <w:rsid w:val="008857CD"/>
    <w:rsid w:val="008859E6"/>
    <w:rsid w:val="00886377"/>
    <w:rsid w:val="00886491"/>
    <w:rsid w:val="0088649C"/>
    <w:rsid w:val="008865EE"/>
    <w:rsid w:val="00886C30"/>
    <w:rsid w:val="008872A4"/>
    <w:rsid w:val="008874AD"/>
    <w:rsid w:val="00887B36"/>
    <w:rsid w:val="00890B7C"/>
    <w:rsid w:val="008917B3"/>
    <w:rsid w:val="008918AA"/>
    <w:rsid w:val="00891D41"/>
    <w:rsid w:val="00891F4D"/>
    <w:rsid w:val="008923A2"/>
    <w:rsid w:val="00892536"/>
    <w:rsid w:val="008925E1"/>
    <w:rsid w:val="00893DFA"/>
    <w:rsid w:val="00893EAB"/>
    <w:rsid w:val="0089445F"/>
    <w:rsid w:val="00894A88"/>
    <w:rsid w:val="00894B5A"/>
    <w:rsid w:val="00894E1D"/>
    <w:rsid w:val="00895386"/>
    <w:rsid w:val="00895E39"/>
    <w:rsid w:val="00895E75"/>
    <w:rsid w:val="0089602E"/>
    <w:rsid w:val="00896200"/>
    <w:rsid w:val="00896382"/>
    <w:rsid w:val="00896607"/>
    <w:rsid w:val="0089665F"/>
    <w:rsid w:val="00896AB5"/>
    <w:rsid w:val="00896ECA"/>
    <w:rsid w:val="008970BE"/>
    <w:rsid w:val="00897162"/>
    <w:rsid w:val="00897775"/>
    <w:rsid w:val="00897828"/>
    <w:rsid w:val="00897841"/>
    <w:rsid w:val="008A0A1C"/>
    <w:rsid w:val="008A159E"/>
    <w:rsid w:val="008A16E5"/>
    <w:rsid w:val="008A1D94"/>
    <w:rsid w:val="008A1D9D"/>
    <w:rsid w:val="008A1DB4"/>
    <w:rsid w:val="008A1E7C"/>
    <w:rsid w:val="008A21FF"/>
    <w:rsid w:val="008A29AB"/>
    <w:rsid w:val="008A2CE2"/>
    <w:rsid w:val="008A30AC"/>
    <w:rsid w:val="008A44B8"/>
    <w:rsid w:val="008A46C3"/>
    <w:rsid w:val="008A472E"/>
    <w:rsid w:val="008A4BF2"/>
    <w:rsid w:val="008A4D84"/>
    <w:rsid w:val="008A51A8"/>
    <w:rsid w:val="008A5288"/>
    <w:rsid w:val="008A54C7"/>
    <w:rsid w:val="008A551C"/>
    <w:rsid w:val="008A5B2F"/>
    <w:rsid w:val="008A5DF5"/>
    <w:rsid w:val="008A609B"/>
    <w:rsid w:val="008A7077"/>
    <w:rsid w:val="008A76F3"/>
    <w:rsid w:val="008A77D8"/>
    <w:rsid w:val="008B0483"/>
    <w:rsid w:val="008B120C"/>
    <w:rsid w:val="008B124A"/>
    <w:rsid w:val="008B1815"/>
    <w:rsid w:val="008B1817"/>
    <w:rsid w:val="008B1AF2"/>
    <w:rsid w:val="008B22B7"/>
    <w:rsid w:val="008B2893"/>
    <w:rsid w:val="008B2BFF"/>
    <w:rsid w:val="008B33C8"/>
    <w:rsid w:val="008B3400"/>
    <w:rsid w:val="008B34DF"/>
    <w:rsid w:val="008B3A9F"/>
    <w:rsid w:val="008B40CF"/>
    <w:rsid w:val="008B45D1"/>
    <w:rsid w:val="008B48C2"/>
    <w:rsid w:val="008B4960"/>
    <w:rsid w:val="008B4AE9"/>
    <w:rsid w:val="008B51A0"/>
    <w:rsid w:val="008B5268"/>
    <w:rsid w:val="008B592A"/>
    <w:rsid w:val="008B618D"/>
    <w:rsid w:val="008B770C"/>
    <w:rsid w:val="008B77E8"/>
    <w:rsid w:val="008B7B39"/>
    <w:rsid w:val="008B7B5C"/>
    <w:rsid w:val="008B7C0A"/>
    <w:rsid w:val="008B7D7E"/>
    <w:rsid w:val="008B7EFE"/>
    <w:rsid w:val="008C087A"/>
    <w:rsid w:val="008C0AD7"/>
    <w:rsid w:val="008C0C99"/>
    <w:rsid w:val="008C0CB0"/>
    <w:rsid w:val="008C0F0A"/>
    <w:rsid w:val="008C1773"/>
    <w:rsid w:val="008C1EDC"/>
    <w:rsid w:val="008C2017"/>
    <w:rsid w:val="008C20DD"/>
    <w:rsid w:val="008C21D7"/>
    <w:rsid w:val="008C2913"/>
    <w:rsid w:val="008C295D"/>
    <w:rsid w:val="008C3191"/>
    <w:rsid w:val="008C37F9"/>
    <w:rsid w:val="008C3EB0"/>
    <w:rsid w:val="008C3FD4"/>
    <w:rsid w:val="008C41D0"/>
    <w:rsid w:val="008C42EE"/>
    <w:rsid w:val="008C45AA"/>
    <w:rsid w:val="008C4958"/>
    <w:rsid w:val="008C4B88"/>
    <w:rsid w:val="008C4BAA"/>
    <w:rsid w:val="008C4C2D"/>
    <w:rsid w:val="008C50A1"/>
    <w:rsid w:val="008C5641"/>
    <w:rsid w:val="008C591B"/>
    <w:rsid w:val="008C6466"/>
    <w:rsid w:val="008C64FE"/>
    <w:rsid w:val="008C6AE8"/>
    <w:rsid w:val="008C6E05"/>
    <w:rsid w:val="008C7213"/>
    <w:rsid w:val="008C7573"/>
    <w:rsid w:val="008C7750"/>
    <w:rsid w:val="008C77C2"/>
    <w:rsid w:val="008C77DA"/>
    <w:rsid w:val="008D010B"/>
    <w:rsid w:val="008D0187"/>
    <w:rsid w:val="008D06C6"/>
    <w:rsid w:val="008D06D8"/>
    <w:rsid w:val="008D098C"/>
    <w:rsid w:val="008D0A2F"/>
    <w:rsid w:val="008D0E6C"/>
    <w:rsid w:val="008D0F46"/>
    <w:rsid w:val="008D10E2"/>
    <w:rsid w:val="008D1413"/>
    <w:rsid w:val="008D14C8"/>
    <w:rsid w:val="008D2BA4"/>
    <w:rsid w:val="008D34F1"/>
    <w:rsid w:val="008D39D8"/>
    <w:rsid w:val="008D412E"/>
    <w:rsid w:val="008D4254"/>
    <w:rsid w:val="008D4285"/>
    <w:rsid w:val="008D4851"/>
    <w:rsid w:val="008D488B"/>
    <w:rsid w:val="008D4DD5"/>
    <w:rsid w:val="008D4FFC"/>
    <w:rsid w:val="008D5015"/>
    <w:rsid w:val="008D543D"/>
    <w:rsid w:val="008D551D"/>
    <w:rsid w:val="008D5D44"/>
    <w:rsid w:val="008D5DD5"/>
    <w:rsid w:val="008D5E48"/>
    <w:rsid w:val="008D6A80"/>
    <w:rsid w:val="008D6D1A"/>
    <w:rsid w:val="008D7166"/>
    <w:rsid w:val="008D73EC"/>
    <w:rsid w:val="008D7CBC"/>
    <w:rsid w:val="008D7CC0"/>
    <w:rsid w:val="008E0332"/>
    <w:rsid w:val="008E04F2"/>
    <w:rsid w:val="008E065E"/>
    <w:rsid w:val="008E0927"/>
    <w:rsid w:val="008E09D0"/>
    <w:rsid w:val="008E09E3"/>
    <w:rsid w:val="008E0CF8"/>
    <w:rsid w:val="008E10B9"/>
    <w:rsid w:val="008E11A7"/>
    <w:rsid w:val="008E1281"/>
    <w:rsid w:val="008E16C9"/>
    <w:rsid w:val="008E17FA"/>
    <w:rsid w:val="008E1909"/>
    <w:rsid w:val="008E1AA3"/>
    <w:rsid w:val="008E1DB9"/>
    <w:rsid w:val="008E2A3E"/>
    <w:rsid w:val="008E38BC"/>
    <w:rsid w:val="008E3C4A"/>
    <w:rsid w:val="008E3E49"/>
    <w:rsid w:val="008E449E"/>
    <w:rsid w:val="008E45C6"/>
    <w:rsid w:val="008E4A71"/>
    <w:rsid w:val="008E4AA6"/>
    <w:rsid w:val="008E5808"/>
    <w:rsid w:val="008E5BA3"/>
    <w:rsid w:val="008E5D12"/>
    <w:rsid w:val="008E60C8"/>
    <w:rsid w:val="008E65AE"/>
    <w:rsid w:val="008E6A0E"/>
    <w:rsid w:val="008E7065"/>
    <w:rsid w:val="008E72EF"/>
    <w:rsid w:val="008E7345"/>
    <w:rsid w:val="008E7EE7"/>
    <w:rsid w:val="008F026D"/>
    <w:rsid w:val="008F0A4D"/>
    <w:rsid w:val="008F0EA2"/>
    <w:rsid w:val="008F109F"/>
    <w:rsid w:val="008F17D2"/>
    <w:rsid w:val="008F1EAB"/>
    <w:rsid w:val="008F234C"/>
    <w:rsid w:val="008F252A"/>
    <w:rsid w:val="008F2A64"/>
    <w:rsid w:val="008F30B4"/>
    <w:rsid w:val="008F33DC"/>
    <w:rsid w:val="008F3471"/>
    <w:rsid w:val="008F3A73"/>
    <w:rsid w:val="008F477F"/>
    <w:rsid w:val="008F4890"/>
    <w:rsid w:val="008F50FE"/>
    <w:rsid w:val="008F58CA"/>
    <w:rsid w:val="008F62DB"/>
    <w:rsid w:val="008F6330"/>
    <w:rsid w:val="008F6589"/>
    <w:rsid w:val="008F68E1"/>
    <w:rsid w:val="008F733B"/>
    <w:rsid w:val="008F7402"/>
    <w:rsid w:val="008F79EB"/>
    <w:rsid w:val="008F7E1E"/>
    <w:rsid w:val="00900100"/>
    <w:rsid w:val="009004EF"/>
    <w:rsid w:val="00900646"/>
    <w:rsid w:val="009007E4"/>
    <w:rsid w:val="00900F3D"/>
    <w:rsid w:val="00901101"/>
    <w:rsid w:val="00901115"/>
    <w:rsid w:val="009011E0"/>
    <w:rsid w:val="009012A1"/>
    <w:rsid w:val="009013CC"/>
    <w:rsid w:val="00901452"/>
    <w:rsid w:val="00901515"/>
    <w:rsid w:val="0090153B"/>
    <w:rsid w:val="00901EB6"/>
    <w:rsid w:val="009020D3"/>
    <w:rsid w:val="00902350"/>
    <w:rsid w:val="0090235A"/>
    <w:rsid w:val="00902740"/>
    <w:rsid w:val="00902831"/>
    <w:rsid w:val="00902F03"/>
    <w:rsid w:val="00903118"/>
    <w:rsid w:val="0090330B"/>
    <w:rsid w:val="0090336B"/>
    <w:rsid w:val="0090339E"/>
    <w:rsid w:val="009039C0"/>
    <w:rsid w:val="00903B8C"/>
    <w:rsid w:val="0090411A"/>
    <w:rsid w:val="00904CFD"/>
    <w:rsid w:val="00904F69"/>
    <w:rsid w:val="009053AA"/>
    <w:rsid w:val="00905480"/>
    <w:rsid w:val="00905A2A"/>
    <w:rsid w:val="0090621A"/>
    <w:rsid w:val="009064FA"/>
    <w:rsid w:val="00906939"/>
    <w:rsid w:val="00906BD7"/>
    <w:rsid w:val="00906E8B"/>
    <w:rsid w:val="00906F77"/>
    <w:rsid w:val="00907A9B"/>
    <w:rsid w:val="00907AD4"/>
    <w:rsid w:val="0091056D"/>
    <w:rsid w:val="009106D0"/>
    <w:rsid w:val="0091086B"/>
    <w:rsid w:val="00910AE5"/>
    <w:rsid w:val="00910B7D"/>
    <w:rsid w:val="00910D73"/>
    <w:rsid w:val="0091165B"/>
    <w:rsid w:val="00911DFB"/>
    <w:rsid w:val="00911E6F"/>
    <w:rsid w:val="0091245B"/>
    <w:rsid w:val="0091307B"/>
    <w:rsid w:val="009138F9"/>
    <w:rsid w:val="009139D9"/>
    <w:rsid w:val="00913D57"/>
    <w:rsid w:val="00913F0C"/>
    <w:rsid w:val="009142A0"/>
    <w:rsid w:val="0091452C"/>
    <w:rsid w:val="009146BA"/>
    <w:rsid w:val="009148D7"/>
    <w:rsid w:val="009148E6"/>
    <w:rsid w:val="00914AB4"/>
    <w:rsid w:val="00914AD8"/>
    <w:rsid w:val="00915347"/>
    <w:rsid w:val="009156E3"/>
    <w:rsid w:val="009159A5"/>
    <w:rsid w:val="00915D87"/>
    <w:rsid w:val="00916079"/>
    <w:rsid w:val="00916118"/>
    <w:rsid w:val="0091681F"/>
    <w:rsid w:val="00916BC0"/>
    <w:rsid w:val="00917130"/>
    <w:rsid w:val="00917A3B"/>
    <w:rsid w:val="00917BB8"/>
    <w:rsid w:val="00917BFD"/>
    <w:rsid w:val="00917CE9"/>
    <w:rsid w:val="00920710"/>
    <w:rsid w:val="00920784"/>
    <w:rsid w:val="009208D7"/>
    <w:rsid w:val="00920BB5"/>
    <w:rsid w:val="00920BF2"/>
    <w:rsid w:val="009218DA"/>
    <w:rsid w:val="00921B74"/>
    <w:rsid w:val="00921B8B"/>
    <w:rsid w:val="00921CB0"/>
    <w:rsid w:val="00921CB2"/>
    <w:rsid w:val="00921DF9"/>
    <w:rsid w:val="00922010"/>
    <w:rsid w:val="00922182"/>
    <w:rsid w:val="009225C8"/>
    <w:rsid w:val="00922605"/>
    <w:rsid w:val="00922682"/>
    <w:rsid w:val="00922AE9"/>
    <w:rsid w:val="009231C8"/>
    <w:rsid w:val="0092338E"/>
    <w:rsid w:val="00923793"/>
    <w:rsid w:val="00923D9F"/>
    <w:rsid w:val="00924290"/>
    <w:rsid w:val="009242C4"/>
    <w:rsid w:val="0092452F"/>
    <w:rsid w:val="009246C5"/>
    <w:rsid w:val="00924DC4"/>
    <w:rsid w:val="00925693"/>
    <w:rsid w:val="0092653C"/>
    <w:rsid w:val="00927041"/>
    <w:rsid w:val="009305E9"/>
    <w:rsid w:val="00930CC5"/>
    <w:rsid w:val="00931763"/>
    <w:rsid w:val="00931792"/>
    <w:rsid w:val="00931BC0"/>
    <w:rsid w:val="00931BD9"/>
    <w:rsid w:val="00931BE4"/>
    <w:rsid w:val="00931D0D"/>
    <w:rsid w:val="00931E21"/>
    <w:rsid w:val="00932014"/>
    <w:rsid w:val="009320DB"/>
    <w:rsid w:val="009321F9"/>
    <w:rsid w:val="00932407"/>
    <w:rsid w:val="00933650"/>
    <w:rsid w:val="00933CD3"/>
    <w:rsid w:val="00934730"/>
    <w:rsid w:val="00934BCC"/>
    <w:rsid w:val="00934D7B"/>
    <w:rsid w:val="00934F07"/>
    <w:rsid w:val="009352C2"/>
    <w:rsid w:val="00935739"/>
    <w:rsid w:val="00935D8C"/>
    <w:rsid w:val="00936526"/>
    <w:rsid w:val="0093655D"/>
    <w:rsid w:val="0093656D"/>
    <w:rsid w:val="009368F3"/>
    <w:rsid w:val="00936A18"/>
    <w:rsid w:val="00936C4A"/>
    <w:rsid w:val="00936C5C"/>
    <w:rsid w:val="00936EEB"/>
    <w:rsid w:val="00936FE2"/>
    <w:rsid w:val="009378DF"/>
    <w:rsid w:val="0094057E"/>
    <w:rsid w:val="00940AFF"/>
    <w:rsid w:val="00940CCD"/>
    <w:rsid w:val="00941636"/>
    <w:rsid w:val="00941BAD"/>
    <w:rsid w:val="00941F72"/>
    <w:rsid w:val="00942474"/>
    <w:rsid w:val="00942F42"/>
    <w:rsid w:val="009431A5"/>
    <w:rsid w:val="0094364B"/>
    <w:rsid w:val="00943742"/>
    <w:rsid w:val="00943CC9"/>
    <w:rsid w:val="00943CF9"/>
    <w:rsid w:val="00944093"/>
    <w:rsid w:val="00944290"/>
    <w:rsid w:val="0094434B"/>
    <w:rsid w:val="00944562"/>
    <w:rsid w:val="009446B6"/>
    <w:rsid w:val="009448C3"/>
    <w:rsid w:val="00944F67"/>
    <w:rsid w:val="00945112"/>
    <w:rsid w:val="00945307"/>
    <w:rsid w:val="009458D0"/>
    <w:rsid w:val="00945C05"/>
    <w:rsid w:val="00945DBB"/>
    <w:rsid w:val="00946945"/>
    <w:rsid w:val="00946984"/>
    <w:rsid w:val="00946ABC"/>
    <w:rsid w:val="00946AFF"/>
    <w:rsid w:val="00946B76"/>
    <w:rsid w:val="009472CD"/>
    <w:rsid w:val="00947713"/>
    <w:rsid w:val="00947990"/>
    <w:rsid w:val="009479AA"/>
    <w:rsid w:val="00947DDD"/>
    <w:rsid w:val="00950026"/>
    <w:rsid w:val="0095076D"/>
    <w:rsid w:val="00950953"/>
    <w:rsid w:val="00950A7F"/>
    <w:rsid w:val="00950DE7"/>
    <w:rsid w:val="0095145E"/>
    <w:rsid w:val="00951B81"/>
    <w:rsid w:val="00952528"/>
    <w:rsid w:val="0095254D"/>
    <w:rsid w:val="0095273A"/>
    <w:rsid w:val="00952A24"/>
    <w:rsid w:val="00952D59"/>
    <w:rsid w:val="009534A4"/>
    <w:rsid w:val="0095357F"/>
    <w:rsid w:val="00953920"/>
    <w:rsid w:val="00953D47"/>
    <w:rsid w:val="0095412C"/>
    <w:rsid w:val="00954207"/>
    <w:rsid w:val="00954716"/>
    <w:rsid w:val="009547C7"/>
    <w:rsid w:val="00954B20"/>
    <w:rsid w:val="0095532E"/>
    <w:rsid w:val="0095546E"/>
    <w:rsid w:val="00955DDD"/>
    <w:rsid w:val="00955F9A"/>
    <w:rsid w:val="00956136"/>
    <w:rsid w:val="0095616D"/>
    <w:rsid w:val="0095681E"/>
    <w:rsid w:val="009572D4"/>
    <w:rsid w:val="009573B7"/>
    <w:rsid w:val="0095790A"/>
    <w:rsid w:val="00957A16"/>
    <w:rsid w:val="0096054B"/>
    <w:rsid w:val="00960FE3"/>
    <w:rsid w:val="0096101E"/>
    <w:rsid w:val="00961091"/>
    <w:rsid w:val="0096110C"/>
    <w:rsid w:val="0096130F"/>
    <w:rsid w:val="009614AE"/>
    <w:rsid w:val="00961561"/>
    <w:rsid w:val="0096175E"/>
    <w:rsid w:val="00961921"/>
    <w:rsid w:val="009621E9"/>
    <w:rsid w:val="00962366"/>
    <w:rsid w:val="009623D7"/>
    <w:rsid w:val="0096260D"/>
    <w:rsid w:val="009626F0"/>
    <w:rsid w:val="00962AB3"/>
    <w:rsid w:val="0096311A"/>
    <w:rsid w:val="0096331A"/>
    <w:rsid w:val="00964175"/>
    <w:rsid w:val="0096430A"/>
    <w:rsid w:val="009644FF"/>
    <w:rsid w:val="009647C7"/>
    <w:rsid w:val="00964BAE"/>
    <w:rsid w:val="00964FB6"/>
    <w:rsid w:val="00964FEB"/>
    <w:rsid w:val="00965176"/>
    <w:rsid w:val="0096554B"/>
    <w:rsid w:val="009656CD"/>
    <w:rsid w:val="00965765"/>
    <w:rsid w:val="0096584A"/>
    <w:rsid w:val="009658F9"/>
    <w:rsid w:val="00966261"/>
    <w:rsid w:val="00966833"/>
    <w:rsid w:val="0096710E"/>
    <w:rsid w:val="0096722A"/>
    <w:rsid w:val="00967713"/>
    <w:rsid w:val="00967A54"/>
    <w:rsid w:val="009700F2"/>
    <w:rsid w:val="0097036C"/>
    <w:rsid w:val="00970E18"/>
    <w:rsid w:val="00971160"/>
    <w:rsid w:val="00971C00"/>
    <w:rsid w:val="00971F08"/>
    <w:rsid w:val="00971FB9"/>
    <w:rsid w:val="00973079"/>
    <w:rsid w:val="0097311C"/>
    <w:rsid w:val="009731E6"/>
    <w:rsid w:val="00973467"/>
    <w:rsid w:val="00973AFD"/>
    <w:rsid w:val="00973C34"/>
    <w:rsid w:val="00973C7F"/>
    <w:rsid w:val="009740C7"/>
    <w:rsid w:val="009744A8"/>
    <w:rsid w:val="0097493A"/>
    <w:rsid w:val="00974D3C"/>
    <w:rsid w:val="00974DB1"/>
    <w:rsid w:val="009755F3"/>
    <w:rsid w:val="0097588F"/>
    <w:rsid w:val="00975F5D"/>
    <w:rsid w:val="0097603D"/>
    <w:rsid w:val="00976107"/>
    <w:rsid w:val="00976406"/>
    <w:rsid w:val="00976756"/>
    <w:rsid w:val="00976949"/>
    <w:rsid w:val="009770F2"/>
    <w:rsid w:val="00977724"/>
    <w:rsid w:val="00980092"/>
    <w:rsid w:val="00980321"/>
    <w:rsid w:val="00980477"/>
    <w:rsid w:val="009813D7"/>
    <w:rsid w:val="009813F7"/>
    <w:rsid w:val="009815E8"/>
    <w:rsid w:val="00981BB5"/>
    <w:rsid w:val="00981CC2"/>
    <w:rsid w:val="00982379"/>
    <w:rsid w:val="00982946"/>
    <w:rsid w:val="00982BBC"/>
    <w:rsid w:val="009839A9"/>
    <w:rsid w:val="009839B1"/>
    <w:rsid w:val="009839D1"/>
    <w:rsid w:val="00983E48"/>
    <w:rsid w:val="00985253"/>
    <w:rsid w:val="009853B3"/>
    <w:rsid w:val="009853CE"/>
    <w:rsid w:val="00985569"/>
    <w:rsid w:val="009858C4"/>
    <w:rsid w:val="00985BFD"/>
    <w:rsid w:val="00986196"/>
    <w:rsid w:val="009861B4"/>
    <w:rsid w:val="00986432"/>
    <w:rsid w:val="00986814"/>
    <w:rsid w:val="0098697F"/>
    <w:rsid w:val="009871A3"/>
    <w:rsid w:val="009879B6"/>
    <w:rsid w:val="00987A9D"/>
    <w:rsid w:val="00987A9E"/>
    <w:rsid w:val="00987AD4"/>
    <w:rsid w:val="00990271"/>
    <w:rsid w:val="0099057B"/>
    <w:rsid w:val="00990630"/>
    <w:rsid w:val="0099064E"/>
    <w:rsid w:val="00990D34"/>
    <w:rsid w:val="00990E55"/>
    <w:rsid w:val="00990EDE"/>
    <w:rsid w:val="00990F81"/>
    <w:rsid w:val="00991325"/>
    <w:rsid w:val="00991761"/>
    <w:rsid w:val="00991B51"/>
    <w:rsid w:val="00991E2E"/>
    <w:rsid w:val="00991EE3"/>
    <w:rsid w:val="009929F2"/>
    <w:rsid w:val="00992BB6"/>
    <w:rsid w:val="0099391E"/>
    <w:rsid w:val="00993F45"/>
    <w:rsid w:val="009940CB"/>
    <w:rsid w:val="00994740"/>
    <w:rsid w:val="00994AFC"/>
    <w:rsid w:val="00994DCA"/>
    <w:rsid w:val="009960EC"/>
    <w:rsid w:val="00996A57"/>
    <w:rsid w:val="009970DD"/>
    <w:rsid w:val="00997213"/>
    <w:rsid w:val="00997C8C"/>
    <w:rsid w:val="00997CB2"/>
    <w:rsid w:val="009A0477"/>
    <w:rsid w:val="009A0868"/>
    <w:rsid w:val="009A0A2D"/>
    <w:rsid w:val="009A0BE2"/>
    <w:rsid w:val="009A0FBA"/>
    <w:rsid w:val="009A1601"/>
    <w:rsid w:val="009A1812"/>
    <w:rsid w:val="009A18A7"/>
    <w:rsid w:val="009A1A4A"/>
    <w:rsid w:val="009A1D8F"/>
    <w:rsid w:val="009A21BB"/>
    <w:rsid w:val="009A263E"/>
    <w:rsid w:val="009A2792"/>
    <w:rsid w:val="009A27F0"/>
    <w:rsid w:val="009A282E"/>
    <w:rsid w:val="009A292F"/>
    <w:rsid w:val="009A34AA"/>
    <w:rsid w:val="009A3A5C"/>
    <w:rsid w:val="009A3CCD"/>
    <w:rsid w:val="009A4210"/>
    <w:rsid w:val="009A4567"/>
    <w:rsid w:val="009A462D"/>
    <w:rsid w:val="009A4BCE"/>
    <w:rsid w:val="009A4CCF"/>
    <w:rsid w:val="009A4DDD"/>
    <w:rsid w:val="009A587D"/>
    <w:rsid w:val="009A588F"/>
    <w:rsid w:val="009A5CBA"/>
    <w:rsid w:val="009A5EC2"/>
    <w:rsid w:val="009A624B"/>
    <w:rsid w:val="009A6CA2"/>
    <w:rsid w:val="009A7113"/>
    <w:rsid w:val="009A7528"/>
    <w:rsid w:val="009A7E55"/>
    <w:rsid w:val="009A7ED6"/>
    <w:rsid w:val="009A7EEE"/>
    <w:rsid w:val="009A7F20"/>
    <w:rsid w:val="009A7F6C"/>
    <w:rsid w:val="009B0300"/>
    <w:rsid w:val="009B04C5"/>
    <w:rsid w:val="009B04CF"/>
    <w:rsid w:val="009B0A5B"/>
    <w:rsid w:val="009B1729"/>
    <w:rsid w:val="009B1F1D"/>
    <w:rsid w:val="009B1F30"/>
    <w:rsid w:val="009B200F"/>
    <w:rsid w:val="009B2162"/>
    <w:rsid w:val="009B2CBC"/>
    <w:rsid w:val="009B3054"/>
    <w:rsid w:val="009B30F8"/>
    <w:rsid w:val="009B3181"/>
    <w:rsid w:val="009B395F"/>
    <w:rsid w:val="009B3AC2"/>
    <w:rsid w:val="009B41EE"/>
    <w:rsid w:val="009B48FF"/>
    <w:rsid w:val="009B4B14"/>
    <w:rsid w:val="009B4BFF"/>
    <w:rsid w:val="009B4D7E"/>
    <w:rsid w:val="009B4DF4"/>
    <w:rsid w:val="009B4F22"/>
    <w:rsid w:val="009B564E"/>
    <w:rsid w:val="009B5FF0"/>
    <w:rsid w:val="009B6325"/>
    <w:rsid w:val="009B6843"/>
    <w:rsid w:val="009B6CA6"/>
    <w:rsid w:val="009B7342"/>
    <w:rsid w:val="009B7E87"/>
    <w:rsid w:val="009C0021"/>
    <w:rsid w:val="009C03DD"/>
    <w:rsid w:val="009C0424"/>
    <w:rsid w:val="009C0440"/>
    <w:rsid w:val="009C0B15"/>
    <w:rsid w:val="009C0B3D"/>
    <w:rsid w:val="009C0EAE"/>
    <w:rsid w:val="009C0FC1"/>
    <w:rsid w:val="009C10A5"/>
    <w:rsid w:val="009C1112"/>
    <w:rsid w:val="009C15AF"/>
    <w:rsid w:val="009C1A19"/>
    <w:rsid w:val="009C21AC"/>
    <w:rsid w:val="009C21FE"/>
    <w:rsid w:val="009C2C5B"/>
    <w:rsid w:val="009C2CD4"/>
    <w:rsid w:val="009C338D"/>
    <w:rsid w:val="009C33FA"/>
    <w:rsid w:val="009C3505"/>
    <w:rsid w:val="009C39DD"/>
    <w:rsid w:val="009C3A1D"/>
    <w:rsid w:val="009C3C86"/>
    <w:rsid w:val="009C403E"/>
    <w:rsid w:val="009C409A"/>
    <w:rsid w:val="009C5674"/>
    <w:rsid w:val="009C63E6"/>
    <w:rsid w:val="009C66CF"/>
    <w:rsid w:val="009C6832"/>
    <w:rsid w:val="009C6C1A"/>
    <w:rsid w:val="009C7042"/>
    <w:rsid w:val="009C72AA"/>
    <w:rsid w:val="009C72DD"/>
    <w:rsid w:val="009C75AF"/>
    <w:rsid w:val="009C776C"/>
    <w:rsid w:val="009D004D"/>
    <w:rsid w:val="009D07D5"/>
    <w:rsid w:val="009D0DB3"/>
    <w:rsid w:val="009D10D2"/>
    <w:rsid w:val="009D10E5"/>
    <w:rsid w:val="009D17F8"/>
    <w:rsid w:val="009D1F11"/>
    <w:rsid w:val="009D2321"/>
    <w:rsid w:val="009D296B"/>
    <w:rsid w:val="009D2E2A"/>
    <w:rsid w:val="009D2F3C"/>
    <w:rsid w:val="009D3180"/>
    <w:rsid w:val="009D322D"/>
    <w:rsid w:val="009D3443"/>
    <w:rsid w:val="009D3ADE"/>
    <w:rsid w:val="009D3B4B"/>
    <w:rsid w:val="009D4178"/>
    <w:rsid w:val="009D4531"/>
    <w:rsid w:val="009D45DF"/>
    <w:rsid w:val="009D4A7F"/>
    <w:rsid w:val="009D4F19"/>
    <w:rsid w:val="009D4FF0"/>
    <w:rsid w:val="009D50F7"/>
    <w:rsid w:val="009D573B"/>
    <w:rsid w:val="009D5F53"/>
    <w:rsid w:val="009D6060"/>
    <w:rsid w:val="009D703C"/>
    <w:rsid w:val="009D718F"/>
    <w:rsid w:val="009D7F01"/>
    <w:rsid w:val="009E058D"/>
    <w:rsid w:val="009E068F"/>
    <w:rsid w:val="009E0A97"/>
    <w:rsid w:val="009E1071"/>
    <w:rsid w:val="009E14E0"/>
    <w:rsid w:val="009E1A93"/>
    <w:rsid w:val="009E1B93"/>
    <w:rsid w:val="009E1CED"/>
    <w:rsid w:val="009E21BE"/>
    <w:rsid w:val="009E271C"/>
    <w:rsid w:val="009E2B48"/>
    <w:rsid w:val="009E3133"/>
    <w:rsid w:val="009E32D2"/>
    <w:rsid w:val="009E35DB"/>
    <w:rsid w:val="009E3ACB"/>
    <w:rsid w:val="009E3D7F"/>
    <w:rsid w:val="009E3F42"/>
    <w:rsid w:val="009E462F"/>
    <w:rsid w:val="009E46DA"/>
    <w:rsid w:val="009E47A3"/>
    <w:rsid w:val="009E4AE3"/>
    <w:rsid w:val="009E4BBA"/>
    <w:rsid w:val="009E4C4C"/>
    <w:rsid w:val="009E53F8"/>
    <w:rsid w:val="009E581A"/>
    <w:rsid w:val="009E5E2B"/>
    <w:rsid w:val="009E5F35"/>
    <w:rsid w:val="009E60D8"/>
    <w:rsid w:val="009E6B64"/>
    <w:rsid w:val="009E6DFA"/>
    <w:rsid w:val="009E7882"/>
    <w:rsid w:val="009F0157"/>
    <w:rsid w:val="009F019E"/>
    <w:rsid w:val="009F01EA"/>
    <w:rsid w:val="009F0502"/>
    <w:rsid w:val="009F08F3"/>
    <w:rsid w:val="009F0C99"/>
    <w:rsid w:val="009F1495"/>
    <w:rsid w:val="009F175D"/>
    <w:rsid w:val="009F188A"/>
    <w:rsid w:val="009F1951"/>
    <w:rsid w:val="009F1E46"/>
    <w:rsid w:val="009F24E0"/>
    <w:rsid w:val="009F2D96"/>
    <w:rsid w:val="009F2F51"/>
    <w:rsid w:val="009F319D"/>
    <w:rsid w:val="009F344F"/>
    <w:rsid w:val="009F3D66"/>
    <w:rsid w:val="009F45F8"/>
    <w:rsid w:val="009F4DD0"/>
    <w:rsid w:val="009F5092"/>
    <w:rsid w:val="009F5174"/>
    <w:rsid w:val="009F53E2"/>
    <w:rsid w:val="009F549A"/>
    <w:rsid w:val="009F582B"/>
    <w:rsid w:val="009F61B8"/>
    <w:rsid w:val="009F642B"/>
    <w:rsid w:val="009F658E"/>
    <w:rsid w:val="009F6600"/>
    <w:rsid w:val="009F6705"/>
    <w:rsid w:val="009F6925"/>
    <w:rsid w:val="009F6CFD"/>
    <w:rsid w:val="009F6D97"/>
    <w:rsid w:val="009F77B7"/>
    <w:rsid w:val="009F7927"/>
    <w:rsid w:val="009F7D1D"/>
    <w:rsid w:val="00A006FE"/>
    <w:rsid w:val="00A01479"/>
    <w:rsid w:val="00A01834"/>
    <w:rsid w:val="00A01C14"/>
    <w:rsid w:val="00A01CF7"/>
    <w:rsid w:val="00A01E09"/>
    <w:rsid w:val="00A02011"/>
    <w:rsid w:val="00A02085"/>
    <w:rsid w:val="00A022CF"/>
    <w:rsid w:val="00A02397"/>
    <w:rsid w:val="00A025C6"/>
    <w:rsid w:val="00A026C2"/>
    <w:rsid w:val="00A02A90"/>
    <w:rsid w:val="00A02AE3"/>
    <w:rsid w:val="00A02D03"/>
    <w:rsid w:val="00A031D8"/>
    <w:rsid w:val="00A040DB"/>
    <w:rsid w:val="00A041C3"/>
    <w:rsid w:val="00A041FE"/>
    <w:rsid w:val="00A04267"/>
    <w:rsid w:val="00A04618"/>
    <w:rsid w:val="00A048A8"/>
    <w:rsid w:val="00A04A03"/>
    <w:rsid w:val="00A04D3F"/>
    <w:rsid w:val="00A04DF8"/>
    <w:rsid w:val="00A04F49"/>
    <w:rsid w:val="00A0512B"/>
    <w:rsid w:val="00A05A89"/>
    <w:rsid w:val="00A0644C"/>
    <w:rsid w:val="00A06615"/>
    <w:rsid w:val="00A070B1"/>
    <w:rsid w:val="00A07A06"/>
    <w:rsid w:val="00A1010B"/>
    <w:rsid w:val="00A10CD9"/>
    <w:rsid w:val="00A10E3A"/>
    <w:rsid w:val="00A118EF"/>
    <w:rsid w:val="00A1198B"/>
    <w:rsid w:val="00A11F5E"/>
    <w:rsid w:val="00A11F8B"/>
    <w:rsid w:val="00A12155"/>
    <w:rsid w:val="00A125D4"/>
    <w:rsid w:val="00A12D4C"/>
    <w:rsid w:val="00A1344C"/>
    <w:rsid w:val="00A13BF6"/>
    <w:rsid w:val="00A13E54"/>
    <w:rsid w:val="00A13FCA"/>
    <w:rsid w:val="00A140AD"/>
    <w:rsid w:val="00A143E0"/>
    <w:rsid w:val="00A14780"/>
    <w:rsid w:val="00A148AE"/>
    <w:rsid w:val="00A14CBD"/>
    <w:rsid w:val="00A1537F"/>
    <w:rsid w:val="00A153D5"/>
    <w:rsid w:val="00A15471"/>
    <w:rsid w:val="00A155DA"/>
    <w:rsid w:val="00A15745"/>
    <w:rsid w:val="00A15793"/>
    <w:rsid w:val="00A157E3"/>
    <w:rsid w:val="00A15AC3"/>
    <w:rsid w:val="00A16781"/>
    <w:rsid w:val="00A16C61"/>
    <w:rsid w:val="00A16CFD"/>
    <w:rsid w:val="00A16FA2"/>
    <w:rsid w:val="00A1772E"/>
    <w:rsid w:val="00A17A20"/>
    <w:rsid w:val="00A17B51"/>
    <w:rsid w:val="00A17F63"/>
    <w:rsid w:val="00A20815"/>
    <w:rsid w:val="00A20EEB"/>
    <w:rsid w:val="00A20F13"/>
    <w:rsid w:val="00A210A3"/>
    <w:rsid w:val="00A2149D"/>
    <w:rsid w:val="00A2193B"/>
    <w:rsid w:val="00A21C22"/>
    <w:rsid w:val="00A220BC"/>
    <w:rsid w:val="00A22310"/>
    <w:rsid w:val="00A22D4A"/>
    <w:rsid w:val="00A2351A"/>
    <w:rsid w:val="00A23664"/>
    <w:rsid w:val="00A237B4"/>
    <w:rsid w:val="00A23DA2"/>
    <w:rsid w:val="00A2406C"/>
    <w:rsid w:val="00A2409A"/>
    <w:rsid w:val="00A24E07"/>
    <w:rsid w:val="00A2510D"/>
    <w:rsid w:val="00A253AD"/>
    <w:rsid w:val="00A257CB"/>
    <w:rsid w:val="00A264A9"/>
    <w:rsid w:val="00A26802"/>
    <w:rsid w:val="00A269E0"/>
    <w:rsid w:val="00A27425"/>
    <w:rsid w:val="00A27785"/>
    <w:rsid w:val="00A278A1"/>
    <w:rsid w:val="00A30187"/>
    <w:rsid w:val="00A30423"/>
    <w:rsid w:val="00A30B29"/>
    <w:rsid w:val="00A31275"/>
    <w:rsid w:val="00A3148A"/>
    <w:rsid w:val="00A31A6B"/>
    <w:rsid w:val="00A31C7E"/>
    <w:rsid w:val="00A31E1B"/>
    <w:rsid w:val="00A32697"/>
    <w:rsid w:val="00A32D5A"/>
    <w:rsid w:val="00A32EC4"/>
    <w:rsid w:val="00A33BAA"/>
    <w:rsid w:val="00A33C2E"/>
    <w:rsid w:val="00A3448A"/>
    <w:rsid w:val="00A34911"/>
    <w:rsid w:val="00A34FCA"/>
    <w:rsid w:val="00A3504A"/>
    <w:rsid w:val="00A35261"/>
    <w:rsid w:val="00A35F16"/>
    <w:rsid w:val="00A36104"/>
    <w:rsid w:val="00A36297"/>
    <w:rsid w:val="00A36782"/>
    <w:rsid w:val="00A367FE"/>
    <w:rsid w:val="00A36B2D"/>
    <w:rsid w:val="00A3719B"/>
    <w:rsid w:val="00A37646"/>
    <w:rsid w:val="00A37918"/>
    <w:rsid w:val="00A37D7A"/>
    <w:rsid w:val="00A4170A"/>
    <w:rsid w:val="00A417AD"/>
    <w:rsid w:val="00A41AAB"/>
    <w:rsid w:val="00A41E2B"/>
    <w:rsid w:val="00A42731"/>
    <w:rsid w:val="00A42812"/>
    <w:rsid w:val="00A433CD"/>
    <w:rsid w:val="00A43B9B"/>
    <w:rsid w:val="00A4433B"/>
    <w:rsid w:val="00A4492B"/>
    <w:rsid w:val="00A4530E"/>
    <w:rsid w:val="00A4597C"/>
    <w:rsid w:val="00A45B74"/>
    <w:rsid w:val="00A45DE8"/>
    <w:rsid w:val="00A45F58"/>
    <w:rsid w:val="00A4675C"/>
    <w:rsid w:val="00A4677F"/>
    <w:rsid w:val="00A468E5"/>
    <w:rsid w:val="00A46CBD"/>
    <w:rsid w:val="00A46CDD"/>
    <w:rsid w:val="00A4713F"/>
    <w:rsid w:val="00A47318"/>
    <w:rsid w:val="00A476B3"/>
    <w:rsid w:val="00A47BA7"/>
    <w:rsid w:val="00A47DDB"/>
    <w:rsid w:val="00A50201"/>
    <w:rsid w:val="00A50D5F"/>
    <w:rsid w:val="00A50E2A"/>
    <w:rsid w:val="00A52079"/>
    <w:rsid w:val="00A52CC1"/>
    <w:rsid w:val="00A52E1D"/>
    <w:rsid w:val="00A52F34"/>
    <w:rsid w:val="00A53013"/>
    <w:rsid w:val="00A533EC"/>
    <w:rsid w:val="00A53505"/>
    <w:rsid w:val="00A54346"/>
    <w:rsid w:val="00A5447F"/>
    <w:rsid w:val="00A54F53"/>
    <w:rsid w:val="00A55278"/>
    <w:rsid w:val="00A55B8E"/>
    <w:rsid w:val="00A5600F"/>
    <w:rsid w:val="00A566BD"/>
    <w:rsid w:val="00A566D4"/>
    <w:rsid w:val="00A56713"/>
    <w:rsid w:val="00A56FEC"/>
    <w:rsid w:val="00A5749A"/>
    <w:rsid w:val="00A57578"/>
    <w:rsid w:val="00A57667"/>
    <w:rsid w:val="00A57801"/>
    <w:rsid w:val="00A60BCB"/>
    <w:rsid w:val="00A60E74"/>
    <w:rsid w:val="00A60F8E"/>
    <w:rsid w:val="00A6120C"/>
    <w:rsid w:val="00A61339"/>
    <w:rsid w:val="00A61499"/>
    <w:rsid w:val="00A619FA"/>
    <w:rsid w:val="00A625DF"/>
    <w:rsid w:val="00A62A77"/>
    <w:rsid w:val="00A6337B"/>
    <w:rsid w:val="00A63483"/>
    <w:rsid w:val="00A635E1"/>
    <w:rsid w:val="00A63821"/>
    <w:rsid w:val="00A642E7"/>
    <w:rsid w:val="00A6509B"/>
    <w:rsid w:val="00A65443"/>
    <w:rsid w:val="00A6544A"/>
    <w:rsid w:val="00A65549"/>
    <w:rsid w:val="00A655FB"/>
    <w:rsid w:val="00A65750"/>
    <w:rsid w:val="00A657D7"/>
    <w:rsid w:val="00A65A2B"/>
    <w:rsid w:val="00A660AC"/>
    <w:rsid w:val="00A6625F"/>
    <w:rsid w:val="00A66F01"/>
    <w:rsid w:val="00A67DE6"/>
    <w:rsid w:val="00A67E4B"/>
    <w:rsid w:val="00A67E6C"/>
    <w:rsid w:val="00A67FF7"/>
    <w:rsid w:val="00A70360"/>
    <w:rsid w:val="00A709D1"/>
    <w:rsid w:val="00A70BB5"/>
    <w:rsid w:val="00A719AF"/>
    <w:rsid w:val="00A71B99"/>
    <w:rsid w:val="00A71C6E"/>
    <w:rsid w:val="00A72097"/>
    <w:rsid w:val="00A73201"/>
    <w:rsid w:val="00A73659"/>
    <w:rsid w:val="00A73932"/>
    <w:rsid w:val="00A739D0"/>
    <w:rsid w:val="00A73AAA"/>
    <w:rsid w:val="00A73D1D"/>
    <w:rsid w:val="00A73EDE"/>
    <w:rsid w:val="00A7402E"/>
    <w:rsid w:val="00A748C7"/>
    <w:rsid w:val="00A74B7E"/>
    <w:rsid w:val="00A74C20"/>
    <w:rsid w:val="00A74EE3"/>
    <w:rsid w:val="00A75049"/>
    <w:rsid w:val="00A757D0"/>
    <w:rsid w:val="00A75873"/>
    <w:rsid w:val="00A75A9F"/>
    <w:rsid w:val="00A75B46"/>
    <w:rsid w:val="00A75BBF"/>
    <w:rsid w:val="00A760E9"/>
    <w:rsid w:val="00A761D4"/>
    <w:rsid w:val="00A76349"/>
    <w:rsid w:val="00A76A62"/>
    <w:rsid w:val="00A76C83"/>
    <w:rsid w:val="00A77965"/>
    <w:rsid w:val="00A77EC4"/>
    <w:rsid w:val="00A802B5"/>
    <w:rsid w:val="00A80CED"/>
    <w:rsid w:val="00A81DA7"/>
    <w:rsid w:val="00A81DB5"/>
    <w:rsid w:val="00A81FC1"/>
    <w:rsid w:val="00A82982"/>
    <w:rsid w:val="00A82C89"/>
    <w:rsid w:val="00A8367A"/>
    <w:rsid w:val="00A83888"/>
    <w:rsid w:val="00A83B53"/>
    <w:rsid w:val="00A83F3B"/>
    <w:rsid w:val="00A849BF"/>
    <w:rsid w:val="00A84C31"/>
    <w:rsid w:val="00A853DA"/>
    <w:rsid w:val="00A8596A"/>
    <w:rsid w:val="00A85C6C"/>
    <w:rsid w:val="00A85EF6"/>
    <w:rsid w:val="00A86529"/>
    <w:rsid w:val="00A8708D"/>
    <w:rsid w:val="00A872DB"/>
    <w:rsid w:val="00A87455"/>
    <w:rsid w:val="00A9005F"/>
    <w:rsid w:val="00A91EA5"/>
    <w:rsid w:val="00A92273"/>
    <w:rsid w:val="00A92397"/>
    <w:rsid w:val="00A9239B"/>
    <w:rsid w:val="00A92599"/>
    <w:rsid w:val="00A92879"/>
    <w:rsid w:val="00A92B11"/>
    <w:rsid w:val="00A92F30"/>
    <w:rsid w:val="00A934FB"/>
    <w:rsid w:val="00A93A10"/>
    <w:rsid w:val="00A93AE5"/>
    <w:rsid w:val="00A93AE9"/>
    <w:rsid w:val="00A93C0F"/>
    <w:rsid w:val="00A940AC"/>
    <w:rsid w:val="00A9433C"/>
    <w:rsid w:val="00A94404"/>
    <w:rsid w:val="00A9442A"/>
    <w:rsid w:val="00A947B9"/>
    <w:rsid w:val="00A94F4B"/>
    <w:rsid w:val="00A952F3"/>
    <w:rsid w:val="00A95866"/>
    <w:rsid w:val="00A9587F"/>
    <w:rsid w:val="00A95C79"/>
    <w:rsid w:val="00A95E36"/>
    <w:rsid w:val="00A968A8"/>
    <w:rsid w:val="00A96EA4"/>
    <w:rsid w:val="00A97BC8"/>
    <w:rsid w:val="00A97CE9"/>
    <w:rsid w:val="00A97D09"/>
    <w:rsid w:val="00A97D0B"/>
    <w:rsid w:val="00A97DD2"/>
    <w:rsid w:val="00AA016F"/>
    <w:rsid w:val="00AA0313"/>
    <w:rsid w:val="00AA0383"/>
    <w:rsid w:val="00AA0E2A"/>
    <w:rsid w:val="00AA158C"/>
    <w:rsid w:val="00AA1CE3"/>
    <w:rsid w:val="00AA1ED6"/>
    <w:rsid w:val="00AA20FC"/>
    <w:rsid w:val="00AA2151"/>
    <w:rsid w:val="00AA24F3"/>
    <w:rsid w:val="00AA251E"/>
    <w:rsid w:val="00AA2A52"/>
    <w:rsid w:val="00AA2CED"/>
    <w:rsid w:val="00AA3140"/>
    <w:rsid w:val="00AA31FD"/>
    <w:rsid w:val="00AA3F75"/>
    <w:rsid w:val="00AA51D6"/>
    <w:rsid w:val="00AA5898"/>
    <w:rsid w:val="00AA58BD"/>
    <w:rsid w:val="00AA5EFD"/>
    <w:rsid w:val="00AA62C4"/>
    <w:rsid w:val="00AA6381"/>
    <w:rsid w:val="00AA6EE8"/>
    <w:rsid w:val="00AB00BA"/>
    <w:rsid w:val="00AB0392"/>
    <w:rsid w:val="00AB0591"/>
    <w:rsid w:val="00AB0BC8"/>
    <w:rsid w:val="00AB0DD3"/>
    <w:rsid w:val="00AB0E33"/>
    <w:rsid w:val="00AB104E"/>
    <w:rsid w:val="00AB11CA"/>
    <w:rsid w:val="00AB1282"/>
    <w:rsid w:val="00AB14D9"/>
    <w:rsid w:val="00AB1696"/>
    <w:rsid w:val="00AB1AF9"/>
    <w:rsid w:val="00AB22CB"/>
    <w:rsid w:val="00AB2DFF"/>
    <w:rsid w:val="00AB380E"/>
    <w:rsid w:val="00AB3B46"/>
    <w:rsid w:val="00AB3E51"/>
    <w:rsid w:val="00AB4881"/>
    <w:rsid w:val="00AB4AB8"/>
    <w:rsid w:val="00AB4D16"/>
    <w:rsid w:val="00AB55F6"/>
    <w:rsid w:val="00AB592D"/>
    <w:rsid w:val="00AB610B"/>
    <w:rsid w:val="00AB6314"/>
    <w:rsid w:val="00AB655E"/>
    <w:rsid w:val="00AB6A4A"/>
    <w:rsid w:val="00AB7255"/>
    <w:rsid w:val="00AB75E6"/>
    <w:rsid w:val="00AB75FB"/>
    <w:rsid w:val="00AB7DDF"/>
    <w:rsid w:val="00AC007F"/>
    <w:rsid w:val="00AC0616"/>
    <w:rsid w:val="00AC0718"/>
    <w:rsid w:val="00AC0CBB"/>
    <w:rsid w:val="00AC0EAA"/>
    <w:rsid w:val="00AC133A"/>
    <w:rsid w:val="00AC1A3A"/>
    <w:rsid w:val="00AC2473"/>
    <w:rsid w:val="00AC28AB"/>
    <w:rsid w:val="00AC2D47"/>
    <w:rsid w:val="00AC2D7A"/>
    <w:rsid w:val="00AC2ECD"/>
    <w:rsid w:val="00AC2F7D"/>
    <w:rsid w:val="00AC2FD0"/>
    <w:rsid w:val="00AC3119"/>
    <w:rsid w:val="00AC4658"/>
    <w:rsid w:val="00AC465B"/>
    <w:rsid w:val="00AC49FB"/>
    <w:rsid w:val="00AC4EF4"/>
    <w:rsid w:val="00AC4F6F"/>
    <w:rsid w:val="00AC5439"/>
    <w:rsid w:val="00AC5677"/>
    <w:rsid w:val="00AC5A10"/>
    <w:rsid w:val="00AC6121"/>
    <w:rsid w:val="00AC62DD"/>
    <w:rsid w:val="00AC63CD"/>
    <w:rsid w:val="00AC65CE"/>
    <w:rsid w:val="00AC6A5F"/>
    <w:rsid w:val="00AC6DD0"/>
    <w:rsid w:val="00AC71B2"/>
    <w:rsid w:val="00AC75B7"/>
    <w:rsid w:val="00AC7789"/>
    <w:rsid w:val="00AC78E4"/>
    <w:rsid w:val="00AC7AAD"/>
    <w:rsid w:val="00AC7F0F"/>
    <w:rsid w:val="00AC7F79"/>
    <w:rsid w:val="00AD04FD"/>
    <w:rsid w:val="00AD0AA3"/>
    <w:rsid w:val="00AD0BC6"/>
    <w:rsid w:val="00AD0D33"/>
    <w:rsid w:val="00AD0E8E"/>
    <w:rsid w:val="00AD15AA"/>
    <w:rsid w:val="00AD1822"/>
    <w:rsid w:val="00AD1854"/>
    <w:rsid w:val="00AD1F17"/>
    <w:rsid w:val="00AD254F"/>
    <w:rsid w:val="00AD2643"/>
    <w:rsid w:val="00AD2D81"/>
    <w:rsid w:val="00AD2DB8"/>
    <w:rsid w:val="00AD344B"/>
    <w:rsid w:val="00AD3EA0"/>
    <w:rsid w:val="00AD3F94"/>
    <w:rsid w:val="00AD45AE"/>
    <w:rsid w:val="00AD4A5A"/>
    <w:rsid w:val="00AD5918"/>
    <w:rsid w:val="00AD5B85"/>
    <w:rsid w:val="00AD6662"/>
    <w:rsid w:val="00AD682B"/>
    <w:rsid w:val="00AD6F40"/>
    <w:rsid w:val="00AD74C9"/>
    <w:rsid w:val="00AE0167"/>
    <w:rsid w:val="00AE05B0"/>
    <w:rsid w:val="00AE0DC8"/>
    <w:rsid w:val="00AE124B"/>
    <w:rsid w:val="00AE1303"/>
    <w:rsid w:val="00AE1BD1"/>
    <w:rsid w:val="00AE1DC5"/>
    <w:rsid w:val="00AE1F5C"/>
    <w:rsid w:val="00AE22D5"/>
    <w:rsid w:val="00AE2387"/>
    <w:rsid w:val="00AE24B3"/>
    <w:rsid w:val="00AE256F"/>
    <w:rsid w:val="00AE27AC"/>
    <w:rsid w:val="00AE2871"/>
    <w:rsid w:val="00AE2908"/>
    <w:rsid w:val="00AE2FEB"/>
    <w:rsid w:val="00AE3593"/>
    <w:rsid w:val="00AE3ECA"/>
    <w:rsid w:val="00AE4088"/>
    <w:rsid w:val="00AE40E0"/>
    <w:rsid w:val="00AE42CB"/>
    <w:rsid w:val="00AE4DBA"/>
    <w:rsid w:val="00AE4F07"/>
    <w:rsid w:val="00AE5605"/>
    <w:rsid w:val="00AE575D"/>
    <w:rsid w:val="00AE58A9"/>
    <w:rsid w:val="00AE5B8D"/>
    <w:rsid w:val="00AE5BCD"/>
    <w:rsid w:val="00AE5EF4"/>
    <w:rsid w:val="00AE6914"/>
    <w:rsid w:val="00AE6B3A"/>
    <w:rsid w:val="00AE6DB7"/>
    <w:rsid w:val="00AE6E79"/>
    <w:rsid w:val="00AE6FB6"/>
    <w:rsid w:val="00AE70A8"/>
    <w:rsid w:val="00AE7823"/>
    <w:rsid w:val="00AE7BF9"/>
    <w:rsid w:val="00AF0198"/>
    <w:rsid w:val="00AF03C7"/>
    <w:rsid w:val="00AF08FB"/>
    <w:rsid w:val="00AF1335"/>
    <w:rsid w:val="00AF15A3"/>
    <w:rsid w:val="00AF1C2D"/>
    <w:rsid w:val="00AF1C5D"/>
    <w:rsid w:val="00AF1F3A"/>
    <w:rsid w:val="00AF230B"/>
    <w:rsid w:val="00AF2860"/>
    <w:rsid w:val="00AF28C7"/>
    <w:rsid w:val="00AF3318"/>
    <w:rsid w:val="00AF38E0"/>
    <w:rsid w:val="00AF3A17"/>
    <w:rsid w:val="00AF3B33"/>
    <w:rsid w:val="00AF3F43"/>
    <w:rsid w:val="00AF4210"/>
    <w:rsid w:val="00AF4232"/>
    <w:rsid w:val="00AF4287"/>
    <w:rsid w:val="00AF42D7"/>
    <w:rsid w:val="00AF4501"/>
    <w:rsid w:val="00AF4906"/>
    <w:rsid w:val="00AF53DC"/>
    <w:rsid w:val="00AF6228"/>
    <w:rsid w:val="00AF65A5"/>
    <w:rsid w:val="00AF672F"/>
    <w:rsid w:val="00AF6A46"/>
    <w:rsid w:val="00AF6AA6"/>
    <w:rsid w:val="00AF6C65"/>
    <w:rsid w:val="00AF6F24"/>
    <w:rsid w:val="00AF7B38"/>
    <w:rsid w:val="00AF7CD1"/>
    <w:rsid w:val="00B00176"/>
    <w:rsid w:val="00B006FE"/>
    <w:rsid w:val="00B007CB"/>
    <w:rsid w:val="00B00F1E"/>
    <w:rsid w:val="00B01032"/>
    <w:rsid w:val="00B019B2"/>
    <w:rsid w:val="00B01BED"/>
    <w:rsid w:val="00B01CCD"/>
    <w:rsid w:val="00B01EA9"/>
    <w:rsid w:val="00B02367"/>
    <w:rsid w:val="00B0269F"/>
    <w:rsid w:val="00B02AA9"/>
    <w:rsid w:val="00B02FA3"/>
    <w:rsid w:val="00B03374"/>
    <w:rsid w:val="00B042C7"/>
    <w:rsid w:val="00B04487"/>
    <w:rsid w:val="00B04544"/>
    <w:rsid w:val="00B045BC"/>
    <w:rsid w:val="00B045D6"/>
    <w:rsid w:val="00B0465F"/>
    <w:rsid w:val="00B04AA4"/>
    <w:rsid w:val="00B05084"/>
    <w:rsid w:val="00B0523F"/>
    <w:rsid w:val="00B056E9"/>
    <w:rsid w:val="00B05AD3"/>
    <w:rsid w:val="00B05EA4"/>
    <w:rsid w:val="00B06564"/>
    <w:rsid w:val="00B06567"/>
    <w:rsid w:val="00B065CE"/>
    <w:rsid w:val="00B069A7"/>
    <w:rsid w:val="00B06ACE"/>
    <w:rsid w:val="00B07FBA"/>
    <w:rsid w:val="00B105CD"/>
    <w:rsid w:val="00B1174B"/>
    <w:rsid w:val="00B11C89"/>
    <w:rsid w:val="00B12D70"/>
    <w:rsid w:val="00B1388E"/>
    <w:rsid w:val="00B14355"/>
    <w:rsid w:val="00B1438C"/>
    <w:rsid w:val="00B148B7"/>
    <w:rsid w:val="00B14B2A"/>
    <w:rsid w:val="00B155A9"/>
    <w:rsid w:val="00B157F9"/>
    <w:rsid w:val="00B15F72"/>
    <w:rsid w:val="00B16061"/>
    <w:rsid w:val="00B16280"/>
    <w:rsid w:val="00B164E9"/>
    <w:rsid w:val="00B169DE"/>
    <w:rsid w:val="00B16AC4"/>
    <w:rsid w:val="00B16D78"/>
    <w:rsid w:val="00B16D7A"/>
    <w:rsid w:val="00B16E35"/>
    <w:rsid w:val="00B17174"/>
    <w:rsid w:val="00B17609"/>
    <w:rsid w:val="00B20256"/>
    <w:rsid w:val="00B205BF"/>
    <w:rsid w:val="00B206CA"/>
    <w:rsid w:val="00B20B01"/>
    <w:rsid w:val="00B20D09"/>
    <w:rsid w:val="00B21242"/>
    <w:rsid w:val="00B21280"/>
    <w:rsid w:val="00B21953"/>
    <w:rsid w:val="00B21CED"/>
    <w:rsid w:val="00B22003"/>
    <w:rsid w:val="00B22545"/>
    <w:rsid w:val="00B22841"/>
    <w:rsid w:val="00B22BAF"/>
    <w:rsid w:val="00B22BB4"/>
    <w:rsid w:val="00B22D53"/>
    <w:rsid w:val="00B23179"/>
    <w:rsid w:val="00B235A7"/>
    <w:rsid w:val="00B236F6"/>
    <w:rsid w:val="00B23986"/>
    <w:rsid w:val="00B23EA4"/>
    <w:rsid w:val="00B23F9B"/>
    <w:rsid w:val="00B2405B"/>
    <w:rsid w:val="00B2429A"/>
    <w:rsid w:val="00B249F5"/>
    <w:rsid w:val="00B2527C"/>
    <w:rsid w:val="00B255F0"/>
    <w:rsid w:val="00B2568A"/>
    <w:rsid w:val="00B25851"/>
    <w:rsid w:val="00B25ACD"/>
    <w:rsid w:val="00B25B85"/>
    <w:rsid w:val="00B25C9F"/>
    <w:rsid w:val="00B25FDA"/>
    <w:rsid w:val="00B263CC"/>
    <w:rsid w:val="00B263EC"/>
    <w:rsid w:val="00B26543"/>
    <w:rsid w:val="00B2763F"/>
    <w:rsid w:val="00B279B0"/>
    <w:rsid w:val="00B27AAC"/>
    <w:rsid w:val="00B27D72"/>
    <w:rsid w:val="00B30929"/>
    <w:rsid w:val="00B312A0"/>
    <w:rsid w:val="00B31409"/>
    <w:rsid w:val="00B31806"/>
    <w:rsid w:val="00B319A4"/>
    <w:rsid w:val="00B32AF2"/>
    <w:rsid w:val="00B35015"/>
    <w:rsid w:val="00B35233"/>
    <w:rsid w:val="00B3557C"/>
    <w:rsid w:val="00B3571A"/>
    <w:rsid w:val="00B35A12"/>
    <w:rsid w:val="00B35AA6"/>
    <w:rsid w:val="00B35AAE"/>
    <w:rsid w:val="00B35CB4"/>
    <w:rsid w:val="00B365FA"/>
    <w:rsid w:val="00B36A76"/>
    <w:rsid w:val="00B36BA9"/>
    <w:rsid w:val="00B36F5B"/>
    <w:rsid w:val="00B372AA"/>
    <w:rsid w:val="00B373EE"/>
    <w:rsid w:val="00B3745E"/>
    <w:rsid w:val="00B377E8"/>
    <w:rsid w:val="00B37A12"/>
    <w:rsid w:val="00B37B88"/>
    <w:rsid w:val="00B37C3C"/>
    <w:rsid w:val="00B37F9F"/>
    <w:rsid w:val="00B40445"/>
    <w:rsid w:val="00B406D4"/>
    <w:rsid w:val="00B407AB"/>
    <w:rsid w:val="00B40A4C"/>
    <w:rsid w:val="00B40F43"/>
    <w:rsid w:val="00B4104A"/>
    <w:rsid w:val="00B410D3"/>
    <w:rsid w:val="00B4141C"/>
    <w:rsid w:val="00B414DE"/>
    <w:rsid w:val="00B41888"/>
    <w:rsid w:val="00B419C4"/>
    <w:rsid w:val="00B41BEF"/>
    <w:rsid w:val="00B41F2D"/>
    <w:rsid w:val="00B41F8F"/>
    <w:rsid w:val="00B424FA"/>
    <w:rsid w:val="00B42F80"/>
    <w:rsid w:val="00B435A9"/>
    <w:rsid w:val="00B43CB2"/>
    <w:rsid w:val="00B43E68"/>
    <w:rsid w:val="00B4443D"/>
    <w:rsid w:val="00B446CA"/>
    <w:rsid w:val="00B45308"/>
    <w:rsid w:val="00B45874"/>
    <w:rsid w:val="00B45A52"/>
    <w:rsid w:val="00B46101"/>
    <w:rsid w:val="00B46175"/>
    <w:rsid w:val="00B4646B"/>
    <w:rsid w:val="00B46D53"/>
    <w:rsid w:val="00B4746B"/>
    <w:rsid w:val="00B475B3"/>
    <w:rsid w:val="00B47766"/>
    <w:rsid w:val="00B50111"/>
    <w:rsid w:val="00B50697"/>
    <w:rsid w:val="00B510C9"/>
    <w:rsid w:val="00B512D7"/>
    <w:rsid w:val="00B51544"/>
    <w:rsid w:val="00B518BE"/>
    <w:rsid w:val="00B51A4F"/>
    <w:rsid w:val="00B51D3D"/>
    <w:rsid w:val="00B522BA"/>
    <w:rsid w:val="00B52493"/>
    <w:rsid w:val="00B5260C"/>
    <w:rsid w:val="00B5280C"/>
    <w:rsid w:val="00B53491"/>
    <w:rsid w:val="00B537EE"/>
    <w:rsid w:val="00B53DE8"/>
    <w:rsid w:val="00B53E0B"/>
    <w:rsid w:val="00B53F90"/>
    <w:rsid w:val="00B54ED5"/>
    <w:rsid w:val="00B552BF"/>
    <w:rsid w:val="00B556A3"/>
    <w:rsid w:val="00B558BD"/>
    <w:rsid w:val="00B56376"/>
    <w:rsid w:val="00B56474"/>
    <w:rsid w:val="00B56D65"/>
    <w:rsid w:val="00B57202"/>
    <w:rsid w:val="00B57B02"/>
    <w:rsid w:val="00B57EF1"/>
    <w:rsid w:val="00B6045E"/>
    <w:rsid w:val="00B61E32"/>
    <w:rsid w:val="00B623BF"/>
    <w:rsid w:val="00B63245"/>
    <w:rsid w:val="00B63281"/>
    <w:rsid w:val="00B63546"/>
    <w:rsid w:val="00B63870"/>
    <w:rsid w:val="00B63DCF"/>
    <w:rsid w:val="00B64157"/>
    <w:rsid w:val="00B649F4"/>
    <w:rsid w:val="00B64AE9"/>
    <w:rsid w:val="00B64D44"/>
    <w:rsid w:val="00B65120"/>
    <w:rsid w:val="00B652D1"/>
    <w:rsid w:val="00B6606B"/>
    <w:rsid w:val="00B664C7"/>
    <w:rsid w:val="00B66C16"/>
    <w:rsid w:val="00B66F18"/>
    <w:rsid w:val="00B67353"/>
    <w:rsid w:val="00B674E6"/>
    <w:rsid w:val="00B67C01"/>
    <w:rsid w:val="00B67F1E"/>
    <w:rsid w:val="00B67F71"/>
    <w:rsid w:val="00B67FA4"/>
    <w:rsid w:val="00B700A7"/>
    <w:rsid w:val="00B70F8B"/>
    <w:rsid w:val="00B7136C"/>
    <w:rsid w:val="00B71D6F"/>
    <w:rsid w:val="00B725C6"/>
    <w:rsid w:val="00B735BB"/>
    <w:rsid w:val="00B739B6"/>
    <w:rsid w:val="00B739F6"/>
    <w:rsid w:val="00B73B3D"/>
    <w:rsid w:val="00B73CFA"/>
    <w:rsid w:val="00B73E61"/>
    <w:rsid w:val="00B73FF5"/>
    <w:rsid w:val="00B74C0C"/>
    <w:rsid w:val="00B74EEC"/>
    <w:rsid w:val="00B7508A"/>
    <w:rsid w:val="00B750EF"/>
    <w:rsid w:val="00B751D2"/>
    <w:rsid w:val="00B755BF"/>
    <w:rsid w:val="00B759A4"/>
    <w:rsid w:val="00B759CA"/>
    <w:rsid w:val="00B75A51"/>
    <w:rsid w:val="00B75C45"/>
    <w:rsid w:val="00B76023"/>
    <w:rsid w:val="00B761E0"/>
    <w:rsid w:val="00B769D8"/>
    <w:rsid w:val="00B76BDE"/>
    <w:rsid w:val="00B778D8"/>
    <w:rsid w:val="00B77D05"/>
    <w:rsid w:val="00B77D8E"/>
    <w:rsid w:val="00B77E1D"/>
    <w:rsid w:val="00B80003"/>
    <w:rsid w:val="00B8037C"/>
    <w:rsid w:val="00B80A4B"/>
    <w:rsid w:val="00B80AC6"/>
    <w:rsid w:val="00B80CC4"/>
    <w:rsid w:val="00B80D77"/>
    <w:rsid w:val="00B8148F"/>
    <w:rsid w:val="00B81A6C"/>
    <w:rsid w:val="00B81B35"/>
    <w:rsid w:val="00B82499"/>
    <w:rsid w:val="00B82542"/>
    <w:rsid w:val="00B82AD2"/>
    <w:rsid w:val="00B82F28"/>
    <w:rsid w:val="00B8317D"/>
    <w:rsid w:val="00B83B22"/>
    <w:rsid w:val="00B83EBA"/>
    <w:rsid w:val="00B84306"/>
    <w:rsid w:val="00B8470E"/>
    <w:rsid w:val="00B84AC6"/>
    <w:rsid w:val="00B84BEC"/>
    <w:rsid w:val="00B85243"/>
    <w:rsid w:val="00B853E1"/>
    <w:rsid w:val="00B857D5"/>
    <w:rsid w:val="00B85DE5"/>
    <w:rsid w:val="00B85E07"/>
    <w:rsid w:val="00B8665F"/>
    <w:rsid w:val="00B86C3E"/>
    <w:rsid w:val="00B86E7D"/>
    <w:rsid w:val="00B8731A"/>
    <w:rsid w:val="00B876AC"/>
    <w:rsid w:val="00B87C98"/>
    <w:rsid w:val="00B87DBD"/>
    <w:rsid w:val="00B902D4"/>
    <w:rsid w:val="00B90B8F"/>
    <w:rsid w:val="00B90F73"/>
    <w:rsid w:val="00B91755"/>
    <w:rsid w:val="00B91A6C"/>
    <w:rsid w:val="00B9231F"/>
    <w:rsid w:val="00B929E5"/>
    <w:rsid w:val="00B92D13"/>
    <w:rsid w:val="00B935BF"/>
    <w:rsid w:val="00B93B51"/>
    <w:rsid w:val="00B93B59"/>
    <w:rsid w:val="00B93D26"/>
    <w:rsid w:val="00B9406A"/>
    <w:rsid w:val="00B94990"/>
    <w:rsid w:val="00B95080"/>
    <w:rsid w:val="00B95178"/>
    <w:rsid w:val="00B958A7"/>
    <w:rsid w:val="00B960D6"/>
    <w:rsid w:val="00B9624A"/>
    <w:rsid w:val="00B9628F"/>
    <w:rsid w:val="00B97553"/>
    <w:rsid w:val="00B97787"/>
    <w:rsid w:val="00B97C74"/>
    <w:rsid w:val="00BA0343"/>
    <w:rsid w:val="00BA0838"/>
    <w:rsid w:val="00BA0B05"/>
    <w:rsid w:val="00BA14A7"/>
    <w:rsid w:val="00BA171D"/>
    <w:rsid w:val="00BA1A39"/>
    <w:rsid w:val="00BA1C10"/>
    <w:rsid w:val="00BA21AA"/>
    <w:rsid w:val="00BA2280"/>
    <w:rsid w:val="00BA27B2"/>
    <w:rsid w:val="00BA28FB"/>
    <w:rsid w:val="00BA2A08"/>
    <w:rsid w:val="00BA3023"/>
    <w:rsid w:val="00BA327E"/>
    <w:rsid w:val="00BA36FB"/>
    <w:rsid w:val="00BA3BC2"/>
    <w:rsid w:val="00BA3ED4"/>
    <w:rsid w:val="00BA4596"/>
    <w:rsid w:val="00BA4847"/>
    <w:rsid w:val="00BA4A75"/>
    <w:rsid w:val="00BA4C6C"/>
    <w:rsid w:val="00BA5238"/>
    <w:rsid w:val="00BA5449"/>
    <w:rsid w:val="00BA54D8"/>
    <w:rsid w:val="00BA5561"/>
    <w:rsid w:val="00BA55EB"/>
    <w:rsid w:val="00BA560D"/>
    <w:rsid w:val="00BA56D2"/>
    <w:rsid w:val="00BA5B6C"/>
    <w:rsid w:val="00BA6177"/>
    <w:rsid w:val="00BA61B7"/>
    <w:rsid w:val="00BA64DF"/>
    <w:rsid w:val="00BA65B8"/>
    <w:rsid w:val="00BA6B40"/>
    <w:rsid w:val="00BA72E0"/>
    <w:rsid w:val="00BA76E0"/>
    <w:rsid w:val="00BA7704"/>
    <w:rsid w:val="00BA78F8"/>
    <w:rsid w:val="00BB0728"/>
    <w:rsid w:val="00BB0731"/>
    <w:rsid w:val="00BB0C87"/>
    <w:rsid w:val="00BB0EB7"/>
    <w:rsid w:val="00BB1435"/>
    <w:rsid w:val="00BB1671"/>
    <w:rsid w:val="00BB16D4"/>
    <w:rsid w:val="00BB1943"/>
    <w:rsid w:val="00BB1EC4"/>
    <w:rsid w:val="00BB26AC"/>
    <w:rsid w:val="00BB27CB"/>
    <w:rsid w:val="00BB2A25"/>
    <w:rsid w:val="00BB339D"/>
    <w:rsid w:val="00BB37B6"/>
    <w:rsid w:val="00BB3BDF"/>
    <w:rsid w:val="00BB48DE"/>
    <w:rsid w:val="00BB4B02"/>
    <w:rsid w:val="00BB4F95"/>
    <w:rsid w:val="00BB51E9"/>
    <w:rsid w:val="00BB5B4B"/>
    <w:rsid w:val="00BB5D3D"/>
    <w:rsid w:val="00BB60F6"/>
    <w:rsid w:val="00BB7628"/>
    <w:rsid w:val="00BB77EC"/>
    <w:rsid w:val="00BB792A"/>
    <w:rsid w:val="00BB79F9"/>
    <w:rsid w:val="00BB7FEA"/>
    <w:rsid w:val="00BC01B9"/>
    <w:rsid w:val="00BC0613"/>
    <w:rsid w:val="00BC081C"/>
    <w:rsid w:val="00BC0D1F"/>
    <w:rsid w:val="00BC0FDC"/>
    <w:rsid w:val="00BC1189"/>
    <w:rsid w:val="00BC1627"/>
    <w:rsid w:val="00BC190A"/>
    <w:rsid w:val="00BC1E1E"/>
    <w:rsid w:val="00BC2289"/>
    <w:rsid w:val="00BC2E33"/>
    <w:rsid w:val="00BC3053"/>
    <w:rsid w:val="00BC3203"/>
    <w:rsid w:val="00BC324D"/>
    <w:rsid w:val="00BC3EBA"/>
    <w:rsid w:val="00BC413C"/>
    <w:rsid w:val="00BC41F8"/>
    <w:rsid w:val="00BC4D2E"/>
    <w:rsid w:val="00BC4EDD"/>
    <w:rsid w:val="00BC5197"/>
    <w:rsid w:val="00BC53ED"/>
    <w:rsid w:val="00BC625A"/>
    <w:rsid w:val="00BC73E1"/>
    <w:rsid w:val="00BC76E6"/>
    <w:rsid w:val="00BC7A59"/>
    <w:rsid w:val="00BC7C20"/>
    <w:rsid w:val="00BC7F1A"/>
    <w:rsid w:val="00BD09C5"/>
    <w:rsid w:val="00BD0D01"/>
    <w:rsid w:val="00BD0DD1"/>
    <w:rsid w:val="00BD196C"/>
    <w:rsid w:val="00BD19A5"/>
    <w:rsid w:val="00BD20C1"/>
    <w:rsid w:val="00BD31C7"/>
    <w:rsid w:val="00BD323A"/>
    <w:rsid w:val="00BD3401"/>
    <w:rsid w:val="00BD34AA"/>
    <w:rsid w:val="00BD441E"/>
    <w:rsid w:val="00BD44F0"/>
    <w:rsid w:val="00BD455D"/>
    <w:rsid w:val="00BD48AC"/>
    <w:rsid w:val="00BD598E"/>
    <w:rsid w:val="00BD5A79"/>
    <w:rsid w:val="00BD5F1A"/>
    <w:rsid w:val="00BD6571"/>
    <w:rsid w:val="00BD6758"/>
    <w:rsid w:val="00BD6A57"/>
    <w:rsid w:val="00BD6C50"/>
    <w:rsid w:val="00BD7A9B"/>
    <w:rsid w:val="00BD7C05"/>
    <w:rsid w:val="00BD7E18"/>
    <w:rsid w:val="00BD7E23"/>
    <w:rsid w:val="00BE01FE"/>
    <w:rsid w:val="00BE02AA"/>
    <w:rsid w:val="00BE0B36"/>
    <w:rsid w:val="00BE1234"/>
    <w:rsid w:val="00BE1316"/>
    <w:rsid w:val="00BE153D"/>
    <w:rsid w:val="00BE1680"/>
    <w:rsid w:val="00BE1C75"/>
    <w:rsid w:val="00BE20C4"/>
    <w:rsid w:val="00BE2FA6"/>
    <w:rsid w:val="00BE309D"/>
    <w:rsid w:val="00BE333F"/>
    <w:rsid w:val="00BE36A3"/>
    <w:rsid w:val="00BE3928"/>
    <w:rsid w:val="00BE3C21"/>
    <w:rsid w:val="00BE3F81"/>
    <w:rsid w:val="00BE428A"/>
    <w:rsid w:val="00BE4E83"/>
    <w:rsid w:val="00BE5D75"/>
    <w:rsid w:val="00BE6912"/>
    <w:rsid w:val="00BE6C9E"/>
    <w:rsid w:val="00BE6E67"/>
    <w:rsid w:val="00BE704D"/>
    <w:rsid w:val="00BE7406"/>
    <w:rsid w:val="00BE752A"/>
    <w:rsid w:val="00BE7603"/>
    <w:rsid w:val="00BE77CE"/>
    <w:rsid w:val="00BE7AD3"/>
    <w:rsid w:val="00BE7FF1"/>
    <w:rsid w:val="00BE7FF9"/>
    <w:rsid w:val="00BF035F"/>
    <w:rsid w:val="00BF10B7"/>
    <w:rsid w:val="00BF1A2B"/>
    <w:rsid w:val="00BF256F"/>
    <w:rsid w:val="00BF2940"/>
    <w:rsid w:val="00BF2B21"/>
    <w:rsid w:val="00BF2E47"/>
    <w:rsid w:val="00BF2F32"/>
    <w:rsid w:val="00BF3206"/>
    <w:rsid w:val="00BF3279"/>
    <w:rsid w:val="00BF3392"/>
    <w:rsid w:val="00BF3603"/>
    <w:rsid w:val="00BF3763"/>
    <w:rsid w:val="00BF4193"/>
    <w:rsid w:val="00BF4585"/>
    <w:rsid w:val="00BF46FD"/>
    <w:rsid w:val="00BF4A0B"/>
    <w:rsid w:val="00BF4F38"/>
    <w:rsid w:val="00BF4F4A"/>
    <w:rsid w:val="00BF5B18"/>
    <w:rsid w:val="00BF5EFA"/>
    <w:rsid w:val="00BF62B8"/>
    <w:rsid w:val="00BF63DF"/>
    <w:rsid w:val="00BF64ED"/>
    <w:rsid w:val="00BF74C7"/>
    <w:rsid w:val="00BF7528"/>
    <w:rsid w:val="00BF7642"/>
    <w:rsid w:val="00BF77E1"/>
    <w:rsid w:val="00BF78E3"/>
    <w:rsid w:val="00BF7D06"/>
    <w:rsid w:val="00BF7F22"/>
    <w:rsid w:val="00C0019E"/>
    <w:rsid w:val="00C00992"/>
    <w:rsid w:val="00C00B32"/>
    <w:rsid w:val="00C015F1"/>
    <w:rsid w:val="00C01F33"/>
    <w:rsid w:val="00C02026"/>
    <w:rsid w:val="00C02711"/>
    <w:rsid w:val="00C02A4C"/>
    <w:rsid w:val="00C02AB9"/>
    <w:rsid w:val="00C02ADB"/>
    <w:rsid w:val="00C02CC6"/>
    <w:rsid w:val="00C040F7"/>
    <w:rsid w:val="00C041BB"/>
    <w:rsid w:val="00C044AB"/>
    <w:rsid w:val="00C0464E"/>
    <w:rsid w:val="00C048ED"/>
    <w:rsid w:val="00C04974"/>
    <w:rsid w:val="00C04C54"/>
    <w:rsid w:val="00C04E2F"/>
    <w:rsid w:val="00C05706"/>
    <w:rsid w:val="00C0579B"/>
    <w:rsid w:val="00C0590C"/>
    <w:rsid w:val="00C05CB7"/>
    <w:rsid w:val="00C060F0"/>
    <w:rsid w:val="00C0617B"/>
    <w:rsid w:val="00C06295"/>
    <w:rsid w:val="00C06315"/>
    <w:rsid w:val="00C0699B"/>
    <w:rsid w:val="00C07377"/>
    <w:rsid w:val="00C07810"/>
    <w:rsid w:val="00C1044E"/>
    <w:rsid w:val="00C10478"/>
    <w:rsid w:val="00C10482"/>
    <w:rsid w:val="00C104BA"/>
    <w:rsid w:val="00C1074B"/>
    <w:rsid w:val="00C10AB9"/>
    <w:rsid w:val="00C10AC8"/>
    <w:rsid w:val="00C10BF1"/>
    <w:rsid w:val="00C10CCE"/>
    <w:rsid w:val="00C115EC"/>
    <w:rsid w:val="00C116BC"/>
    <w:rsid w:val="00C12107"/>
    <w:rsid w:val="00C12650"/>
    <w:rsid w:val="00C1295A"/>
    <w:rsid w:val="00C12D21"/>
    <w:rsid w:val="00C12E87"/>
    <w:rsid w:val="00C135AF"/>
    <w:rsid w:val="00C1376B"/>
    <w:rsid w:val="00C13A4B"/>
    <w:rsid w:val="00C13D46"/>
    <w:rsid w:val="00C14642"/>
    <w:rsid w:val="00C1472E"/>
    <w:rsid w:val="00C14D4B"/>
    <w:rsid w:val="00C14F0B"/>
    <w:rsid w:val="00C154BB"/>
    <w:rsid w:val="00C159C8"/>
    <w:rsid w:val="00C15BCF"/>
    <w:rsid w:val="00C15DA7"/>
    <w:rsid w:val="00C1641E"/>
    <w:rsid w:val="00C16685"/>
    <w:rsid w:val="00C16880"/>
    <w:rsid w:val="00C2003B"/>
    <w:rsid w:val="00C200D6"/>
    <w:rsid w:val="00C20464"/>
    <w:rsid w:val="00C20848"/>
    <w:rsid w:val="00C20BCF"/>
    <w:rsid w:val="00C20C02"/>
    <w:rsid w:val="00C2129E"/>
    <w:rsid w:val="00C22138"/>
    <w:rsid w:val="00C2268C"/>
    <w:rsid w:val="00C22703"/>
    <w:rsid w:val="00C22F57"/>
    <w:rsid w:val="00C2312C"/>
    <w:rsid w:val="00C23615"/>
    <w:rsid w:val="00C236A0"/>
    <w:rsid w:val="00C23A7C"/>
    <w:rsid w:val="00C23ADD"/>
    <w:rsid w:val="00C23BAA"/>
    <w:rsid w:val="00C241B2"/>
    <w:rsid w:val="00C2430B"/>
    <w:rsid w:val="00C244D1"/>
    <w:rsid w:val="00C24613"/>
    <w:rsid w:val="00C24EB0"/>
    <w:rsid w:val="00C25158"/>
    <w:rsid w:val="00C2536D"/>
    <w:rsid w:val="00C253A3"/>
    <w:rsid w:val="00C256EC"/>
    <w:rsid w:val="00C25711"/>
    <w:rsid w:val="00C25ECC"/>
    <w:rsid w:val="00C2631E"/>
    <w:rsid w:val="00C26529"/>
    <w:rsid w:val="00C2666E"/>
    <w:rsid w:val="00C26853"/>
    <w:rsid w:val="00C269BB"/>
    <w:rsid w:val="00C26B0D"/>
    <w:rsid w:val="00C26EDB"/>
    <w:rsid w:val="00C274F8"/>
    <w:rsid w:val="00C277C3"/>
    <w:rsid w:val="00C279B5"/>
    <w:rsid w:val="00C27A1D"/>
    <w:rsid w:val="00C27B5B"/>
    <w:rsid w:val="00C27C45"/>
    <w:rsid w:val="00C302E9"/>
    <w:rsid w:val="00C30AE0"/>
    <w:rsid w:val="00C31387"/>
    <w:rsid w:val="00C325E7"/>
    <w:rsid w:val="00C327E9"/>
    <w:rsid w:val="00C32D47"/>
    <w:rsid w:val="00C32DD1"/>
    <w:rsid w:val="00C33096"/>
    <w:rsid w:val="00C339E4"/>
    <w:rsid w:val="00C33B33"/>
    <w:rsid w:val="00C33DD3"/>
    <w:rsid w:val="00C34373"/>
    <w:rsid w:val="00C34DE5"/>
    <w:rsid w:val="00C34ED6"/>
    <w:rsid w:val="00C354F6"/>
    <w:rsid w:val="00C35DAF"/>
    <w:rsid w:val="00C35DD8"/>
    <w:rsid w:val="00C35FEB"/>
    <w:rsid w:val="00C363D8"/>
    <w:rsid w:val="00C367F9"/>
    <w:rsid w:val="00C36890"/>
    <w:rsid w:val="00C368C7"/>
    <w:rsid w:val="00C3699E"/>
    <w:rsid w:val="00C36D72"/>
    <w:rsid w:val="00C3719D"/>
    <w:rsid w:val="00C371E5"/>
    <w:rsid w:val="00C37ABF"/>
    <w:rsid w:val="00C37B0A"/>
    <w:rsid w:val="00C37D3F"/>
    <w:rsid w:val="00C403FE"/>
    <w:rsid w:val="00C40880"/>
    <w:rsid w:val="00C4093E"/>
    <w:rsid w:val="00C409F4"/>
    <w:rsid w:val="00C40DB3"/>
    <w:rsid w:val="00C410F2"/>
    <w:rsid w:val="00C414F7"/>
    <w:rsid w:val="00C41794"/>
    <w:rsid w:val="00C417B7"/>
    <w:rsid w:val="00C41FC5"/>
    <w:rsid w:val="00C424C7"/>
    <w:rsid w:val="00C42DA2"/>
    <w:rsid w:val="00C434EF"/>
    <w:rsid w:val="00C437E2"/>
    <w:rsid w:val="00C43FA8"/>
    <w:rsid w:val="00C44239"/>
    <w:rsid w:val="00C4445A"/>
    <w:rsid w:val="00C4451C"/>
    <w:rsid w:val="00C44D76"/>
    <w:rsid w:val="00C45DC3"/>
    <w:rsid w:val="00C461BA"/>
    <w:rsid w:val="00C4620E"/>
    <w:rsid w:val="00C469B5"/>
    <w:rsid w:val="00C46B05"/>
    <w:rsid w:val="00C46D1A"/>
    <w:rsid w:val="00C46FE2"/>
    <w:rsid w:val="00C47026"/>
    <w:rsid w:val="00C4762D"/>
    <w:rsid w:val="00C4763C"/>
    <w:rsid w:val="00C47C23"/>
    <w:rsid w:val="00C47E05"/>
    <w:rsid w:val="00C47FAC"/>
    <w:rsid w:val="00C47FDC"/>
    <w:rsid w:val="00C500C9"/>
    <w:rsid w:val="00C505BC"/>
    <w:rsid w:val="00C507D5"/>
    <w:rsid w:val="00C509C5"/>
    <w:rsid w:val="00C50C1A"/>
    <w:rsid w:val="00C50D81"/>
    <w:rsid w:val="00C50DE5"/>
    <w:rsid w:val="00C50E24"/>
    <w:rsid w:val="00C51E75"/>
    <w:rsid w:val="00C525E5"/>
    <w:rsid w:val="00C52CC1"/>
    <w:rsid w:val="00C52D65"/>
    <w:rsid w:val="00C52EC9"/>
    <w:rsid w:val="00C5343E"/>
    <w:rsid w:val="00C536B4"/>
    <w:rsid w:val="00C538AC"/>
    <w:rsid w:val="00C5395B"/>
    <w:rsid w:val="00C5399A"/>
    <w:rsid w:val="00C53D52"/>
    <w:rsid w:val="00C541C4"/>
    <w:rsid w:val="00C541D3"/>
    <w:rsid w:val="00C54995"/>
    <w:rsid w:val="00C54D41"/>
    <w:rsid w:val="00C55C08"/>
    <w:rsid w:val="00C55C18"/>
    <w:rsid w:val="00C55CF9"/>
    <w:rsid w:val="00C5639D"/>
    <w:rsid w:val="00C569FC"/>
    <w:rsid w:val="00C56E6D"/>
    <w:rsid w:val="00C602FE"/>
    <w:rsid w:val="00C6065A"/>
    <w:rsid w:val="00C60783"/>
    <w:rsid w:val="00C60CBA"/>
    <w:rsid w:val="00C62087"/>
    <w:rsid w:val="00C62371"/>
    <w:rsid w:val="00C62558"/>
    <w:rsid w:val="00C62EA2"/>
    <w:rsid w:val="00C637B7"/>
    <w:rsid w:val="00C63A65"/>
    <w:rsid w:val="00C63D0A"/>
    <w:rsid w:val="00C641E2"/>
    <w:rsid w:val="00C643A2"/>
    <w:rsid w:val="00C64644"/>
    <w:rsid w:val="00C64672"/>
    <w:rsid w:val="00C64B37"/>
    <w:rsid w:val="00C6504B"/>
    <w:rsid w:val="00C65623"/>
    <w:rsid w:val="00C65D68"/>
    <w:rsid w:val="00C65F45"/>
    <w:rsid w:val="00C6669A"/>
    <w:rsid w:val="00C66725"/>
    <w:rsid w:val="00C66B9E"/>
    <w:rsid w:val="00C67466"/>
    <w:rsid w:val="00C67629"/>
    <w:rsid w:val="00C67823"/>
    <w:rsid w:val="00C67A74"/>
    <w:rsid w:val="00C67F02"/>
    <w:rsid w:val="00C70024"/>
    <w:rsid w:val="00C70039"/>
    <w:rsid w:val="00C705D1"/>
    <w:rsid w:val="00C70697"/>
    <w:rsid w:val="00C7120B"/>
    <w:rsid w:val="00C71626"/>
    <w:rsid w:val="00C718DC"/>
    <w:rsid w:val="00C719F4"/>
    <w:rsid w:val="00C71F71"/>
    <w:rsid w:val="00C72642"/>
    <w:rsid w:val="00C728A0"/>
    <w:rsid w:val="00C72CAC"/>
    <w:rsid w:val="00C72EF4"/>
    <w:rsid w:val="00C73202"/>
    <w:rsid w:val="00C73CB5"/>
    <w:rsid w:val="00C73D3E"/>
    <w:rsid w:val="00C73FA8"/>
    <w:rsid w:val="00C7468E"/>
    <w:rsid w:val="00C7492A"/>
    <w:rsid w:val="00C750F9"/>
    <w:rsid w:val="00C756EB"/>
    <w:rsid w:val="00C75A6D"/>
    <w:rsid w:val="00C75BE9"/>
    <w:rsid w:val="00C75D2F"/>
    <w:rsid w:val="00C75E8F"/>
    <w:rsid w:val="00C75EA2"/>
    <w:rsid w:val="00C762AC"/>
    <w:rsid w:val="00C767BE"/>
    <w:rsid w:val="00C76C32"/>
    <w:rsid w:val="00C76E3C"/>
    <w:rsid w:val="00C8034E"/>
    <w:rsid w:val="00C80DD7"/>
    <w:rsid w:val="00C811F5"/>
    <w:rsid w:val="00C81568"/>
    <w:rsid w:val="00C81F14"/>
    <w:rsid w:val="00C8201B"/>
    <w:rsid w:val="00C82022"/>
    <w:rsid w:val="00C82045"/>
    <w:rsid w:val="00C82393"/>
    <w:rsid w:val="00C82EE4"/>
    <w:rsid w:val="00C82FC1"/>
    <w:rsid w:val="00C82FFD"/>
    <w:rsid w:val="00C83B70"/>
    <w:rsid w:val="00C8407B"/>
    <w:rsid w:val="00C840F3"/>
    <w:rsid w:val="00C846C7"/>
    <w:rsid w:val="00C84A6E"/>
    <w:rsid w:val="00C84AD9"/>
    <w:rsid w:val="00C86712"/>
    <w:rsid w:val="00C86967"/>
    <w:rsid w:val="00C86E99"/>
    <w:rsid w:val="00C87109"/>
    <w:rsid w:val="00C874DF"/>
    <w:rsid w:val="00C87B63"/>
    <w:rsid w:val="00C87C7B"/>
    <w:rsid w:val="00C87D64"/>
    <w:rsid w:val="00C87DDA"/>
    <w:rsid w:val="00C87E6C"/>
    <w:rsid w:val="00C87E79"/>
    <w:rsid w:val="00C9027A"/>
    <w:rsid w:val="00C9058E"/>
    <w:rsid w:val="00C9068E"/>
    <w:rsid w:val="00C911E8"/>
    <w:rsid w:val="00C91A5E"/>
    <w:rsid w:val="00C91A8A"/>
    <w:rsid w:val="00C91CE5"/>
    <w:rsid w:val="00C91E65"/>
    <w:rsid w:val="00C924A7"/>
    <w:rsid w:val="00C92663"/>
    <w:rsid w:val="00C93007"/>
    <w:rsid w:val="00C933DA"/>
    <w:rsid w:val="00C93418"/>
    <w:rsid w:val="00C93ABF"/>
    <w:rsid w:val="00C93C4B"/>
    <w:rsid w:val="00C93D70"/>
    <w:rsid w:val="00C9400A"/>
    <w:rsid w:val="00C941E5"/>
    <w:rsid w:val="00C942A9"/>
    <w:rsid w:val="00C944AB"/>
    <w:rsid w:val="00C945EE"/>
    <w:rsid w:val="00C95204"/>
    <w:rsid w:val="00C95B40"/>
    <w:rsid w:val="00C95BE8"/>
    <w:rsid w:val="00C9628D"/>
    <w:rsid w:val="00C962EC"/>
    <w:rsid w:val="00C96407"/>
    <w:rsid w:val="00C9778C"/>
    <w:rsid w:val="00C978DC"/>
    <w:rsid w:val="00C979E4"/>
    <w:rsid w:val="00C97E2F"/>
    <w:rsid w:val="00C97E62"/>
    <w:rsid w:val="00CA0B04"/>
    <w:rsid w:val="00CA0E57"/>
    <w:rsid w:val="00CA1045"/>
    <w:rsid w:val="00CA1068"/>
    <w:rsid w:val="00CA10B0"/>
    <w:rsid w:val="00CA11E6"/>
    <w:rsid w:val="00CA1203"/>
    <w:rsid w:val="00CA1933"/>
    <w:rsid w:val="00CA1A44"/>
    <w:rsid w:val="00CA1D10"/>
    <w:rsid w:val="00CA1D97"/>
    <w:rsid w:val="00CA1DD1"/>
    <w:rsid w:val="00CA1ECE"/>
    <w:rsid w:val="00CA1ED8"/>
    <w:rsid w:val="00CA20B2"/>
    <w:rsid w:val="00CA229A"/>
    <w:rsid w:val="00CA2417"/>
    <w:rsid w:val="00CA2B5E"/>
    <w:rsid w:val="00CA2CF6"/>
    <w:rsid w:val="00CA2E4F"/>
    <w:rsid w:val="00CA37EE"/>
    <w:rsid w:val="00CA3ACA"/>
    <w:rsid w:val="00CA491F"/>
    <w:rsid w:val="00CA5CC8"/>
    <w:rsid w:val="00CA5D04"/>
    <w:rsid w:val="00CA65D6"/>
    <w:rsid w:val="00CA68AD"/>
    <w:rsid w:val="00CA6A89"/>
    <w:rsid w:val="00CA6DB8"/>
    <w:rsid w:val="00CA6EF3"/>
    <w:rsid w:val="00CB14F0"/>
    <w:rsid w:val="00CB1945"/>
    <w:rsid w:val="00CB1C00"/>
    <w:rsid w:val="00CB1E33"/>
    <w:rsid w:val="00CB1E90"/>
    <w:rsid w:val="00CB1F63"/>
    <w:rsid w:val="00CB1FD5"/>
    <w:rsid w:val="00CB29BE"/>
    <w:rsid w:val="00CB2D8A"/>
    <w:rsid w:val="00CB2DA2"/>
    <w:rsid w:val="00CB2F15"/>
    <w:rsid w:val="00CB3610"/>
    <w:rsid w:val="00CB3C9C"/>
    <w:rsid w:val="00CB408A"/>
    <w:rsid w:val="00CB44A7"/>
    <w:rsid w:val="00CB4F8A"/>
    <w:rsid w:val="00CB5842"/>
    <w:rsid w:val="00CB5B06"/>
    <w:rsid w:val="00CB63B8"/>
    <w:rsid w:val="00CB67B6"/>
    <w:rsid w:val="00CB690B"/>
    <w:rsid w:val="00CB6985"/>
    <w:rsid w:val="00CB7170"/>
    <w:rsid w:val="00CB7312"/>
    <w:rsid w:val="00CB7724"/>
    <w:rsid w:val="00CB773E"/>
    <w:rsid w:val="00CC040E"/>
    <w:rsid w:val="00CC0DA2"/>
    <w:rsid w:val="00CC111F"/>
    <w:rsid w:val="00CC127F"/>
    <w:rsid w:val="00CC1385"/>
    <w:rsid w:val="00CC13EB"/>
    <w:rsid w:val="00CC18E7"/>
    <w:rsid w:val="00CC19FF"/>
    <w:rsid w:val="00CC2011"/>
    <w:rsid w:val="00CC22D9"/>
    <w:rsid w:val="00CC24AB"/>
    <w:rsid w:val="00CC2862"/>
    <w:rsid w:val="00CC28B2"/>
    <w:rsid w:val="00CC3089"/>
    <w:rsid w:val="00CC379C"/>
    <w:rsid w:val="00CC3EA0"/>
    <w:rsid w:val="00CC4C8F"/>
    <w:rsid w:val="00CC4CF6"/>
    <w:rsid w:val="00CC5121"/>
    <w:rsid w:val="00CC5ADA"/>
    <w:rsid w:val="00CC5DF6"/>
    <w:rsid w:val="00CC60E3"/>
    <w:rsid w:val="00CC67CC"/>
    <w:rsid w:val="00CC6F40"/>
    <w:rsid w:val="00CC7809"/>
    <w:rsid w:val="00CC7B45"/>
    <w:rsid w:val="00CC7BFE"/>
    <w:rsid w:val="00CC7C18"/>
    <w:rsid w:val="00CC7C89"/>
    <w:rsid w:val="00CD0898"/>
    <w:rsid w:val="00CD091C"/>
    <w:rsid w:val="00CD0B46"/>
    <w:rsid w:val="00CD1188"/>
    <w:rsid w:val="00CD17CA"/>
    <w:rsid w:val="00CD225B"/>
    <w:rsid w:val="00CD2D62"/>
    <w:rsid w:val="00CD2D68"/>
    <w:rsid w:val="00CD2EC1"/>
    <w:rsid w:val="00CD2ED1"/>
    <w:rsid w:val="00CD337B"/>
    <w:rsid w:val="00CD3734"/>
    <w:rsid w:val="00CD37FA"/>
    <w:rsid w:val="00CD38DB"/>
    <w:rsid w:val="00CD401F"/>
    <w:rsid w:val="00CD40C0"/>
    <w:rsid w:val="00CD43C6"/>
    <w:rsid w:val="00CD49A8"/>
    <w:rsid w:val="00CD4D92"/>
    <w:rsid w:val="00CD512A"/>
    <w:rsid w:val="00CD539C"/>
    <w:rsid w:val="00CD5772"/>
    <w:rsid w:val="00CD587C"/>
    <w:rsid w:val="00CD5B93"/>
    <w:rsid w:val="00CD5D63"/>
    <w:rsid w:val="00CD61A1"/>
    <w:rsid w:val="00CD6AD7"/>
    <w:rsid w:val="00CD778A"/>
    <w:rsid w:val="00CD7B56"/>
    <w:rsid w:val="00CD7C39"/>
    <w:rsid w:val="00CD7E23"/>
    <w:rsid w:val="00CE0259"/>
    <w:rsid w:val="00CE0424"/>
    <w:rsid w:val="00CE0D5E"/>
    <w:rsid w:val="00CE1A44"/>
    <w:rsid w:val="00CE1CD9"/>
    <w:rsid w:val="00CE1CEE"/>
    <w:rsid w:val="00CE1D9F"/>
    <w:rsid w:val="00CE2323"/>
    <w:rsid w:val="00CE2AE5"/>
    <w:rsid w:val="00CE2E43"/>
    <w:rsid w:val="00CE33DE"/>
    <w:rsid w:val="00CE3678"/>
    <w:rsid w:val="00CE467F"/>
    <w:rsid w:val="00CE4E1D"/>
    <w:rsid w:val="00CE540B"/>
    <w:rsid w:val="00CE65A7"/>
    <w:rsid w:val="00CE6CA2"/>
    <w:rsid w:val="00CE6D5A"/>
    <w:rsid w:val="00CE6E14"/>
    <w:rsid w:val="00CE7561"/>
    <w:rsid w:val="00CE77FE"/>
    <w:rsid w:val="00CE78A3"/>
    <w:rsid w:val="00CE7B2F"/>
    <w:rsid w:val="00CE7CC5"/>
    <w:rsid w:val="00CF01B9"/>
    <w:rsid w:val="00CF0299"/>
    <w:rsid w:val="00CF0909"/>
    <w:rsid w:val="00CF0DC4"/>
    <w:rsid w:val="00CF1354"/>
    <w:rsid w:val="00CF13FB"/>
    <w:rsid w:val="00CF180D"/>
    <w:rsid w:val="00CF1978"/>
    <w:rsid w:val="00CF1DC9"/>
    <w:rsid w:val="00CF2414"/>
    <w:rsid w:val="00CF26E5"/>
    <w:rsid w:val="00CF2971"/>
    <w:rsid w:val="00CF300D"/>
    <w:rsid w:val="00CF3154"/>
    <w:rsid w:val="00CF34C9"/>
    <w:rsid w:val="00CF3739"/>
    <w:rsid w:val="00CF3B1F"/>
    <w:rsid w:val="00CF3BF6"/>
    <w:rsid w:val="00CF3E8C"/>
    <w:rsid w:val="00CF3F22"/>
    <w:rsid w:val="00CF4770"/>
    <w:rsid w:val="00CF4A7E"/>
    <w:rsid w:val="00CF50E9"/>
    <w:rsid w:val="00CF575A"/>
    <w:rsid w:val="00CF5E3B"/>
    <w:rsid w:val="00CF5FD9"/>
    <w:rsid w:val="00CF625B"/>
    <w:rsid w:val="00CF6576"/>
    <w:rsid w:val="00CF687E"/>
    <w:rsid w:val="00CF69A6"/>
    <w:rsid w:val="00CF6ABA"/>
    <w:rsid w:val="00CF6E6E"/>
    <w:rsid w:val="00CF74E2"/>
    <w:rsid w:val="00CF75FF"/>
    <w:rsid w:val="00CF7722"/>
    <w:rsid w:val="00CF7AC7"/>
    <w:rsid w:val="00D008B3"/>
    <w:rsid w:val="00D009DC"/>
    <w:rsid w:val="00D010D0"/>
    <w:rsid w:val="00D0120F"/>
    <w:rsid w:val="00D017E0"/>
    <w:rsid w:val="00D02B70"/>
    <w:rsid w:val="00D030F3"/>
    <w:rsid w:val="00D03140"/>
    <w:rsid w:val="00D03248"/>
    <w:rsid w:val="00D0330B"/>
    <w:rsid w:val="00D0349B"/>
    <w:rsid w:val="00D0383B"/>
    <w:rsid w:val="00D03B17"/>
    <w:rsid w:val="00D03E6D"/>
    <w:rsid w:val="00D04523"/>
    <w:rsid w:val="00D049E2"/>
    <w:rsid w:val="00D04A11"/>
    <w:rsid w:val="00D04AC9"/>
    <w:rsid w:val="00D0509F"/>
    <w:rsid w:val="00D05459"/>
    <w:rsid w:val="00D05B46"/>
    <w:rsid w:val="00D06686"/>
    <w:rsid w:val="00D06733"/>
    <w:rsid w:val="00D0676F"/>
    <w:rsid w:val="00D068D0"/>
    <w:rsid w:val="00D06D6F"/>
    <w:rsid w:val="00D07328"/>
    <w:rsid w:val="00D07B0A"/>
    <w:rsid w:val="00D07DC9"/>
    <w:rsid w:val="00D07E6C"/>
    <w:rsid w:val="00D1003B"/>
    <w:rsid w:val="00D1010E"/>
    <w:rsid w:val="00D10249"/>
    <w:rsid w:val="00D115C3"/>
    <w:rsid w:val="00D117AF"/>
    <w:rsid w:val="00D11897"/>
    <w:rsid w:val="00D11BCF"/>
    <w:rsid w:val="00D11C0E"/>
    <w:rsid w:val="00D11E88"/>
    <w:rsid w:val="00D121DA"/>
    <w:rsid w:val="00D123B9"/>
    <w:rsid w:val="00D130D3"/>
    <w:rsid w:val="00D13135"/>
    <w:rsid w:val="00D1377B"/>
    <w:rsid w:val="00D13A9E"/>
    <w:rsid w:val="00D13E4E"/>
    <w:rsid w:val="00D13FF3"/>
    <w:rsid w:val="00D1462D"/>
    <w:rsid w:val="00D15413"/>
    <w:rsid w:val="00D15600"/>
    <w:rsid w:val="00D1594B"/>
    <w:rsid w:val="00D15B46"/>
    <w:rsid w:val="00D15C12"/>
    <w:rsid w:val="00D160CC"/>
    <w:rsid w:val="00D161A7"/>
    <w:rsid w:val="00D16613"/>
    <w:rsid w:val="00D166A9"/>
    <w:rsid w:val="00D16BBB"/>
    <w:rsid w:val="00D17031"/>
    <w:rsid w:val="00D170E7"/>
    <w:rsid w:val="00D1718B"/>
    <w:rsid w:val="00D17284"/>
    <w:rsid w:val="00D21612"/>
    <w:rsid w:val="00D2188B"/>
    <w:rsid w:val="00D21E21"/>
    <w:rsid w:val="00D21F31"/>
    <w:rsid w:val="00D2279D"/>
    <w:rsid w:val="00D22B56"/>
    <w:rsid w:val="00D22C5E"/>
    <w:rsid w:val="00D22D01"/>
    <w:rsid w:val="00D22DFD"/>
    <w:rsid w:val="00D23346"/>
    <w:rsid w:val="00D233B2"/>
    <w:rsid w:val="00D23478"/>
    <w:rsid w:val="00D239A7"/>
    <w:rsid w:val="00D23CF9"/>
    <w:rsid w:val="00D23F47"/>
    <w:rsid w:val="00D2437E"/>
    <w:rsid w:val="00D2446A"/>
    <w:rsid w:val="00D246ED"/>
    <w:rsid w:val="00D24789"/>
    <w:rsid w:val="00D24C1C"/>
    <w:rsid w:val="00D2558A"/>
    <w:rsid w:val="00D25950"/>
    <w:rsid w:val="00D25A53"/>
    <w:rsid w:val="00D25B71"/>
    <w:rsid w:val="00D26B0C"/>
    <w:rsid w:val="00D27209"/>
    <w:rsid w:val="00D27A0B"/>
    <w:rsid w:val="00D27B0C"/>
    <w:rsid w:val="00D27E6B"/>
    <w:rsid w:val="00D300C2"/>
    <w:rsid w:val="00D3048D"/>
    <w:rsid w:val="00D3059D"/>
    <w:rsid w:val="00D305C0"/>
    <w:rsid w:val="00D30F95"/>
    <w:rsid w:val="00D31090"/>
    <w:rsid w:val="00D311D4"/>
    <w:rsid w:val="00D312F3"/>
    <w:rsid w:val="00D31BC3"/>
    <w:rsid w:val="00D32571"/>
    <w:rsid w:val="00D325DB"/>
    <w:rsid w:val="00D326B7"/>
    <w:rsid w:val="00D327D2"/>
    <w:rsid w:val="00D32A6C"/>
    <w:rsid w:val="00D32B24"/>
    <w:rsid w:val="00D32D4D"/>
    <w:rsid w:val="00D32F95"/>
    <w:rsid w:val="00D3338B"/>
    <w:rsid w:val="00D3388F"/>
    <w:rsid w:val="00D3397B"/>
    <w:rsid w:val="00D34033"/>
    <w:rsid w:val="00D3403B"/>
    <w:rsid w:val="00D340C5"/>
    <w:rsid w:val="00D34880"/>
    <w:rsid w:val="00D36309"/>
    <w:rsid w:val="00D36448"/>
    <w:rsid w:val="00D36CD4"/>
    <w:rsid w:val="00D36E71"/>
    <w:rsid w:val="00D3708F"/>
    <w:rsid w:val="00D3721E"/>
    <w:rsid w:val="00D3727B"/>
    <w:rsid w:val="00D3778C"/>
    <w:rsid w:val="00D37D87"/>
    <w:rsid w:val="00D40067"/>
    <w:rsid w:val="00D403D1"/>
    <w:rsid w:val="00D407DD"/>
    <w:rsid w:val="00D40894"/>
    <w:rsid w:val="00D408DA"/>
    <w:rsid w:val="00D40B33"/>
    <w:rsid w:val="00D40B43"/>
    <w:rsid w:val="00D40FC8"/>
    <w:rsid w:val="00D413CB"/>
    <w:rsid w:val="00D414AA"/>
    <w:rsid w:val="00D41D49"/>
    <w:rsid w:val="00D42135"/>
    <w:rsid w:val="00D4254C"/>
    <w:rsid w:val="00D42D5B"/>
    <w:rsid w:val="00D4318F"/>
    <w:rsid w:val="00D4326A"/>
    <w:rsid w:val="00D43478"/>
    <w:rsid w:val="00D4347E"/>
    <w:rsid w:val="00D436A7"/>
    <w:rsid w:val="00D438BF"/>
    <w:rsid w:val="00D43F2B"/>
    <w:rsid w:val="00D440CD"/>
    <w:rsid w:val="00D440F8"/>
    <w:rsid w:val="00D44891"/>
    <w:rsid w:val="00D44FEA"/>
    <w:rsid w:val="00D4541F"/>
    <w:rsid w:val="00D4542C"/>
    <w:rsid w:val="00D45CFC"/>
    <w:rsid w:val="00D46385"/>
    <w:rsid w:val="00D46661"/>
    <w:rsid w:val="00D46709"/>
    <w:rsid w:val="00D46757"/>
    <w:rsid w:val="00D47DCB"/>
    <w:rsid w:val="00D5069D"/>
    <w:rsid w:val="00D509CA"/>
    <w:rsid w:val="00D51D90"/>
    <w:rsid w:val="00D51E3A"/>
    <w:rsid w:val="00D51F5A"/>
    <w:rsid w:val="00D5277C"/>
    <w:rsid w:val="00D52900"/>
    <w:rsid w:val="00D52B31"/>
    <w:rsid w:val="00D52DFF"/>
    <w:rsid w:val="00D52F87"/>
    <w:rsid w:val="00D53CD3"/>
    <w:rsid w:val="00D54405"/>
    <w:rsid w:val="00D546FF"/>
    <w:rsid w:val="00D54791"/>
    <w:rsid w:val="00D54AA7"/>
    <w:rsid w:val="00D54B16"/>
    <w:rsid w:val="00D54C71"/>
    <w:rsid w:val="00D54FE0"/>
    <w:rsid w:val="00D55126"/>
    <w:rsid w:val="00D5515F"/>
    <w:rsid w:val="00D553A1"/>
    <w:rsid w:val="00D556B1"/>
    <w:rsid w:val="00D55AD5"/>
    <w:rsid w:val="00D55D90"/>
    <w:rsid w:val="00D55ED0"/>
    <w:rsid w:val="00D562C6"/>
    <w:rsid w:val="00D56F32"/>
    <w:rsid w:val="00D56F88"/>
    <w:rsid w:val="00D56FFC"/>
    <w:rsid w:val="00D5711B"/>
    <w:rsid w:val="00D57636"/>
    <w:rsid w:val="00D576CA"/>
    <w:rsid w:val="00D5787B"/>
    <w:rsid w:val="00D57C7D"/>
    <w:rsid w:val="00D57D2F"/>
    <w:rsid w:val="00D57DD1"/>
    <w:rsid w:val="00D6026E"/>
    <w:rsid w:val="00D60282"/>
    <w:rsid w:val="00D603C4"/>
    <w:rsid w:val="00D609F8"/>
    <w:rsid w:val="00D60C1C"/>
    <w:rsid w:val="00D60F61"/>
    <w:rsid w:val="00D6120A"/>
    <w:rsid w:val="00D61228"/>
    <w:rsid w:val="00D61AF5"/>
    <w:rsid w:val="00D62475"/>
    <w:rsid w:val="00D6264C"/>
    <w:rsid w:val="00D62725"/>
    <w:rsid w:val="00D62B04"/>
    <w:rsid w:val="00D63449"/>
    <w:rsid w:val="00D6367E"/>
    <w:rsid w:val="00D63CFD"/>
    <w:rsid w:val="00D641A6"/>
    <w:rsid w:val="00D64276"/>
    <w:rsid w:val="00D642CA"/>
    <w:rsid w:val="00D64D13"/>
    <w:rsid w:val="00D65237"/>
    <w:rsid w:val="00D652B5"/>
    <w:rsid w:val="00D66022"/>
    <w:rsid w:val="00D66155"/>
    <w:rsid w:val="00D665B9"/>
    <w:rsid w:val="00D66B36"/>
    <w:rsid w:val="00D66E89"/>
    <w:rsid w:val="00D66E8D"/>
    <w:rsid w:val="00D672EE"/>
    <w:rsid w:val="00D67CC1"/>
    <w:rsid w:val="00D67D01"/>
    <w:rsid w:val="00D7000B"/>
    <w:rsid w:val="00D708B0"/>
    <w:rsid w:val="00D70BAB"/>
    <w:rsid w:val="00D70EC2"/>
    <w:rsid w:val="00D712ED"/>
    <w:rsid w:val="00D7132F"/>
    <w:rsid w:val="00D71482"/>
    <w:rsid w:val="00D71678"/>
    <w:rsid w:val="00D718DE"/>
    <w:rsid w:val="00D71D0A"/>
    <w:rsid w:val="00D726B5"/>
    <w:rsid w:val="00D72A1F"/>
    <w:rsid w:val="00D72D24"/>
    <w:rsid w:val="00D72D7D"/>
    <w:rsid w:val="00D7321B"/>
    <w:rsid w:val="00D73432"/>
    <w:rsid w:val="00D73D8A"/>
    <w:rsid w:val="00D740E2"/>
    <w:rsid w:val="00D750F8"/>
    <w:rsid w:val="00D756B6"/>
    <w:rsid w:val="00D757FE"/>
    <w:rsid w:val="00D75EA7"/>
    <w:rsid w:val="00D7640B"/>
    <w:rsid w:val="00D7694A"/>
    <w:rsid w:val="00D76DA0"/>
    <w:rsid w:val="00D76E24"/>
    <w:rsid w:val="00D775C1"/>
    <w:rsid w:val="00D77820"/>
    <w:rsid w:val="00D77B1D"/>
    <w:rsid w:val="00D77D3D"/>
    <w:rsid w:val="00D77E4A"/>
    <w:rsid w:val="00D801D8"/>
    <w:rsid w:val="00D8021F"/>
    <w:rsid w:val="00D802AD"/>
    <w:rsid w:val="00D80383"/>
    <w:rsid w:val="00D807FB"/>
    <w:rsid w:val="00D80BEA"/>
    <w:rsid w:val="00D80F0E"/>
    <w:rsid w:val="00D8102F"/>
    <w:rsid w:val="00D813ED"/>
    <w:rsid w:val="00D8162D"/>
    <w:rsid w:val="00D8168B"/>
    <w:rsid w:val="00D82283"/>
    <w:rsid w:val="00D823C6"/>
    <w:rsid w:val="00D8260F"/>
    <w:rsid w:val="00D827B3"/>
    <w:rsid w:val="00D827F5"/>
    <w:rsid w:val="00D8296B"/>
    <w:rsid w:val="00D82A76"/>
    <w:rsid w:val="00D82DF7"/>
    <w:rsid w:val="00D834FD"/>
    <w:rsid w:val="00D83594"/>
    <w:rsid w:val="00D8360E"/>
    <w:rsid w:val="00D83A16"/>
    <w:rsid w:val="00D83B6C"/>
    <w:rsid w:val="00D84553"/>
    <w:rsid w:val="00D848A6"/>
    <w:rsid w:val="00D848E6"/>
    <w:rsid w:val="00D84C46"/>
    <w:rsid w:val="00D85225"/>
    <w:rsid w:val="00D85609"/>
    <w:rsid w:val="00D85A9A"/>
    <w:rsid w:val="00D85B4C"/>
    <w:rsid w:val="00D86558"/>
    <w:rsid w:val="00D86CA3"/>
    <w:rsid w:val="00D86D6B"/>
    <w:rsid w:val="00D871AB"/>
    <w:rsid w:val="00D871CE"/>
    <w:rsid w:val="00D8741A"/>
    <w:rsid w:val="00D87892"/>
    <w:rsid w:val="00D8791D"/>
    <w:rsid w:val="00D87D41"/>
    <w:rsid w:val="00D9121B"/>
    <w:rsid w:val="00D9196D"/>
    <w:rsid w:val="00D928AF"/>
    <w:rsid w:val="00D92982"/>
    <w:rsid w:val="00D939CA"/>
    <w:rsid w:val="00D93F40"/>
    <w:rsid w:val="00D94320"/>
    <w:rsid w:val="00D9433E"/>
    <w:rsid w:val="00D947A7"/>
    <w:rsid w:val="00D94897"/>
    <w:rsid w:val="00D94B3B"/>
    <w:rsid w:val="00D94C35"/>
    <w:rsid w:val="00D94E97"/>
    <w:rsid w:val="00D953E3"/>
    <w:rsid w:val="00D95501"/>
    <w:rsid w:val="00D95547"/>
    <w:rsid w:val="00D95C58"/>
    <w:rsid w:val="00D966AE"/>
    <w:rsid w:val="00D968AF"/>
    <w:rsid w:val="00D976B0"/>
    <w:rsid w:val="00DA00C7"/>
    <w:rsid w:val="00DA04FC"/>
    <w:rsid w:val="00DA0AC9"/>
    <w:rsid w:val="00DA0F2F"/>
    <w:rsid w:val="00DA1CF0"/>
    <w:rsid w:val="00DA1DFB"/>
    <w:rsid w:val="00DA2073"/>
    <w:rsid w:val="00DA2184"/>
    <w:rsid w:val="00DA24D7"/>
    <w:rsid w:val="00DA305E"/>
    <w:rsid w:val="00DA3C72"/>
    <w:rsid w:val="00DA43DB"/>
    <w:rsid w:val="00DA4D12"/>
    <w:rsid w:val="00DA503B"/>
    <w:rsid w:val="00DA5417"/>
    <w:rsid w:val="00DA56E8"/>
    <w:rsid w:val="00DA59C5"/>
    <w:rsid w:val="00DA62CC"/>
    <w:rsid w:val="00DA68CF"/>
    <w:rsid w:val="00DA6B7A"/>
    <w:rsid w:val="00DA7E73"/>
    <w:rsid w:val="00DB0199"/>
    <w:rsid w:val="00DB0A9F"/>
    <w:rsid w:val="00DB202F"/>
    <w:rsid w:val="00DB2107"/>
    <w:rsid w:val="00DB2A74"/>
    <w:rsid w:val="00DB3535"/>
    <w:rsid w:val="00DB377D"/>
    <w:rsid w:val="00DB37A8"/>
    <w:rsid w:val="00DB420E"/>
    <w:rsid w:val="00DB42F5"/>
    <w:rsid w:val="00DB4C35"/>
    <w:rsid w:val="00DB4DFE"/>
    <w:rsid w:val="00DB4F8D"/>
    <w:rsid w:val="00DB50CE"/>
    <w:rsid w:val="00DB54C3"/>
    <w:rsid w:val="00DB56C8"/>
    <w:rsid w:val="00DB5A1C"/>
    <w:rsid w:val="00DB619E"/>
    <w:rsid w:val="00DB6317"/>
    <w:rsid w:val="00DB635C"/>
    <w:rsid w:val="00DB6D47"/>
    <w:rsid w:val="00DB6DC6"/>
    <w:rsid w:val="00DB7295"/>
    <w:rsid w:val="00DB7373"/>
    <w:rsid w:val="00DB73AA"/>
    <w:rsid w:val="00DB744A"/>
    <w:rsid w:val="00DB7696"/>
    <w:rsid w:val="00DB7AF6"/>
    <w:rsid w:val="00DB7C92"/>
    <w:rsid w:val="00DB7F0D"/>
    <w:rsid w:val="00DC05B0"/>
    <w:rsid w:val="00DC0722"/>
    <w:rsid w:val="00DC1461"/>
    <w:rsid w:val="00DC1A5F"/>
    <w:rsid w:val="00DC1EBB"/>
    <w:rsid w:val="00DC2080"/>
    <w:rsid w:val="00DC20F4"/>
    <w:rsid w:val="00DC2D36"/>
    <w:rsid w:val="00DC327B"/>
    <w:rsid w:val="00DC357A"/>
    <w:rsid w:val="00DC3CCE"/>
    <w:rsid w:val="00DC4104"/>
    <w:rsid w:val="00DC48BD"/>
    <w:rsid w:val="00DC4AE6"/>
    <w:rsid w:val="00DC50C4"/>
    <w:rsid w:val="00DC53CC"/>
    <w:rsid w:val="00DC53EF"/>
    <w:rsid w:val="00DC5956"/>
    <w:rsid w:val="00DC5B22"/>
    <w:rsid w:val="00DC5D25"/>
    <w:rsid w:val="00DC6431"/>
    <w:rsid w:val="00DC69F2"/>
    <w:rsid w:val="00DC6C3C"/>
    <w:rsid w:val="00DD01E7"/>
    <w:rsid w:val="00DD0964"/>
    <w:rsid w:val="00DD0CB7"/>
    <w:rsid w:val="00DD119D"/>
    <w:rsid w:val="00DD14C5"/>
    <w:rsid w:val="00DD14EE"/>
    <w:rsid w:val="00DD1A0A"/>
    <w:rsid w:val="00DD2D4B"/>
    <w:rsid w:val="00DD33E9"/>
    <w:rsid w:val="00DD3FDC"/>
    <w:rsid w:val="00DD42D8"/>
    <w:rsid w:val="00DD44D4"/>
    <w:rsid w:val="00DD49A3"/>
    <w:rsid w:val="00DD4B15"/>
    <w:rsid w:val="00DD4C08"/>
    <w:rsid w:val="00DD4C69"/>
    <w:rsid w:val="00DD4F0F"/>
    <w:rsid w:val="00DD6BA3"/>
    <w:rsid w:val="00DD7EB2"/>
    <w:rsid w:val="00DE0762"/>
    <w:rsid w:val="00DE177A"/>
    <w:rsid w:val="00DE189E"/>
    <w:rsid w:val="00DE2047"/>
    <w:rsid w:val="00DE278C"/>
    <w:rsid w:val="00DE2AD4"/>
    <w:rsid w:val="00DE2CF2"/>
    <w:rsid w:val="00DE394D"/>
    <w:rsid w:val="00DE4376"/>
    <w:rsid w:val="00DE47A5"/>
    <w:rsid w:val="00DE4B22"/>
    <w:rsid w:val="00DE511E"/>
    <w:rsid w:val="00DE5531"/>
    <w:rsid w:val="00DE5608"/>
    <w:rsid w:val="00DE58D0"/>
    <w:rsid w:val="00DE5E3B"/>
    <w:rsid w:val="00DE5FF8"/>
    <w:rsid w:val="00DE654F"/>
    <w:rsid w:val="00DE6D09"/>
    <w:rsid w:val="00DE71FD"/>
    <w:rsid w:val="00DE7565"/>
    <w:rsid w:val="00DE78AC"/>
    <w:rsid w:val="00DE7D2E"/>
    <w:rsid w:val="00DF0A08"/>
    <w:rsid w:val="00DF0B6E"/>
    <w:rsid w:val="00DF0C86"/>
    <w:rsid w:val="00DF15E0"/>
    <w:rsid w:val="00DF1C1D"/>
    <w:rsid w:val="00DF1DBA"/>
    <w:rsid w:val="00DF20B2"/>
    <w:rsid w:val="00DF2631"/>
    <w:rsid w:val="00DF27BF"/>
    <w:rsid w:val="00DF28E5"/>
    <w:rsid w:val="00DF2991"/>
    <w:rsid w:val="00DF35DB"/>
    <w:rsid w:val="00DF37A0"/>
    <w:rsid w:val="00DF386A"/>
    <w:rsid w:val="00DF3D48"/>
    <w:rsid w:val="00DF43C4"/>
    <w:rsid w:val="00DF4D3E"/>
    <w:rsid w:val="00DF59C3"/>
    <w:rsid w:val="00DF64DB"/>
    <w:rsid w:val="00DF69E1"/>
    <w:rsid w:val="00DF6E1C"/>
    <w:rsid w:val="00DF71DC"/>
    <w:rsid w:val="00DF792E"/>
    <w:rsid w:val="00DF7E26"/>
    <w:rsid w:val="00DF7F5C"/>
    <w:rsid w:val="00E00056"/>
    <w:rsid w:val="00E00419"/>
    <w:rsid w:val="00E01348"/>
    <w:rsid w:val="00E0147C"/>
    <w:rsid w:val="00E0174E"/>
    <w:rsid w:val="00E01940"/>
    <w:rsid w:val="00E0210F"/>
    <w:rsid w:val="00E02188"/>
    <w:rsid w:val="00E02B5E"/>
    <w:rsid w:val="00E02C39"/>
    <w:rsid w:val="00E02CB1"/>
    <w:rsid w:val="00E03327"/>
    <w:rsid w:val="00E041D5"/>
    <w:rsid w:val="00E04905"/>
    <w:rsid w:val="00E04C15"/>
    <w:rsid w:val="00E05686"/>
    <w:rsid w:val="00E05C7A"/>
    <w:rsid w:val="00E0643B"/>
    <w:rsid w:val="00E0651C"/>
    <w:rsid w:val="00E06952"/>
    <w:rsid w:val="00E07475"/>
    <w:rsid w:val="00E10BDD"/>
    <w:rsid w:val="00E10D78"/>
    <w:rsid w:val="00E1106B"/>
    <w:rsid w:val="00E110E7"/>
    <w:rsid w:val="00E119F8"/>
    <w:rsid w:val="00E11B20"/>
    <w:rsid w:val="00E11C70"/>
    <w:rsid w:val="00E125FC"/>
    <w:rsid w:val="00E1282A"/>
    <w:rsid w:val="00E13136"/>
    <w:rsid w:val="00E13FDE"/>
    <w:rsid w:val="00E148D3"/>
    <w:rsid w:val="00E14A1C"/>
    <w:rsid w:val="00E14B63"/>
    <w:rsid w:val="00E14BFF"/>
    <w:rsid w:val="00E14F8F"/>
    <w:rsid w:val="00E1543D"/>
    <w:rsid w:val="00E15862"/>
    <w:rsid w:val="00E15ED4"/>
    <w:rsid w:val="00E166DD"/>
    <w:rsid w:val="00E16703"/>
    <w:rsid w:val="00E16EA7"/>
    <w:rsid w:val="00E17935"/>
    <w:rsid w:val="00E17DEE"/>
    <w:rsid w:val="00E17FA2"/>
    <w:rsid w:val="00E200C2"/>
    <w:rsid w:val="00E209E9"/>
    <w:rsid w:val="00E20B8C"/>
    <w:rsid w:val="00E20D4E"/>
    <w:rsid w:val="00E20D98"/>
    <w:rsid w:val="00E2136F"/>
    <w:rsid w:val="00E217F1"/>
    <w:rsid w:val="00E218B3"/>
    <w:rsid w:val="00E22330"/>
    <w:rsid w:val="00E225E3"/>
    <w:rsid w:val="00E22921"/>
    <w:rsid w:val="00E22B59"/>
    <w:rsid w:val="00E22B6E"/>
    <w:rsid w:val="00E22DBF"/>
    <w:rsid w:val="00E22EDA"/>
    <w:rsid w:val="00E231AE"/>
    <w:rsid w:val="00E235A0"/>
    <w:rsid w:val="00E23823"/>
    <w:rsid w:val="00E23A72"/>
    <w:rsid w:val="00E24087"/>
    <w:rsid w:val="00E24118"/>
    <w:rsid w:val="00E24F71"/>
    <w:rsid w:val="00E25282"/>
    <w:rsid w:val="00E252E7"/>
    <w:rsid w:val="00E25473"/>
    <w:rsid w:val="00E2584F"/>
    <w:rsid w:val="00E25AEF"/>
    <w:rsid w:val="00E25E01"/>
    <w:rsid w:val="00E2608B"/>
    <w:rsid w:val="00E260C3"/>
    <w:rsid w:val="00E26185"/>
    <w:rsid w:val="00E262E3"/>
    <w:rsid w:val="00E26441"/>
    <w:rsid w:val="00E26EE5"/>
    <w:rsid w:val="00E27333"/>
    <w:rsid w:val="00E27C3E"/>
    <w:rsid w:val="00E27DD2"/>
    <w:rsid w:val="00E27E36"/>
    <w:rsid w:val="00E27FA8"/>
    <w:rsid w:val="00E301E3"/>
    <w:rsid w:val="00E30B5A"/>
    <w:rsid w:val="00E3123D"/>
    <w:rsid w:val="00E31461"/>
    <w:rsid w:val="00E318EA"/>
    <w:rsid w:val="00E31AB2"/>
    <w:rsid w:val="00E31D43"/>
    <w:rsid w:val="00E32018"/>
    <w:rsid w:val="00E323DB"/>
    <w:rsid w:val="00E32575"/>
    <w:rsid w:val="00E32608"/>
    <w:rsid w:val="00E326C8"/>
    <w:rsid w:val="00E328D6"/>
    <w:rsid w:val="00E33595"/>
    <w:rsid w:val="00E335B8"/>
    <w:rsid w:val="00E336BD"/>
    <w:rsid w:val="00E33D99"/>
    <w:rsid w:val="00E33FA5"/>
    <w:rsid w:val="00E34055"/>
    <w:rsid w:val="00E34188"/>
    <w:rsid w:val="00E34A40"/>
    <w:rsid w:val="00E34B6E"/>
    <w:rsid w:val="00E353C8"/>
    <w:rsid w:val="00E35559"/>
    <w:rsid w:val="00E36731"/>
    <w:rsid w:val="00E36B35"/>
    <w:rsid w:val="00E36DCE"/>
    <w:rsid w:val="00E36ECD"/>
    <w:rsid w:val="00E3723A"/>
    <w:rsid w:val="00E3754C"/>
    <w:rsid w:val="00E376CA"/>
    <w:rsid w:val="00E377CD"/>
    <w:rsid w:val="00E37860"/>
    <w:rsid w:val="00E37EFC"/>
    <w:rsid w:val="00E40A56"/>
    <w:rsid w:val="00E40B35"/>
    <w:rsid w:val="00E40E15"/>
    <w:rsid w:val="00E4195D"/>
    <w:rsid w:val="00E41A6D"/>
    <w:rsid w:val="00E41C8A"/>
    <w:rsid w:val="00E41ECE"/>
    <w:rsid w:val="00E425AD"/>
    <w:rsid w:val="00E42604"/>
    <w:rsid w:val="00E435CF"/>
    <w:rsid w:val="00E43AC4"/>
    <w:rsid w:val="00E44086"/>
    <w:rsid w:val="00E44305"/>
    <w:rsid w:val="00E446F1"/>
    <w:rsid w:val="00E4489B"/>
    <w:rsid w:val="00E448C2"/>
    <w:rsid w:val="00E44C4C"/>
    <w:rsid w:val="00E44FA2"/>
    <w:rsid w:val="00E450B6"/>
    <w:rsid w:val="00E45151"/>
    <w:rsid w:val="00E456F3"/>
    <w:rsid w:val="00E45C2A"/>
    <w:rsid w:val="00E45FF0"/>
    <w:rsid w:val="00E460B2"/>
    <w:rsid w:val="00E46697"/>
    <w:rsid w:val="00E4675B"/>
    <w:rsid w:val="00E46886"/>
    <w:rsid w:val="00E46BD0"/>
    <w:rsid w:val="00E471D8"/>
    <w:rsid w:val="00E474C6"/>
    <w:rsid w:val="00E4780B"/>
    <w:rsid w:val="00E47A10"/>
    <w:rsid w:val="00E47A88"/>
    <w:rsid w:val="00E47AEF"/>
    <w:rsid w:val="00E50C00"/>
    <w:rsid w:val="00E50C61"/>
    <w:rsid w:val="00E51519"/>
    <w:rsid w:val="00E51CAB"/>
    <w:rsid w:val="00E52838"/>
    <w:rsid w:val="00E52CD8"/>
    <w:rsid w:val="00E53831"/>
    <w:rsid w:val="00E53B75"/>
    <w:rsid w:val="00E53BE7"/>
    <w:rsid w:val="00E5400A"/>
    <w:rsid w:val="00E544E8"/>
    <w:rsid w:val="00E54E3B"/>
    <w:rsid w:val="00E551EE"/>
    <w:rsid w:val="00E56109"/>
    <w:rsid w:val="00E56185"/>
    <w:rsid w:val="00E56701"/>
    <w:rsid w:val="00E5689D"/>
    <w:rsid w:val="00E56B9C"/>
    <w:rsid w:val="00E56BE9"/>
    <w:rsid w:val="00E56C27"/>
    <w:rsid w:val="00E56D39"/>
    <w:rsid w:val="00E57095"/>
    <w:rsid w:val="00E574EE"/>
    <w:rsid w:val="00E57565"/>
    <w:rsid w:val="00E576EF"/>
    <w:rsid w:val="00E60934"/>
    <w:rsid w:val="00E609FB"/>
    <w:rsid w:val="00E60A93"/>
    <w:rsid w:val="00E60BD3"/>
    <w:rsid w:val="00E61003"/>
    <w:rsid w:val="00E61129"/>
    <w:rsid w:val="00E62473"/>
    <w:rsid w:val="00E627AD"/>
    <w:rsid w:val="00E62E71"/>
    <w:rsid w:val="00E63378"/>
    <w:rsid w:val="00E63838"/>
    <w:rsid w:val="00E63D05"/>
    <w:rsid w:val="00E64434"/>
    <w:rsid w:val="00E644CF"/>
    <w:rsid w:val="00E64781"/>
    <w:rsid w:val="00E64B80"/>
    <w:rsid w:val="00E651A9"/>
    <w:rsid w:val="00E652A0"/>
    <w:rsid w:val="00E6573B"/>
    <w:rsid w:val="00E6582A"/>
    <w:rsid w:val="00E658E1"/>
    <w:rsid w:val="00E66D00"/>
    <w:rsid w:val="00E66EBC"/>
    <w:rsid w:val="00E67542"/>
    <w:rsid w:val="00E677BA"/>
    <w:rsid w:val="00E678F9"/>
    <w:rsid w:val="00E67C51"/>
    <w:rsid w:val="00E67C5D"/>
    <w:rsid w:val="00E70138"/>
    <w:rsid w:val="00E707F9"/>
    <w:rsid w:val="00E709FB"/>
    <w:rsid w:val="00E716C2"/>
    <w:rsid w:val="00E71A0F"/>
    <w:rsid w:val="00E71D79"/>
    <w:rsid w:val="00E71E7A"/>
    <w:rsid w:val="00E7218E"/>
    <w:rsid w:val="00E721D9"/>
    <w:rsid w:val="00E72284"/>
    <w:rsid w:val="00E72371"/>
    <w:rsid w:val="00E725D9"/>
    <w:rsid w:val="00E72ECB"/>
    <w:rsid w:val="00E72EFC"/>
    <w:rsid w:val="00E736C5"/>
    <w:rsid w:val="00E73828"/>
    <w:rsid w:val="00E73DFE"/>
    <w:rsid w:val="00E7471C"/>
    <w:rsid w:val="00E74D51"/>
    <w:rsid w:val="00E7523A"/>
    <w:rsid w:val="00E75830"/>
    <w:rsid w:val="00E758EC"/>
    <w:rsid w:val="00E75C87"/>
    <w:rsid w:val="00E763EC"/>
    <w:rsid w:val="00E7685D"/>
    <w:rsid w:val="00E7689B"/>
    <w:rsid w:val="00E76968"/>
    <w:rsid w:val="00E76E65"/>
    <w:rsid w:val="00E7720A"/>
    <w:rsid w:val="00E77F4A"/>
    <w:rsid w:val="00E8070F"/>
    <w:rsid w:val="00E80840"/>
    <w:rsid w:val="00E80B4C"/>
    <w:rsid w:val="00E80D3D"/>
    <w:rsid w:val="00E8173B"/>
    <w:rsid w:val="00E81863"/>
    <w:rsid w:val="00E81F85"/>
    <w:rsid w:val="00E82137"/>
    <w:rsid w:val="00E8234C"/>
    <w:rsid w:val="00E823FF"/>
    <w:rsid w:val="00E82757"/>
    <w:rsid w:val="00E82911"/>
    <w:rsid w:val="00E82A29"/>
    <w:rsid w:val="00E83AA9"/>
    <w:rsid w:val="00E83ABF"/>
    <w:rsid w:val="00E840EE"/>
    <w:rsid w:val="00E84714"/>
    <w:rsid w:val="00E84C4E"/>
    <w:rsid w:val="00E84DE5"/>
    <w:rsid w:val="00E851F9"/>
    <w:rsid w:val="00E85408"/>
    <w:rsid w:val="00E85928"/>
    <w:rsid w:val="00E86286"/>
    <w:rsid w:val="00E8636A"/>
    <w:rsid w:val="00E86385"/>
    <w:rsid w:val="00E86609"/>
    <w:rsid w:val="00E8689D"/>
    <w:rsid w:val="00E86926"/>
    <w:rsid w:val="00E8719C"/>
    <w:rsid w:val="00E875A2"/>
    <w:rsid w:val="00E875B9"/>
    <w:rsid w:val="00E87822"/>
    <w:rsid w:val="00E87939"/>
    <w:rsid w:val="00E87EE1"/>
    <w:rsid w:val="00E90154"/>
    <w:rsid w:val="00E9037C"/>
    <w:rsid w:val="00E90395"/>
    <w:rsid w:val="00E9042D"/>
    <w:rsid w:val="00E904A7"/>
    <w:rsid w:val="00E90812"/>
    <w:rsid w:val="00E90DA8"/>
    <w:rsid w:val="00E90E49"/>
    <w:rsid w:val="00E90F70"/>
    <w:rsid w:val="00E9135A"/>
    <w:rsid w:val="00E917F9"/>
    <w:rsid w:val="00E91C4B"/>
    <w:rsid w:val="00E920F4"/>
    <w:rsid w:val="00E9245B"/>
    <w:rsid w:val="00E92908"/>
    <w:rsid w:val="00E9291C"/>
    <w:rsid w:val="00E92946"/>
    <w:rsid w:val="00E92ECF"/>
    <w:rsid w:val="00E92FBB"/>
    <w:rsid w:val="00E9310F"/>
    <w:rsid w:val="00E93117"/>
    <w:rsid w:val="00E935B7"/>
    <w:rsid w:val="00E93FFE"/>
    <w:rsid w:val="00E94921"/>
    <w:rsid w:val="00E94977"/>
    <w:rsid w:val="00E94D82"/>
    <w:rsid w:val="00E94F8A"/>
    <w:rsid w:val="00E95145"/>
    <w:rsid w:val="00E95CA6"/>
    <w:rsid w:val="00E9786D"/>
    <w:rsid w:val="00E978CE"/>
    <w:rsid w:val="00EA10C1"/>
    <w:rsid w:val="00EA10D0"/>
    <w:rsid w:val="00EA19F9"/>
    <w:rsid w:val="00EA1C01"/>
    <w:rsid w:val="00EA1D59"/>
    <w:rsid w:val="00EA1EEB"/>
    <w:rsid w:val="00EA2018"/>
    <w:rsid w:val="00EA2661"/>
    <w:rsid w:val="00EA2B7E"/>
    <w:rsid w:val="00EA2E4C"/>
    <w:rsid w:val="00EA32C6"/>
    <w:rsid w:val="00EA32CF"/>
    <w:rsid w:val="00EA3687"/>
    <w:rsid w:val="00EA3879"/>
    <w:rsid w:val="00EA3EC5"/>
    <w:rsid w:val="00EA478D"/>
    <w:rsid w:val="00EA4988"/>
    <w:rsid w:val="00EA4B16"/>
    <w:rsid w:val="00EA4CF2"/>
    <w:rsid w:val="00EA54B4"/>
    <w:rsid w:val="00EA5769"/>
    <w:rsid w:val="00EA5980"/>
    <w:rsid w:val="00EA5A57"/>
    <w:rsid w:val="00EA5D6C"/>
    <w:rsid w:val="00EA5DBF"/>
    <w:rsid w:val="00EA5E8F"/>
    <w:rsid w:val="00EA6263"/>
    <w:rsid w:val="00EA6675"/>
    <w:rsid w:val="00EA66C5"/>
    <w:rsid w:val="00EA6CA3"/>
    <w:rsid w:val="00EA6F4A"/>
    <w:rsid w:val="00EA71A0"/>
    <w:rsid w:val="00EA7839"/>
    <w:rsid w:val="00EA7A41"/>
    <w:rsid w:val="00EA7BCC"/>
    <w:rsid w:val="00EB011E"/>
    <w:rsid w:val="00EB0503"/>
    <w:rsid w:val="00EB077B"/>
    <w:rsid w:val="00EB0878"/>
    <w:rsid w:val="00EB08A3"/>
    <w:rsid w:val="00EB14C4"/>
    <w:rsid w:val="00EB168F"/>
    <w:rsid w:val="00EB1DD8"/>
    <w:rsid w:val="00EB1EAA"/>
    <w:rsid w:val="00EB209A"/>
    <w:rsid w:val="00EB248E"/>
    <w:rsid w:val="00EB2904"/>
    <w:rsid w:val="00EB2B98"/>
    <w:rsid w:val="00EB2E32"/>
    <w:rsid w:val="00EB3734"/>
    <w:rsid w:val="00EB3989"/>
    <w:rsid w:val="00EB39AA"/>
    <w:rsid w:val="00EB3CAB"/>
    <w:rsid w:val="00EB4687"/>
    <w:rsid w:val="00EB4D80"/>
    <w:rsid w:val="00EB4EA2"/>
    <w:rsid w:val="00EB534C"/>
    <w:rsid w:val="00EB54F7"/>
    <w:rsid w:val="00EB55A1"/>
    <w:rsid w:val="00EB57E4"/>
    <w:rsid w:val="00EB57F7"/>
    <w:rsid w:val="00EB5B86"/>
    <w:rsid w:val="00EB5C79"/>
    <w:rsid w:val="00EB6903"/>
    <w:rsid w:val="00EB6C97"/>
    <w:rsid w:val="00EB7639"/>
    <w:rsid w:val="00EB76E5"/>
    <w:rsid w:val="00EB7840"/>
    <w:rsid w:val="00EB78DF"/>
    <w:rsid w:val="00EB7A12"/>
    <w:rsid w:val="00EB7BAF"/>
    <w:rsid w:val="00EC0201"/>
    <w:rsid w:val="00EC0222"/>
    <w:rsid w:val="00EC0FBB"/>
    <w:rsid w:val="00EC140C"/>
    <w:rsid w:val="00EC1670"/>
    <w:rsid w:val="00EC1C3F"/>
    <w:rsid w:val="00EC1EB1"/>
    <w:rsid w:val="00EC2018"/>
    <w:rsid w:val="00EC2786"/>
    <w:rsid w:val="00EC27C6"/>
    <w:rsid w:val="00EC29A2"/>
    <w:rsid w:val="00EC2CDA"/>
    <w:rsid w:val="00EC326F"/>
    <w:rsid w:val="00EC36AF"/>
    <w:rsid w:val="00EC395F"/>
    <w:rsid w:val="00EC39DE"/>
    <w:rsid w:val="00EC4207"/>
    <w:rsid w:val="00EC4448"/>
    <w:rsid w:val="00EC4555"/>
    <w:rsid w:val="00EC46E3"/>
    <w:rsid w:val="00EC49AF"/>
    <w:rsid w:val="00EC4B3D"/>
    <w:rsid w:val="00EC4BFF"/>
    <w:rsid w:val="00EC50CF"/>
    <w:rsid w:val="00EC54F9"/>
    <w:rsid w:val="00EC5653"/>
    <w:rsid w:val="00EC608B"/>
    <w:rsid w:val="00EC6255"/>
    <w:rsid w:val="00EC62A9"/>
    <w:rsid w:val="00EC6431"/>
    <w:rsid w:val="00EC66E8"/>
    <w:rsid w:val="00EC6ADA"/>
    <w:rsid w:val="00EC71CE"/>
    <w:rsid w:val="00EC71D3"/>
    <w:rsid w:val="00EC77A7"/>
    <w:rsid w:val="00EC788E"/>
    <w:rsid w:val="00EC79CE"/>
    <w:rsid w:val="00EC7ABC"/>
    <w:rsid w:val="00EC7BEA"/>
    <w:rsid w:val="00ED04E1"/>
    <w:rsid w:val="00ED085F"/>
    <w:rsid w:val="00ED0A13"/>
    <w:rsid w:val="00ED0BDE"/>
    <w:rsid w:val="00ED1006"/>
    <w:rsid w:val="00ED1A02"/>
    <w:rsid w:val="00ED1EAA"/>
    <w:rsid w:val="00ED2371"/>
    <w:rsid w:val="00ED2A61"/>
    <w:rsid w:val="00ED301B"/>
    <w:rsid w:val="00ED3243"/>
    <w:rsid w:val="00ED37BF"/>
    <w:rsid w:val="00ED3909"/>
    <w:rsid w:val="00ED3C8E"/>
    <w:rsid w:val="00ED3F8A"/>
    <w:rsid w:val="00ED46FA"/>
    <w:rsid w:val="00ED4757"/>
    <w:rsid w:val="00ED4F89"/>
    <w:rsid w:val="00ED50CD"/>
    <w:rsid w:val="00ED530D"/>
    <w:rsid w:val="00ED5335"/>
    <w:rsid w:val="00ED575F"/>
    <w:rsid w:val="00ED587E"/>
    <w:rsid w:val="00ED59A3"/>
    <w:rsid w:val="00ED5A65"/>
    <w:rsid w:val="00ED5E1D"/>
    <w:rsid w:val="00ED6449"/>
    <w:rsid w:val="00ED66FD"/>
    <w:rsid w:val="00ED6BB9"/>
    <w:rsid w:val="00ED7ADC"/>
    <w:rsid w:val="00EE0E20"/>
    <w:rsid w:val="00EE0F7B"/>
    <w:rsid w:val="00EE10B2"/>
    <w:rsid w:val="00EE163F"/>
    <w:rsid w:val="00EE17A3"/>
    <w:rsid w:val="00EE1F8F"/>
    <w:rsid w:val="00EE2107"/>
    <w:rsid w:val="00EE2532"/>
    <w:rsid w:val="00EE29E6"/>
    <w:rsid w:val="00EE2DD1"/>
    <w:rsid w:val="00EE2FD0"/>
    <w:rsid w:val="00EE32A7"/>
    <w:rsid w:val="00EE32EC"/>
    <w:rsid w:val="00EE3738"/>
    <w:rsid w:val="00EE3BE4"/>
    <w:rsid w:val="00EE3F38"/>
    <w:rsid w:val="00EE40E7"/>
    <w:rsid w:val="00EE4559"/>
    <w:rsid w:val="00EE4563"/>
    <w:rsid w:val="00EE4DC2"/>
    <w:rsid w:val="00EE4F8B"/>
    <w:rsid w:val="00EE5338"/>
    <w:rsid w:val="00EE5769"/>
    <w:rsid w:val="00EE5820"/>
    <w:rsid w:val="00EE59C8"/>
    <w:rsid w:val="00EE5A7B"/>
    <w:rsid w:val="00EE5D13"/>
    <w:rsid w:val="00EE600A"/>
    <w:rsid w:val="00EE60C6"/>
    <w:rsid w:val="00EE622C"/>
    <w:rsid w:val="00EE6451"/>
    <w:rsid w:val="00EE651E"/>
    <w:rsid w:val="00EE67C5"/>
    <w:rsid w:val="00EE683B"/>
    <w:rsid w:val="00EE6AD8"/>
    <w:rsid w:val="00EE6BC8"/>
    <w:rsid w:val="00EE6CAE"/>
    <w:rsid w:val="00EE73BC"/>
    <w:rsid w:val="00EE791B"/>
    <w:rsid w:val="00EF0161"/>
    <w:rsid w:val="00EF025F"/>
    <w:rsid w:val="00EF0412"/>
    <w:rsid w:val="00EF09B1"/>
    <w:rsid w:val="00EF0B5E"/>
    <w:rsid w:val="00EF0BD3"/>
    <w:rsid w:val="00EF12BB"/>
    <w:rsid w:val="00EF18FE"/>
    <w:rsid w:val="00EF1CD3"/>
    <w:rsid w:val="00EF2432"/>
    <w:rsid w:val="00EF2734"/>
    <w:rsid w:val="00EF291A"/>
    <w:rsid w:val="00EF2A9C"/>
    <w:rsid w:val="00EF2AF0"/>
    <w:rsid w:val="00EF2BDD"/>
    <w:rsid w:val="00EF2F6C"/>
    <w:rsid w:val="00EF31D9"/>
    <w:rsid w:val="00EF351C"/>
    <w:rsid w:val="00EF3A4C"/>
    <w:rsid w:val="00EF3E67"/>
    <w:rsid w:val="00EF4337"/>
    <w:rsid w:val="00EF4621"/>
    <w:rsid w:val="00EF4780"/>
    <w:rsid w:val="00EF4820"/>
    <w:rsid w:val="00EF4EE2"/>
    <w:rsid w:val="00EF4F2E"/>
    <w:rsid w:val="00EF55D8"/>
    <w:rsid w:val="00EF573B"/>
    <w:rsid w:val="00EF5787"/>
    <w:rsid w:val="00EF59B8"/>
    <w:rsid w:val="00EF5C61"/>
    <w:rsid w:val="00EF5F5E"/>
    <w:rsid w:val="00EF60D0"/>
    <w:rsid w:val="00EF62AB"/>
    <w:rsid w:val="00EF64CE"/>
    <w:rsid w:val="00EF66C0"/>
    <w:rsid w:val="00EF6BCD"/>
    <w:rsid w:val="00F00712"/>
    <w:rsid w:val="00F00972"/>
    <w:rsid w:val="00F00A56"/>
    <w:rsid w:val="00F00BE7"/>
    <w:rsid w:val="00F00F8D"/>
    <w:rsid w:val="00F01604"/>
    <w:rsid w:val="00F01ED3"/>
    <w:rsid w:val="00F025D5"/>
    <w:rsid w:val="00F02714"/>
    <w:rsid w:val="00F0272B"/>
    <w:rsid w:val="00F027B3"/>
    <w:rsid w:val="00F02A35"/>
    <w:rsid w:val="00F02E4D"/>
    <w:rsid w:val="00F037BA"/>
    <w:rsid w:val="00F04099"/>
    <w:rsid w:val="00F041BA"/>
    <w:rsid w:val="00F0439C"/>
    <w:rsid w:val="00F045AA"/>
    <w:rsid w:val="00F04656"/>
    <w:rsid w:val="00F047C3"/>
    <w:rsid w:val="00F049E6"/>
    <w:rsid w:val="00F0528D"/>
    <w:rsid w:val="00F05D93"/>
    <w:rsid w:val="00F05F8D"/>
    <w:rsid w:val="00F05FBA"/>
    <w:rsid w:val="00F06363"/>
    <w:rsid w:val="00F066A3"/>
    <w:rsid w:val="00F06A8E"/>
    <w:rsid w:val="00F06C67"/>
    <w:rsid w:val="00F06DFD"/>
    <w:rsid w:val="00F071D1"/>
    <w:rsid w:val="00F07533"/>
    <w:rsid w:val="00F07A1F"/>
    <w:rsid w:val="00F10228"/>
    <w:rsid w:val="00F10399"/>
    <w:rsid w:val="00F10515"/>
    <w:rsid w:val="00F10629"/>
    <w:rsid w:val="00F10BF1"/>
    <w:rsid w:val="00F110CF"/>
    <w:rsid w:val="00F111CB"/>
    <w:rsid w:val="00F112C0"/>
    <w:rsid w:val="00F1189E"/>
    <w:rsid w:val="00F12225"/>
    <w:rsid w:val="00F129E1"/>
    <w:rsid w:val="00F12F8F"/>
    <w:rsid w:val="00F13226"/>
    <w:rsid w:val="00F13351"/>
    <w:rsid w:val="00F13CB0"/>
    <w:rsid w:val="00F13F54"/>
    <w:rsid w:val="00F149BE"/>
    <w:rsid w:val="00F14FB0"/>
    <w:rsid w:val="00F1517C"/>
    <w:rsid w:val="00F1518B"/>
    <w:rsid w:val="00F1551B"/>
    <w:rsid w:val="00F15C3B"/>
    <w:rsid w:val="00F15C80"/>
    <w:rsid w:val="00F15F69"/>
    <w:rsid w:val="00F15FA5"/>
    <w:rsid w:val="00F161B9"/>
    <w:rsid w:val="00F16564"/>
    <w:rsid w:val="00F16A59"/>
    <w:rsid w:val="00F17742"/>
    <w:rsid w:val="00F17853"/>
    <w:rsid w:val="00F17A76"/>
    <w:rsid w:val="00F17F6B"/>
    <w:rsid w:val="00F17F92"/>
    <w:rsid w:val="00F204A3"/>
    <w:rsid w:val="00F208AA"/>
    <w:rsid w:val="00F20945"/>
    <w:rsid w:val="00F209B7"/>
    <w:rsid w:val="00F20C76"/>
    <w:rsid w:val="00F2102D"/>
    <w:rsid w:val="00F2136A"/>
    <w:rsid w:val="00F2149D"/>
    <w:rsid w:val="00F2152A"/>
    <w:rsid w:val="00F215C1"/>
    <w:rsid w:val="00F21778"/>
    <w:rsid w:val="00F217D3"/>
    <w:rsid w:val="00F21E40"/>
    <w:rsid w:val="00F22798"/>
    <w:rsid w:val="00F22BCD"/>
    <w:rsid w:val="00F22C4E"/>
    <w:rsid w:val="00F22D23"/>
    <w:rsid w:val="00F2344F"/>
    <w:rsid w:val="00F2376F"/>
    <w:rsid w:val="00F23AC7"/>
    <w:rsid w:val="00F23E3A"/>
    <w:rsid w:val="00F243D8"/>
    <w:rsid w:val="00F24C49"/>
    <w:rsid w:val="00F24E55"/>
    <w:rsid w:val="00F2503D"/>
    <w:rsid w:val="00F258EC"/>
    <w:rsid w:val="00F25B66"/>
    <w:rsid w:val="00F25EB0"/>
    <w:rsid w:val="00F263BE"/>
    <w:rsid w:val="00F26BB4"/>
    <w:rsid w:val="00F26CFD"/>
    <w:rsid w:val="00F27232"/>
    <w:rsid w:val="00F2793D"/>
    <w:rsid w:val="00F27FA0"/>
    <w:rsid w:val="00F30828"/>
    <w:rsid w:val="00F30BA5"/>
    <w:rsid w:val="00F313D6"/>
    <w:rsid w:val="00F31BEE"/>
    <w:rsid w:val="00F320A3"/>
    <w:rsid w:val="00F32CF8"/>
    <w:rsid w:val="00F32F2E"/>
    <w:rsid w:val="00F3333A"/>
    <w:rsid w:val="00F333CA"/>
    <w:rsid w:val="00F33695"/>
    <w:rsid w:val="00F33B9D"/>
    <w:rsid w:val="00F341B8"/>
    <w:rsid w:val="00F34456"/>
    <w:rsid w:val="00F34709"/>
    <w:rsid w:val="00F354FE"/>
    <w:rsid w:val="00F358CB"/>
    <w:rsid w:val="00F35A49"/>
    <w:rsid w:val="00F35EF1"/>
    <w:rsid w:val="00F361D6"/>
    <w:rsid w:val="00F3728F"/>
    <w:rsid w:val="00F3754A"/>
    <w:rsid w:val="00F37607"/>
    <w:rsid w:val="00F37C8E"/>
    <w:rsid w:val="00F37D47"/>
    <w:rsid w:val="00F37E18"/>
    <w:rsid w:val="00F37E63"/>
    <w:rsid w:val="00F40146"/>
    <w:rsid w:val="00F40633"/>
    <w:rsid w:val="00F40BA9"/>
    <w:rsid w:val="00F40F0C"/>
    <w:rsid w:val="00F41037"/>
    <w:rsid w:val="00F4108E"/>
    <w:rsid w:val="00F41D9F"/>
    <w:rsid w:val="00F41DE5"/>
    <w:rsid w:val="00F42073"/>
    <w:rsid w:val="00F42A9A"/>
    <w:rsid w:val="00F43176"/>
    <w:rsid w:val="00F43701"/>
    <w:rsid w:val="00F43927"/>
    <w:rsid w:val="00F440F7"/>
    <w:rsid w:val="00F448DE"/>
    <w:rsid w:val="00F44AA7"/>
    <w:rsid w:val="00F44E08"/>
    <w:rsid w:val="00F453EA"/>
    <w:rsid w:val="00F45437"/>
    <w:rsid w:val="00F454E0"/>
    <w:rsid w:val="00F454F2"/>
    <w:rsid w:val="00F4550A"/>
    <w:rsid w:val="00F4602A"/>
    <w:rsid w:val="00F466C1"/>
    <w:rsid w:val="00F46848"/>
    <w:rsid w:val="00F46A96"/>
    <w:rsid w:val="00F47411"/>
    <w:rsid w:val="00F4766C"/>
    <w:rsid w:val="00F4788F"/>
    <w:rsid w:val="00F47923"/>
    <w:rsid w:val="00F47AA3"/>
    <w:rsid w:val="00F47B0E"/>
    <w:rsid w:val="00F502C2"/>
    <w:rsid w:val="00F5060E"/>
    <w:rsid w:val="00F507D1"/>
    <w:rsid w:val="00F50CD0"/>
    <w:rsid w:val="00F518FB"/>
    <w:rsid w:val="00F519CE"/>
    <w:rsid w:val="00F51ADA"/>
    <w:rsid w:val="00F520D3"/>
    <w:rsid w:val="00F52BEA"/>
    <w:rsid w:val="00F531D6"/>
    <w:rsid w:val="00F535E4"/>
    <w:rsid w:val="00F536E4"/>
    <w:rsid w:val="00F53C31"/>
    <w:rsid w:val="00F53F5F"/>
    <w:rsid w:val="00F54617"/>
    <w:rsid w:val="00F54A05"/>
    <w:rsid w:val="00F54D85"/>
    <w:rsid w:val="00F54DBD"/>
    <w:rsid w:val="00F54FC0"/>
    <w:rsid w:val="00F552B5"/>
    <w:rsid w:val="00F55C98"/>
    <w:rsid w:val="00F5676F"/>
    <w:rsid w:val="00F569BC"/>
    <w:rsid w:val="00F56A50"/>
    <w:rsid w:val="00F5709B"/>
    <w:rsid w:val="00F572B9"/>
    <w:rsid w:val="00F575D9"/>
    <w:rsid w:val="00F57C72"/>
    <w:rsid w:val="00F607C5"/>
    <w:rsid w:val="00F60A6E"/>
    <w:rsid w:val="00F60AC5"/>
    <w:rsid w:val="00F60DEA"/>
    <w:rsid w:val="00F61A0E"/>
    <w:rsid w:val="00F61E79"/>
    <w:rsid w:val="00F62344"/>
    <w:rsid w:val="00F62835"/>
    <w:rsid w:val="00F6302A"/>
    <w:rsid w:val="00F6307D"/>
    <w:rsid w:val="00F631C2"/>
    <w:rsid w:val="00F632CE"/>
    <w:rsid w:val="00F63905"/>
    <w:rsid w:val="00F63AAC"/>
    <w:rsid w:val="00F64C2B"/>
    <w:rsid w:val="00F64C44"/>
    <w:rsid w:val="00F64CAA"/>
    <w:rsid w:val="00F65072"/>
    <w:rsid w:val="00F651BE"/>
    <w:rsid w:val="00F6525E"/>
    <w:rsid w:val="00F652F6"/>
    <w:rsid w:val="00F65970"/>
    <w:rsid w:val="00F65D4B"/>
    <w:rsid w:val="00F660F4"/>
    <w:rsid w:val="00F665FA"/>
    <w:rsid w:val="00F66B9F"/>
    <w:rsid w:val="00F66BCF"/>
    <w:rsid w:val="00F66D9F"/>
    <w:rsid w:val="00F66EC4"/>
    <w:rsid w:val="00F6730D"/>
    <w:rsid w:val="00F6776C"/>
    <w:rsid w:val="00F679CB"/>
    <w:rsid w:val="00F67D50"/>
    <w:rsid w:val="00F67F53"/>
    <w:rsid w:val="00F703BE"/>
    <w:rsid w:val="00F706CA"/>
    <w:rsid w:val="00F711B7"/>
    <w:rsid w:val="00F712E4"/>
    <w:rsid w:val="00F712EB"/>
    <w:rsid w:val="00F71725"/>
    <w:rsid w:val="00F71E50"/>
    <w:rsid w:val="00F71F69"/>
    <w:rsid w:val="00F726FA"/>
    <w:rsid w:val="00F7271D"/>
    <w:rsid w:val="00F728B1"/>
    <w:rsid w:val="00F72B72"/>
    <w:rsid w:val="00F72FDF"/>
    <w:rsid w:val="00F730ED"/>
    <w:rsid w:val="00F73190"/>
    <w:rsid w:val="00F73255"/>
    <w:rsid w:val="00F73614"/>
    <w:rsid w:val="00F737CD"/>
    <w:rsid w:val="00F73861"/>
    <w:rsid w:val="00F73BAF"/>
    <w:rsid w:val="00F73E5A"/>
    <w:rsid w:val="00F743E5"/>
    <w:rsid w:val="00F7489C"/>
    <w:rsid w:val="00F748DE"/>
    <w:rsid w:val="00F74A79"/>
    <w:rsid w:val="00F74BB9"/>
    <w:rsid w:val="00F74F50"/>
    <w:rsid w:val="00F74FDE"/>
    <w:rsid w:val="00F751F8"/>
    <w:rsid w:val="00F75362"/>
    <w:rsid w:val="00F75582"/>
    <w:rsid w:val="00F7566C"/>
    <w:rsid w:val="00F75AE0"/>
    <w:rsid w:val="00F75E12"/>
    <w:rsid w:val="00F75FCF"/>
    <w:rsid w:val="00F76049"/>
    <w:rsid w:val="00F76ACA"/>
    <w:rsid w:val="00F76B1D"/>
    <w:rsid w:val="00F76E44"/>
    <w:rsid w:val="00F76EFA"/>
    <w:rsid w:val="00F77149"/>
    <w:rsid w:val="00F77155"/>
    <w:rsid w:val="00F7756E"/>
    <w:rsid w:val="00F777D7"/>
    <w:rsid w:val="00F77AD8"/>
    <w:rsid w:val="00F77D4E"/>
    <w:rsid w:val="00F804BE"/>
    <w:rsid w:val="00F80719"/>
    <w:rsid w:val="00F8143F"/>
    <w:rsid w:val="00F814FE"/>
    <w:rsid w:val="00F817CE"/>
    <w:rsid w:val="00F81907"/>
    <w:rsid w:val="00F825B7"/>
    <w:rsid w:val="00F829F8"/>
    <w:rsid w:val="00F82D7F"/>
    <w:rsid w:val="00F83179"/>
    <w:rsid w:val="00F83EB8"/>
    <w:rsid w:val="00F83FEE"/>
    <w:rsid w:val="00F8419F"/>
    <w:rsid w:val="00F844C5"/>
    <w:rsid w:val="00F8456C"/>
    <w:rsid w:val="00F857F2"/>
    <w:rsid w:val="00F85890"/>
    <w:rsid w:val="00F859D8"/>
    <w:rsid w:val="00F8613E"/>
    <w:rsid w:val="00F861B5"/>
    <w:rsid w:val="00F868F5"/>
    <w:rsid w:val="00F875E4"/>
    <w:rsid w:val="00F9056A"/>
    <w:rsid w:val="00F90F8D"/>
    <w:rsid w:val="00F9103F"/>
    <w:rsid w:val="00F91077"/>
    <w:rsid w:val="00F911AE"/>
    <w:rsid w:val="00F91468"/>
    <w:rsid w:val="00F917EB"/>
    <w:rsid w:val="00F91837"/>
    <w:rsid w:val="00F91FDC"/>
    <w:rsid w:val="00F92782"/>
    <w:rsid w:val="00F93AA9"/>
    <w:rsid w:val="00F93B81"/>
    <w:rsid w:val="00F942BE"/>
    <w:rsid w:val="00F955CC"/>
    <w:rsid w:val="00F95C63"/>
    <w:rsid w:val="00F95D2A"/>
    <w:rsid w:val="00F95ECD"/>
    <w:rsid w:val="00F95F77"/>
    <w:rsid w:val="00F95FA2"/>
    <w:rsid w:val="00F96464"/>
    <w:rsid w:val="00F96985"/>
    <w:rsid w:val="00F96DDF"/>
    <w:rsid w:val="00F97127"/>
    <w:rsid w:val="00F97838"/>
    <w:rsid w:val="00F97C70"/>
    <w:rsid w:val="00F97FA4"/>
    <w:rsid w:val="00FA03DC"/>
    <w:rsid w:val="00FA0532"/>
    <w:rsid w:val="00FA058C"/>
    <w:rsid w:val="00FA077B"/>
    <w:rsid w:val="00FA116F"/>
    <w:rsid w:val="00FA154B"/>
    <w:rsid w:val="00FA1717"/>
    <w:rsid w:val="00FA1970"/>
    <w:rsid w:val="00FA1CAC"/>
    <w:rsid w:val="00FA204A"/>
    <w:rsid w:val="00FA2342"/>
    <w:rsid w:val="00FA2BB3"/>
    <w:rsid w:val="00FA2C57"/>
    <w:rsid w:val="00FA2F0C"/>
    <w:rsid w:val="00FA3458"/>
    <w:rsid w:val="00FA362C"/>
    <w:rsid w:val="00FA3BB7"/>
    <w:rsid w:val="00FA4A1B"/>
    <w:rsid w:val="00FA518B"/>
    <w:rsid w:val="00FA5506"/>
    <w:rsid w:val="00FA5F6A"/>
    <w:rsid w:val="00FA68E1"/>
    <w:rsid w:val="00FA6E88"/>
    <w:rsid w:val="00FA71CD"/>
    <w:rsid w:val="00FA75EC"/>
    <w:rsid w:val="00FB0789"/>
    <w:rsid w:val="00FB0DC1"/>
    <w:rsid w:val="00FB1494"/>
    <w:rsid w:val="00FB1696"/>
    <w:rsid w:val="00FB1CAF"/>
    <w:rsid w:val="00FB20C9"/>
    <w:rsid w:val="00FB254C"/>
    <w:rsid w:val="00FB29E7"/>
    <w:rsid w:val="00FB2AF9"/>
    <w:rsid w:val="00FB2B35"/>
    <w:rsid w:val="00FB2D42"/>
    <w:rsid w:val="00FB2DBE"/>
    <w:rsid w:val="00FB3158"/>
    <w:rsid w:val="00FB372E"/>
    <w:rsid w:val="00FB4861"/>
    <w:rsid w:val="00FB4C80"/>
    <w:rsid w:val="00FB4CBF"/>
    <w:rsid w:val="00FB519B"/>
    <w:rsid w:val="00FB5282"/>
    <w:rsid w:val="00FB545A"/>
    <w:rsid w:val="00FB54A7"/>
    <w:rsid w:val="00FB5B2F"/>
    <w:rsid w:val="00FB5C11"/>
    <w:rsid w:val="00FB5C69"/>
    <w:rsid w:val="00FB5E1E"/>
    <w:rsid w:val="00FB63B9"/>
    <w:rsid w:val="00FB6651"/>
    <w:rsid w:val="00FB6805"/>
    <w:rsid w:val="00FB6A6A"/>
    <w:rsid w:val="00FB70F5"/>
    <w:rsid w:val="00FB715C"/>
    <w:rsid w:val="00FB73A1"/>
    <w:rsid w:val="00FB7A11"/>
    <w:rsid w:val="00FC0461"/>
    <w:rsid w:val="00FC0D87"/>
    <w:rsid w:val="00FC119E"/>
    <w:rsid w:val="00FC1533"/>
    <w:rsid w:val="00FC1E5C"/>
    <w:rsid w:val="00FC206D"/>
    <w:rsid w:val="00FC247A"/>
    <w:rsid w:val="00FC266C"/>
    <w:rsid w:val="00FC29B6"/>
    <w:rsid w:val="00FC3AC5"/>
    <w:rsid w:val="00FC3F46"/>
    <w:rsid w:val="00FC536B"/>
    <w:rsid w:val="00FC58B2"/>
    <w:rsid w:val="00FC66C7"/>
    <w:rsid w:val="00FC6B08"/>
    <w:rsid w:val="00FC6F4A"/>
    <w:rsid w:val="00FC717C"/>
    <w:rsid w:val="00FC73F1"/>
    <w:rsid w:val="00FC7429"/>
    <w:rsid w:val="00FC7433"/>
    <w:rsid w:val="00FC78C2"/>
    <w:rsid w:val="00FC79C3"/>
    <w:rsid w:val="00FC7CF4"/>
    <w:rsid w:val="00FC7E37"/>
    <w:rsid w:val="00FD00FF"/>
    <w:rsid w:val="00FD03FE"/>
    <w:rsid w:val="00FD05E7"/>
    <w:rsid w:val="00FD0616"/>
    <w:rsid w:val="00FD07F6"/>
    <w:rsid w:val="00FD0BD9"/>
    <w:rsid w:val="00FD0CB6"/>
    <w:rsid w:val="00FD0ECC"/>
    <w:rsid w:val="00FD0EF6"/>
    <w:rsid w:val="00FD10A8"/>
    <w:rsid w:val="00FD15BE"/>
    <w:rsid w:val="00FD1AD1"/>
    <w:rsid w:val="00FD1D9D"/>
    <w:rsid w:val="00FD1EC8"/>
    <w:rsid w:val="00FD2187"/>
    <w:rsid w:val="00FD3A3C"/>
    <w:rsid w:val="00FD3D5C"/>
    <w:rsid w:val="00FD3E21"/>
    <w:rsid w:val="00FD47ED"/>
    <w:rsid w:val="00FD4907"/>
    <w:rsid w:val="00FD5337"/>
    <w:rsid w:val="00FD5399"/>
    <w:rsid w:val="00FD5407"/>
    <w:rsid w:val="00FD543B"/>
    <w:rsid w:val="00FD5520"/>
    <w:rsid w:val="00FD58CC"/>
    <w:rsid w:val="00FD5F54"/>
    <w:rsid w:val="00FD5FF4"/>
    <w:rsid w:val="00FD61F8"/>
    <w:rsid w:val="00FD6351"/>
    <w:rsid w:val="00FD66DC"/>
    <w:rsid w:val="00FD67D8"/>
    <w:rsid w:val="00FD74DB"/>
    <w:rsid w:val="00FD7660"/>
    <w:rsid w:val="00FD77D8"/>
    <w:rsid w:val="00FD7907"/>
    <w:rsid w:val="00FE02F5"/>
    <w:rsid w:val="00FE0345"/>
    <w:rsid w:val="00FE04FD"/>
    <w:rsid w:val="00FE0599"/>
    <w:rsid w:val="00FE0655"/>
    <w:rsid w:val="00FE0AB7"/>
    <w:rsid w:val="00FE0BEB"/>
    <w:rsid w:val="00FE0CB2"/>
    <w:rsid w:val="00FE11B9"/>
    <w:rsid w:val="00FE1AA9"/>
    <w:rsid w:val="00FE1F35"/>
    <w:rsid w:val="00FE1F5A"/>
    <w:rsid w:val="00FE2365"/>
    <w:rsid w:val="00FE2449"/>
    <w:rsid w:val="00FE247B"/>
    <w:rsid w:val="00FE2EDF"/>
    <w:rsid w:val="00FE30B7"/>
    <w:rsid w:val="00FE37D7"/>
    <w:rsid w:val="00FE3A76"/>
    <w:rsid w:val="00FE3C75"/>
    <w:rsid w:val="00FE3D2C"/>
    <w:rsid w:val="00FE4557"/>
    <w:rsid w:val="00FE4875"/>
    <w:rsid w:val="00FE48B1"/>
    <w:rsid w:val="00FE4C7B"/>
    <w:rsid w:val="00FE56C5"/>
    <w:rsid w:val="00FE5AD8"/>
    <w:rsid w:val="00FE5EDB"/>
    <w:rsid w:val="00FE658D"/>
    <w:rsid w:val="00FE6904"/>
    <w:rsid w:val="00FE6F94"/>
    <w:rsid w:val="00FE7336"/>
    <w:rsid w:val="00FE787C"/>
    <w:rsid w:val="00FE7BC1"/>
    <w:rsid w:val="00FF0EA2"/>
    <w:rsid w:val="00FF1078"/>
    <w:rsid w:val="00FF113A"/>
    <w:rsid w:val="00FF17DF"/>
    <w:rsid w:val="00FF1827"/>
    <w:rsid w:val="00FF185F"/>
    <w:rsid w:val="00FF29FC"/>
    <w:rsid w:val="00FF4156"/>
    <w:rsid w:val="00FF4334"/>
    <w:rsid w:val="00FF45A5"/>
    <w:rsid w:val="00FF4D21"/>
    <w:rsid w:val="00FF501D"/>
    <w:rsid w:val="00FF5581"/>
    <w:rsid w:val="00FF5C91"/>
    <w:rsid w:val="00FF5D5A"/>
    <w:rsid w:val="00FF6E83"/>
    <w:rsid w:val="00FF75DC"/>
    <w:rsid w:val="00FF7DCB"/>
    <w:rsid w:val="00FF7F5E"/>
    <w:rsid w:val="20CA92A0"/>
    <w:rsid w:val="570642D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14:docId w14:val="3436E15C"/>
  <w15:docId w15:val="{F7ABBE1B-772A-43B7-BBBC-930907C260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24290"/>
    <w:rPr>
      <w:rFonts w:asciiTheme="minorHAnsi" w:eastAsiaTheme="minorEastAsia" w:hAnsiTheme="minorHAnsi" w:cstheme="minorBidi"/>
      <w:sz w:val="22"/>
      <w:szCs w:val="22"/>
      <w:lang w:val="sv-SE" w:eastAsia="en-GB"/>
    </w:rPr>
  </w:style>
  <w:style w:type="paragraph" w:styleId="Heading1">
    <w:name w:val="heading 1"/>
    <w:next w:val="Normal"/>
    <w:link w:val="Heading1Char"/>
    <w:qFormat/>
    <w:rsid w:val="002611E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2611E7"/>
    <w:pPr>
      <w:numPr>
        <w:ilvl w:val="1"/>
      </w:numPr>
      <w:pBdr>
        <w:top w:val="none" w:sz="0" w:space="0" w:color="auto"/>
      </w:pBdr>
      <w:spacing w:before="180"/>
      <w:outlineLvl w:val="1"/>
    </w:pPr>
    <w:rPr>
      <w:sz w:val="28"/>
      <w:szCs w:val="32"/>
    </w:rPr>
  </w:style>
  <w:style w:type="paragraph" w:styleId="Heading3">
    <w:name w:val="heading 3"/>
    <w:basedOn w:val="Heading2"/>
    <w:next w:val="Normal"/>
    <w:link w:val="Heading3Char"/>
    <w:qFormat/>
    <w:rsid w:val="002611E7"/>
    <w:pPr>
      <w:numPr>
        <w:ilvl w:val="2"/>
      </w:numPr>
      <w:spacing w:before="120"/>
      <w:outlineLvl w:val="2"/>
    </w:pPr>
    <w:rPr>
      <w:sz w:val="24"/>
      <w:szCs w:val="28"/>
    </w:rPr>
  </w:style>
  <w:style w:type="paragraph" w:styleId="Heading4">
    <w:name w:val="heading 4"/>
    <w:basedOn w:val="Heading3"/>
    <w:next w:val="Normal"/>
    <w:qFormat/>
    <w:rsid w:val="002611E7"/>
    <w:pPr>
      <w:numPr>
        <w:ilvl w:val="3"/>
      </w:numPr>
      <w:outlineLvl w:val="3"/>
    </w:pPr>
    <w:rPr>
      <w:szCs w:val="24"/>
    </w:rPr>
  </w:style>
  <w:style w:type="paragraph" w:styleId="Heading5">
    <w:name w:val="heading 5"/>
    <w:basedOn w:val="Heading4"/>
    <w:next w:val="Normal"/>
    <w:qFormat/>
    <w:rsid w:val="002611E7"/>
    <w:pPr>
      <w:numPr>
        <w:ilvl w:val="4"/>
      </w:numPr>
      <w:outlineLvl w:val="4"/>
    </w:pPr>
    <w:rPr>
      <w:sz w:val="22"/>
      <w:szCs w:val="22"/>
    </w:rPr>
  </w:style>
  <w:style w:type="paragraph" w:styleId="Heading6">
    <w:name w:val="heading 6"/>
    <w:basedOn w:val="Normal"/>
    <w:next w:val="Normal"/>
    <w:qFormat/>
    <w:rsid w:val="002611E7"/>
    <w:pPr>
      <w:keepNext/>
      <w:keepLines/>
      <w:numPr>
        <w:ilvl w:val="5"/>
        <w:numId w:val="1"/>
      </w:numPr>
      <w:spacing w:before="120"/>
      <w:outlineLvl w:val="5"/>
    </w:pPr>
    <w:rPr>
      <w:rFonts w:cs="Arial"/>
    </w:rPr>
  </w:style>
  <w:style w:type="paragraph" w:styleId="Heading7">
    <w:name w:val="heading 7"/>
    <w:basedOn w:val="Normal"/>
    <w:next w:val="Normal"/>
    <w:qFormat/>
    <w:rsid w:val="002611E7"/>
    <w:pPr>
      <w:keepNext/>
      <w:keepLines/>
      <w:numPr>
        <w:ilvl w:val="6"/>
        <w:numId w:val="1"/>
      </w:numPr>
      <w:spacing w:before="120"/>
      <w:outlineLvl w:val="6"/>
    </w:pPr>
    <w:rPr>
      <w:rFonts w:cs="Arial"/>
    </w:rPr>
  </w:style>
  <w:style w:type="paragraph" w:styleId="Heading8">
    <w:name w:val="heading 8"/>
    <w:basedOn w:val="Heading7"/>
    <w:next w:val="Normal"/>
    <w:qFormat/>
    <w:rsid w:val="002611E7"/>
    <w:pPr>
      <w:numPr>
        <w:ilvl w:val="7"/>
      </w:numPr>
      <w:outlineLvl w:val="7"/>
    </w:pPr>
  </w:style>
  <w:style w:type="paragraph" w:styleId="Heading9">
    <w:name w:val="heading 9"/>
    <w:basedOn w:val="Heading8"/>
    <w:next w:val="Normal"/>
    <w:qFormat/>
    <w:rsid w:val="002611E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2611E7"/>
    <w:pPr>
      <w:spacing w:before="180"/>
      <w:ind w:left="2693" w:hanging="2693"/>
    </w:pPr>
    <w:rPr>
      <w:b w:val="0"/>
      <w:bCs/>
    </w:rPr>
  </w:style>
  <w:style w:type="paragraph" w:styleId="TOC1">
    <w:name w:val="toc 1"/>
    <w:aliases w:val="Observation TOC2"/>
    <w:uiPriority w:val="39"/>
    <w:rsid w:val="002611E7"/>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2611E7"/>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99"/>
    <w:qFormat/>
    <w:rsid w:val="002611E7"/>
    <w:pPr>
      <w:spacing w:after="240"/>
      <w:jc w:val="center"/>
    </w:pPr>
    <w:rPr>
      <w:b/>
      <w:bCs/>
    </w:rPr>
  </w:style>
  <w:style w:type="paragraph" w:styleId="TOC5">
    <w:name w:val="toc 5"/>
    <w:aliases w:val="Observation TOC"/>
    <w:basedOn w:val="TOC4"/>
    <w:semiHidden/>
    <w:rsid w:val="002611E7"/>
    <w:pPr>
      <w:tabs>
        <w:tab w:val="right" w:pos="1701"/>
      </w:tabs>
      <w:ind w:left="1701" w:hanging="1701"/>
    </w:pPr>
  </w:style>
  <w:style w:type="paragraph" w:styleId="TOC4">
    <w:name w:val="toc 4"/>
    <w:basedOn w:val="TOC3"/>
    <w:semiHidden/>
    <w:rsid w:val="002611E7"/>
    <w:pPr>
      <w:ind w:left="1418" w:hanging="1418"/>
    </w:pPr>
  </w:style>
  <w:style w:type="paragraph" w:styleId="TOC3">
    <w:name w:val="toc 3"/>
    <w:basedOn w:val="TOC2"/>
    <w:semiHidden/>
    <w:rsid w:val="002611E7"/>
    <w:pPr>
      <w:ind w:left="1134" w:hanging="1134"/>
    </w:pPr>
  </w:style>
  <w:style w:type="paragraph" w:styleId="TOC2">
    <w:name w:val="toc 2"/>
    <w:basedOn w:val="TOC1"/>
    <w:semiHidden/>
    <w:rsid w:val="002611E7"/>
    <w:pPr>
      <w:keepNext w:val="0"/>
      <w:spacing w:before="0"/>
      <w:ind w:left="851" w:hanging="851"/>
    </w:pPr>
    <w:rPr>
      <w:szCs w:val="20"/>
    </w:rPr>
  </w:style>
  <w:style w:type="paragraph" w:styleId="Index2">
    <w:name w:val="index 2"/>
    <w:basedOn w:val="Index1"/>
    <w:semiHidden/>
    <w:rsid w:val="002611E7"/>
    <w:pPr>
      <w:ind w:left="284"/>
    </w:pPr>
  </w:style>
  <w:style w:type="paragraph" w:styleId="Index1">
    <w:name w:val="index 1"/>
    <w:basedOn w:val="Normal"/>
    <w:semiHidden/>
    <w:rsid w:val="002611E7"/>
    <w:pPr>
      <w:keepLines/>
    </w:pPr>
  </w:style>
  <w:style w:type="paragraph" w:styleId="DocumentMap">
    <w:name w:val="Document Map"/>
    <w:basedOn w:val="Normal"/>
    <w:semiHidden/>
    <w:rsid w:val="002611E7"/>
    <w:pPr>
      <w:shd w:val="clear" w:color="auto" w:fill="000080"/>
    </w:pPr>
    <w:rPr>
      <w:rFonts w:ascii="Tahoma" w:hAnsi="Tahoma" w:cs="Tahoma"/>
    </w:rPr>
  </w:style>
  <w:style w:type="paragraph" w:styleId="ListNumber2">
    <w:name w:val="List Number 2"/>
    <w:basedOn w:val="ListNumber"/>
    <w:rsid w:val="002611E7"/>
    <w:pPr>
      <w:ind w:left="851"/>
    </w:pPr>
  </w:style>
  <w:style w:type="paragraph" w:styleId="ListNumber">
    <w:name w:val="List Number"/>
    <w:basedOn w:val="List"/>
    <w:rsid w:val="002611E7"/>
  </w:style>
  <w:style w:type="paragraph" w:styleId="List">
    <w:name w:val="List"/>
    <w:basedOn w:val="Normal"/>
    <w:rsid w:val="002611E7"/>
    <w:pPr>
      <w:ind w:left="568" w:hanging="284"/>
    </w:pPr>
  </w:style>
  <w:style w:type="paragraph" w:styleId="Header">
    <w:name w:val="header"/>
    <w:rsid w:val="002611E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rsid w:val="002611E7"/>
    <w:rPr>
      <w:b/>
      <w:bCs/>
      <w:position w:val="6"/>
      <w:sz w:val="16"/>
      <w:szCs w:val="16"/>
    </w:rPr>
  </w:style>
  <w:style w:type="paragraph" w:styleId="FootnoteText">
    <w:name w:val="footnote text"/>
    <w:basedOn w:val="Normal"/>
    <w:link w:val="FootnoteTextChar"/>
    <w:rsid w:val="002611E7"/>
    <w:pPr>
      <w:keepLines/>
      <w:ind w:left="454" w:hanging="454"/>
    </w:pPr>
    <w:rPr>
      <w:sz w:val="16"/>
      <w:szCs w:val="16"/>
    </w:rPr>
  </w:style>
  <w:style w:type="paragraph" w:customStyle="1" w:styleId="3GPPHeader">
    <w:name w:val="3GPP_Header"/>
    <w:basedOn w:val="Normal"/>
    <w:qFormat/>
    <w:rsid w:val="002611E7"/>
    <w:pPr>
      <w:tabs>
        <w:tab w:val="left" w:pos="1800"/>
        <w:tab w:val="right" w:pos="9360"/>
      </w:tabs>
    </w:pPr>
    <w:rPr>
      <w:rFonts w:ascii="Arial" w:hAnsi="Arial"/>
      <w:b/>
    </w:rPr>
  </w:style>
  <w:style w:type="paragraph" w:styleId="TOC9">
    <w:name w:val="toc 9"/>
    <w:basedOn w:val="TOC8"/>
    <w:semiHidden/>
    <w:rsid w:val="002611E7"/>
    <w:pPr>
      <w:ind w:left="1418" w:hanging="1418"/>
    </w:pPr>
  </w:style>
  <w:style w:type="paragraph" w:styleId="TOC6">
    <w:name w:val="toc 6"/>
    <w:basedOn w:val="TOC5"/>
    <w:next w:val="Normal"/>
    <w:semiHidden/>
    <w:rsid w:val="002611E7"/>
    <w:pPr>
      <w:ind w:left="1985" w:hanging="1985"/>
    </w:pPr>
  </w:style>
  <w:style w:type="paragraph" w:styleId="TOC7">
    <w:name w:val="toc 7"/>
    <w:basedOn w:val="TOC6"/>
    <w:next w:val="Normal"/>
    <w:semiHidden/>
    <w:rsid w:val="002611E7"/>
    <w:pPr>
      <w:ind w:left="2268" w:hanging="2268"/>
    </w:pPr>
  </w:style>
  <w:style w:type="paragraph" w:styleId="ListBullet2">
    <w:name w:val="List Bullet 2"/>
    <w:basedOn w:val="ListBullet"/>
    <w:rsid w:val="002611E7"/>
    <w:pPr>
      <w:numPr>
        <w:numId w:val="6"/>
      </w:numPr>
    </w:pPr>
  </w:style>
  <w:style w:type="paragraph" w:styleId="ListBullet">
    <w:name w:val="List Bullet"/>
    <w:basedOn w:val="BodyText"/>
    <w:rsid w:val="002611E7"/>
    <w:pPr>
      <w:numPr>
        <w:numId w:val="5"/>
      </w:numPr>
    </w:pPr>
  </w:style>
  <w:style w:type="paragraph" w:styleId="ListBullet3">
    <w:name w:val="List Bullet 3"/>
    <w:basedOn w:val="ListBullet2"/>
    <w:rsid w:val="002611E7"/>
    <w:pPr>
      <w:numPr>
        <w:numId w:val="7"/>
      </w:numPr>
    </w:pPr>
  </w:style>
  <w:style w:type="paragraph" w:customStyle="1" w:styleId="EQ">
    <w:name w:val="EQ"/>
    <w:basedOn w:val="Normal"/>
    <w:next w:val="Normal"/>
    <w:rsid w:val="002611E7"/>
    <w:pPr>
      <w:keepLines/>
      <w:tabs>
        <w:tab w:val="center" w:pos="4536"/>
        <w:tab w:val="right" w:pos="9072"/>
      </w:tabs>
      <w:spacing w:after="180"/>
    </w:pPr>
    <w:rPr>
      <w:noProof/>
      <w:lang w:eastAsia="en-US"/>
    </w:rPr>
  </w:style>
  <w:style w:type="paragraph" w:styleId="List2">
    <w:name w:val="List 2"/>
    <w:basedOn w:val="List"/>
    <w:rsid w:val="002611E7"/>
    <w:pPr>
      <w:ind w:left="851"/>
    </w:pPr>
  </w:style>
  <w:style w:type="paragraph" w:styleId="List3">
    <w:name w:val="List 3"/>
    <w:basedOn w:val="List2"/>
    <w:rsid w:val="002611E7"/>
    <w:pPr>
      <w:ind w:left="1135"/>
    </w:pPr>
  </w:style>
  <w:style w:type="paragraph" w:styleId="List4">
    <w:name w:val="List 4"/>
    <w:basedOn w:val="List3"/>
    <w:rsid w:val="002611E7"/>
    <w:pPr>
      <w:ind w:left="1418"/>
    </w:pPr>
  </w:style>
  <w:style w:type="paragraph" w:styleId="List5">
    <w:name w:val="List 5"/>
    <w:basedOn w:val="List4"/>
    <w:rsid w:val="002611E7"/>
    <w:pPr>
      <w:ind w:left="1702"/>
    </w:pPr>
  </w:style>
  <w:style w:type="paragraph" w:customStyle="1" w:styleId="EditorsNote">
    <w:name w:val="Editor's Note"/>
    <w:basedOn w:val="Normal"/>
    <w:rsid w:val="002611E7"/>
    <w:pPr>
      <w:keepLines/>
      <w:spacing w:after="180"/>
      <w:ind w:left="1135" w:hanging="851"/>
    </w:pPr>
    <w:rPr>
      <w:color w:val="FF0000"/>
      <w:lang w:eastAsia="en-US"/>
    </w:rPr>
  </w:style>
  <w:style w:type="paragraph" w:styleId="ListBullet4">
    <w:name w:val="List Bullet 4"/>
    <w:basedOn w:val="ListBullet3"/>
    <w:rsid w:val="002611E7"/>
    <w:pPr>
      <w:numPr>
        <w:numId w:val="8"/>
      </w:numPr>
    </w:pPr>
  </w:style>
  <w:style w:type="paragraph" w:styleId="ListBullet5">
    <w:name w:val="List Bullet 5"/>
    <w:basedOn w:val="ListBullet4"/>
    <w:rsid w:val="002611E7"/>
    <w:pPr>
      <w:numPr>
        <w:numId w:val="4"/>
      </w:numPr>
    </w:pPr>
  </w:style>
  <w:style w:type="paragraph" w:styleId="Footer">
    <w:name w:val="footer"/>
    <w:basedOn w:val="Header"/>
    <w:semiHidden/>
    <w:rsid w:val="002611E7"/>
    <w:pPr>
      <w:jc w:val="center"/>
    </w:pPr>
    <w:rPr>
      <w:i/>
      <w:iCs/>
    </w:rPr>
  </w:style>
  <w:style w:type="paragraph" w:customStyle="1" w:styleId="Reference">
    <w:name w:val="Reference"/>
    <w:basedOn w:val="Normal"/>
    <w:link w:val="ReferenceChar"/>
    <w:qFormat/>
    <w:rsid w:val="002611E7"/>
    <w:pPr>
      <w:numPr>
        <w:numId w:val="2"/>
      </w:numPr>
    </w:pPr>
  </w:style>
  <w:style w:type="paragraph" w:styleId="BalloonText">
    <w:name w:val="Balloon Text"/>
    <w:basedOn w:val="Normal"/>
    <w:semiHidden/>
    <w:rsid w:val="002611E7"/>
    <w:rPr>
      <w:rFonts w:ascii="Tahoma" w:hAnsi="Tahoma" w:cs="Tahoma"/>
      <w:sz w:val="16"/>
      <w:szCs w:val="16"/>
    </w:rPr>
  </w:style>
  <w:style w:type="character" w:styleId="PageNumber">
    <w:name w:val="page number"/>
    <w:basedOn w:val="DefaultParagraphFont"/>
    <w:semiHidden/>
    <w:rsid w:val="002611E7"/>
  </w:style>
  <w:style w:type="paragraph" w:styleId="BodyText">
    <w:name w:val="Body Text"/>
    <w:basedOn w:val="Normal"/>
    <w:link w:val="BodyTextChar"/>
    <w:qFormat/>
    <w:rsid w:val="002C54AE"/>
    <w:rPr>
      <w:rFonts w:ascii="Times New Roman" w:hAnsi="Times New Roman"/>
    </w:rPr>
  </w:style>
  <w:style w:type="character" w:styleId="Hyperlink">
    <w:name w:val="Hyperlink"/>
    <w:uiPriority w:val="99"/>
    <w:rsid w:val="002611E7"/>
    <w:rPr>
      <w:color w:val="0000FF"/>
      <w:u w:val="single"/>
      <w:lang w:val="en-GB"/>
    </w:rPr>
  </w:style>
  <w:style w:type="character" w:styleId="FollowedHyperlink">
    <w:name w:val="FollowedHyperlink"/>
    <w:semiHidden/>
    <w:rsid w:val="002611E7"/>
    <w:rPr>
      <w:color w:val="FF0000"/>
      <w:u w:val="single"/>
    </w:rPr>
  </w:style>
  <w:style w:type="character" w:styleId="CommentReference">
    <w:name w:val="annotation reference"/>
    <w:uiPriority w:val="99"/>
    <w:qFormat/>
    <w:rsid w:val="002611E7"/>
    <w:rPr>
      <w:sz w:val="16"/>
      <w:szCs w:val="16"/>
    </w:rPr>
  </w:style>
  <w:style w:type="paragraph" w:styleId="CommentText">
    <w:name w:val="annotation text"/>
    <w:basedOn w:val="Normal"/>
    <w:link w:val="CommentTextChar"/>
    <w:uiPriority w:val="99"/>
    <w:qFormat/>
    <w:rsid w:val="002611E7"/>
  </w:style>
  <w:style w:type="paragraph" w:styleId="CommentSubject">
    <w:name w:val="annotation subject"/>
    <w:basedOn w:val="CommentText"/>
    <w:next w:val="CommentText"/>
    <w:semiHidden/>
    <w:rsid w:val="002611E7"/>
    <w:rPr>
      <w:b/>
      <w:bCs/>
    </w:rPr>
  </w:style>
  <w:style w:type="character" w:customStyle="1" w:styleId="Heading1Char">
    <w:name w:val="Heading 1 Char"/>
    <w:link w:val="Heading1"/>
    <w:rsid w:val="002611E7"/>
    <w:rPr>
      <w:rFonts w:ascii="Arial" w:hAnsi="Arial" w:cs="Arial"/>
      <w:sz w:val="32"/>
      <w:szCs w:val="36"/>
      <w:lang w:val="en-GB" w:eastAsia="zh-CN"/>
    </w:rPr>
  </w:style>
  <w:style w:type="paragraph" w:customStyle="1" w:styleId="B1">
    <w:name w:val="B1"/>
    <w:basedOn w:val="List"/>
    <w:link w:val="B1Zchn"/>
    <w:qFormat/>
    <w:rsid w:val="002611E7"/>
    <w:pPr>
      <w:spacing w:after="180"/>
    </w:pPr>
    <w:rPr>
      <w:lang w:eastAsia="en-US"/>
    </w:rPr>
  </w:style>
  <w:style w:type="paragraph" w:customStyle="1" w:styleId="B2">
    <w:name w:val="B2"/>
    <w:basedOn w:val="List2"/>
    <w:link w:val="B2Char"/>
    <w:qFormat/>
    <w:rsid w:val="002611E7"/>
    <w:pPr>
      <w:spacing w:after="180"/>
    </w:pPr>
    <w:rPr>
      <w:lang w:eastAsia="en-US"/>
    </w:rPr>
  </w:style>
  <w:style w:type="paragraph" w:customStyle="1" w:styleId="B3">
    <w:name w:val="B3"/>
    <w:basedOn w:val="List3"/>
    <w:link w:val="B3Char2"/>
    <w:rsid w:val="002611E7"/>
    <w:pPr>
      <w:spacing w:after="180"/>
    </w:pPr>
    <w:rPr>
      <w:lang w:eastAsia="en-US"/>
    </w:rPr>
  </w:style>
  <w:style w:type="paragraph" w:customStyle="1" w:styleId="B4">
    <w:name w:val="B4"/>
    <w:basedOn w:val="List4"/>
    <w:link w:val="B4Char"/>
    <w:rsid w:val="002611E7"/>
    <w:pPr>
      <w:spacing w:after="180"/>
    </w:pPr>
    <w:rPr>
      <w:lang w:eastAsia="en-US"/>
    </w:rPr>
  </w:style>
  <w:style w:type="paragraph" w:customStyle="1" w:styleId="Proposal">
    <w:name w:val="Proposal"/>
    <w:basedOn w:val="Normal"/>
    <w:link w:val="ProposalChar"/>
    <w:qFormat/>
    <w:rsid w:val="002611E7"/>
    <w:pPr>
      <w:numPr>
        <w:numId w:val="3"/>
      </w:numPr>
      <w:tabs>
        <w:tab w:val="left" w:pos="1701"/>
      </w:tabs>
    </w:pPr>
    <w:rPr>
      <w:b/>
      <w:bCs/>
    </w:rPr>
  </w:style>
  <w:style w:type="character" w:customStyle="1" w:styleId="BodyTextChar">
    <w:name w:val="Body Text Char"/>
    <w:link w:val="BodyText"/>
    <w:rsid w:val="002C54AE"/>
    <w:rPr>
      <w:rFonts w:ascii="Times New Roman" w:eastAsiaTheme="minorEastAsia" w:hAnsi="Times New Roman" w:cstheme="minorBidi"/>
      <w:sz w:val="22"/>
      <w:szCs w:val="22"/>
      <w:lang w:val="sv-SE" w:eastAsia="en-GB"/>
    </w:rPr>
  </w:style>
  <w:style w:type="paragraph" w:customStyle="1" w:styleId="B5">
    <w:name w:val="B5"/>
    <w:basedOn w:val="List5"/>
    <w:link w:val="B5Char"/>
    <w:rsid w:val="002611E7"/>
    <w:pPr>
      <w:spacing w:after="180"/>
    </w:pPr>
    <w:rPr>
      <w:lang w:eastAsia="en-US"/>
    </w:rPr>
  </w:style>
  <w:style w:type="paragraph" w:customStyle="1" w:styleId="EX">
    <w:name w:val="EX"/>
    <w:basedOn w:val="Normal"/>
    <w:rsid w:val="002611E7"/>
    <w:pPr>
      <w:keepLines/>
      <w:spacing w:after="180"/>
      <w:ind w:left="1702" w:hanging="1418"/>
    </w:pPr>
    <w:rPr>
      <w:lang w:eastAsia="en-US"/>
    </w:rPr>
  </w:style>
  <w:style w:type="paragraph" w:customStyle="1" w:styleId="EW">
    <w:name w:val="EW"/>
    <w:basedOn w:val="EX"/>
    <w:rsid w:val="002611E7"/>
    <w:pPr>
      <w:spacing w:after="0"/>
    </w:pPr>
  </w:style>
  <w:style w:type="paragraph" w:customStyle="1" w:styleId="TAL">
    <w:name w:val="TAL"/>
    <w:basedOn w:val="Normal"/>
    <w:link w:val="TALChar"/>
    <w:rsid w:val="002611E7"/>
    <w:pPr>
      <w:keepNext/>
      <w:keepLines/>
    </w:pPr>
    <w:rPr>
      <w:sz w:val="18"/>
      <w:lang w:eastAsia="en-US"/>
    </w:rPr>
  </w:style>
  <w:style w:type="paragraph" w:customStyle="1" w:styleId="TAC">
    <w:name w:val="TAC"/>
    <w:basedOn w:val="TAL"/>
    <w:link w:val="TACChar"/>
    <w:rsid w:val="002611E7"/>
    <w:pPr>
      <w:jc w:val="center"/>
    </w:pPr>
  </w:style>
  <w:style w:type="paragraph" w:customStyle="1" w:styleId="TAH">
    <w:name w:val="TAH"/>
    <w:basedOn w:val="TAC"/>
    <w:link w:val="TAHCar"/>
    <w:rsid w:val="002611E7"/>
    <w:rPr>
      <w:b/>
    </w:rPr>
  </w:style>
  <w:style w:type="paragraph" w:customStyle="1" w:styleId="TAN">
    <w:name w:val="TAN"/>
    <w:basedOn w:val="TAL"/>
    <w:rsid w:val="002611E7"/>
    <w:pPr>
      <w:ind w:left="851" w:hanging="851"/>
    </w:pPr>
  </w:style>
  <w:style w:type="paragraph" w:customStyle="1" w:styleId="TAR">
    <w:name w:val="TAR"/>
    <w:basedOn w:val="TAL"/>
    <w:rsid w:val="002611E7"/>
    <w:pPr>
      <w:jc w:val="right"/>
    </w:pPr>
  </w:style>
  <w:style w:type="paragraph" w:customStyle="1" w:styleId="TH">
    <w:name w:val="TH"/>
    <w:basedOn w:val="Normal"/>
    <w:link w:val="THChar"/>
    <w:rsid w:val="002611E7"/>
    <w:pPr>
      <w:keepNext/>
      <w:keepLines/>
      <w:spacing w:before="60" w:after="180"/>
      <w:jc w:val="center"/>
    </w:pPr>
    <w:rPr>
      <w:b/>
      <w:lang w:eastAsia="en-US"/>
    </w:rPr>
  </w:style>
  <w:style w:type="paragraph" w:customStyle="1" w:styleId="TF">
    <w:name w:val="TF"/>
    <w:basedOn w:val="TH"/>
    <w:link w:val="TFChar"/>
    <w:rsid w:val="002611E7"/>
    <w:pPr>
      <w:keepNext w:val="0"/>
      <w:spacing w:before="0" w:after="240"/>
    </w:pPr>
  </w:style>
  <w:style w:type="paragraph" w:customStyle="1" w:styleId="TT">
    <w:name w:val="TT"/>
    <w:basedOn w:val="Heading1"/>
    <w:next w:val="Normal"/>
    <w:rsid w:val="002611E7"/>
    <w:pPr>
      <w:numPr>
        <w:numId w:val="0"/>
      </w:numPr>
      <w:ind w:left="1134" w:hanging="1134"/>
      <w:outlineLvl w:val="9"/>
    </w:pPr>
    <w:rPr>
      <w:rFonts w:cs="Times New Roman"/>
      <w:szCs w:val="20"/>
      <w:lang w:eastAsia="en-US"/>
    </w:rPr>
  </w:style>
  <w:style w:type="paragraph" w:customStyle="1" w:styleId="ZA">
    <w:name w:val="ZA"/>
    <w:rsid w:val="002611E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611E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611E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2611E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2611E7"/>
  </w:style>
  <w:style w:type="paragraph" w:customStyle="1" w:styleId="ZH">
    <w:name w:val="ZH"/>
    <w:rsid w:val="002611E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2611E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2611E7"/>
    <w:pPr>
      <w:framePr w:hRule="auto" w:wrap="notBeside" w:y="852"/>
    </w:pPr>
    <w:rPr>
      <w:i w:val="0"/>
      <w:sz w:val="40"/>
    </w:rPr>
  </w:style>
  <w:style w:type="paragraph" w:customStyle="1" w:styleId="ZU">
    <w:name w:val="ZU"/>
    <w:rsid w:val="002611E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611E7"/>
    <w:pPr>
      <w:framePr w:wrap="notBeside" w:y="16161"/>
    </w:pPr>
  </w:style>
  <w:style w:type="paragraph" w:customStyle="1" w:styleId="FP">
    <w:name w:val="FP"/>
    <w:basedOn w:val="Normal"/>
    <w:rsid w:val="002611E7"/>
    <w:rPr>
      <w:lang w:eastAsia="en-US"/>
    </w:rPr>
  </w:style>
  <w:style w:type="paragraph" w:customStyle="1" w:styleId="Observation">
    <w:name w:val="Observation"/>
    <w:basedOn w:val="Proposal"/>
    <w:qFormat/>
    <w:rsid w:val="002611E7"/>
    <w:pPr>
      <w:numPr>
        <w:numId w:val="9"/>
      </w:numPr>
      <w:ind w:left="1701" w:hanging="1701"/>
    </w:pPr>
  </w:style>
  <w:style w:type="paragraph" w:styleId="TableofFigures">
    <w:name w:val="table of figures"/>
    <w:basedOn w:val="Normal"/>
    <w:next w:val="Normal"/>
    <w:uiPriority w:val="99"/>
    <w:rsid w:val="002611E7"/>
    <w:pPr>
      <w:ind w:left="1418" w:hanging="1418"/>
    </w:pPr>
    <w:rPr>
      <w:b/>
    </w:rPr>
  </w:style>
  <w:style w:type="paragraph" w:styleId="Index4">
    <w:name w:val="index 4"/>
    <w:basedOn w:val="Normal"/>
    <w:next w:val="Normal"/>
    <w:autoRedefine/>
    <w:rsid w:val="002611E7"/>
    <w:pPr>
      <w:ind w:left="800" w:hanging="200"/>
    </w:p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
    <w:basedOn w:val="Normal"/>
    <w:link w:val="ListParagraphChar"/>
    <w:uiPriority w:val="34"/>
    <w:qFormat/>
    <w:rsid w:val="00BF7642"/>
    <w:pPr>
      <w:spacing w:after="180"/>
      <w:ind w:left="720"/>
      <w:contextualSpacing/>
    </w:pPr>
    <w:rPr>
      <w:rFonts w:ascii="Times" w:eastAsia="SimSun" w:hAnsi="Times"/>
      <w:szCs w:val="24"/>
      <w:lang w:eastAsia="ja-JP"/>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BF7642"/>
    <w:rPr>
      <w:rFonts w:ascii="Times" w:eastAsia="SimSun" w:hAnsi="Times" w:cstheme="minorBidi"/>
      <w:sz w:val="22"/>
      <w:szCs w:val="24"/>
      <w:lang w:val="sv-SE" w:eastAsia="ja-JP"/>
    </w:rPr>
  </w:style>
  <w:style w:type="paragraph" w:customStyle="1" w:styleId="KeyProposal">
    <w:name w:val="Key Proposal"/>
    <w:basedOn w:val="Proposal"/>
    <w:link w:val="KeyProposalChar"/>
    <w:qFormat/>
    <w:rsid w:val="002611E7"/>
    <w:pPr>
      <w:numPr>
        <w:numId w:val="10"/>
      </w:numPr>
      <w:ind w:left="360"/>
    </w:pPr>
  </w:style>
  <w:style w:type="character" w:customStyle="1" w:styleId="KeyProposalChar">
    <w:name w:val="Key Proposal Char"/>
    <w:basedOn w:val="BodyTextChar"/>
    <w:link w:val="KeyProposal"/>
    <w:rsid w:val="002611E7"/>
    <w:rPr>
      <w:rFonts w:ascii="Times New Roman" w:eastAsiaTheme="minorEastAsia" w:hAnsi="Times New Roman" w:cstheme="minorBidi"/>
      <w:b/>
      <w:bCs/>
      <w:sz w:val="22"/>
      <w:szCs w:val="22"/>
      <w:lang w:val="en-GB" w:eastAsia="zh-CN"/>
    </w:rPr>
  </w:style>
  <w:style w:type="character" w:styleId="PlaceholderText">
    <w:name w:val="Placeholder Text"/>
    <w:basedOn w:val="DefaultParagraphFont"/>
    <w:uiPriority w:val="99"/>
    <w:semiHidden/>
    <w:rsid w:val="000D1880"/>
    <w:rPr>
      <w:color w:val="808080"/>
    </w:rPr>
  </w:style>
  <w:style w:type="paragraph" w:customStyle="1" w:styleId="IvDbodytext">
    <w:name w:val="IvD bodytext"/>
    <w:basedOn w:val="BodyText"/>
    <w:link w:val="IvDbodytextChar"/>
    <w:rsid w:val="001E0DEF"/>
    <w:pPr>
      <w:keepLines/>
      <w:tabs>
        <w:tab w:val="left" w:pos="2552"/>
        <w:tab w:val="left" w:pos="3856"/>
        <w:tab w:val="left" w:pos="5216"/>
        <w:tab w:val="left" w:pos="6464"/>
        <w:tab w:val="left" w:pos="7768"/>
        <w:tab w:val="left" w:pos="9072"/>
        <w:tab w:val="left" w:pos="9639"/>
      </w:tabs>
      <w:spacing w:before="240"/>
    </w:pPr>
    <w:rPr>
      <w:rFonts w:ascii="Arial" w:hAnsi="Arial"/>
      <w:spacing w:val="2"/>
    </w:rPr>
  </w:style>
  <w:style w:type="character" w:customStyle="1" w:styleId="IvDbodytextChar">
    <w:name w:val="IvD bodytext Char"/>
    <w:basedOn w:val="BodyTextChar"/>
    <w:link w:val="IvDbodytext"/>
    <w:rsid w:val="001E0DEF"/>
    <w:rPr>
      <w:rFonts w:ascii="Arial" w:eastAsiaTheme="minorEastAsia" w:hAnsi="Arial" w:cstheme="minorBidi"/>
      <w:spacing w:val="2"/>
      <w:sz w:val="22"/>
      <w:szCs w:val="22"/>
      <w:lang w:val="sv-SE" w:eastAsia="en-GB"/>
    </w:rPr>
  </w:style>
  <w:style w:type="table" w:styleId="TableGrid">
    <w:name w:val="Table Grid"/>
    <w:basedOn w:val="TableNormal"/>
    <w:uiPriority w:val="39"/>
    <w:rsid w:val="009F0C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D06D6F"/>
    <w:rPr>
      <w:rFonts w:ascii="Times New Roman" w:hAnsi="Times New Roman"/>
      <w:lang w:val="en-GB" w:eastAsia="zh-CN"/>
    </w:rPr>
  </w:style>
  <w:style w:type="paragraph" w:customStyle="1" w:styleId="IvDInstructiontext">
    <w:name w:val="IvD Instructiontext"/>
    <w:basedOn w:val="BodyText"/>
    <w:link w:val="IvDInstructiontextChar"/>
    <w:uiPriority w:val="99"/>
    <w:qFormat/>
    <w:rsid w:val="00796573"/>
    <w:pPr>
      <w:keepLines/>
      <w:tabs>
        <w:tab w:val="left" w:pos="2552"/>
        <w:tab w:val="left" w:pos="3856"/>
        <w:tab w:val="left" w:pos="5216"/>
        <w:tab w:val="left" w:pos="6464"/>
        <w:tab w:val="left" w:pos="7768"/>
        <w:tab w:val="left" w:pos="9072"/>
        <w:tab w:val="left" w:pos="9639"/>
      </w:tabs>
      <w:spacing w:before="240"/>
    </w:pPr>
    <w:rPr>
      <w:rFonts w:ascii="Arial"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796573"/>
    <w:rPr>
      <w:rFonts w:ascii="Arial" w:eastAsiaTheme="minorEastAsia" w:hAnsi="Arial" w:cstheme="minorBidi"/>
      <w:i/>
      <w:color w:val="7F7F7F" w:themeColor="text1" w:themeTint="80"/>
      <w:spacing w:val="2"/>
      <w:sz w:val="18"/>
      <w:szCs w:val="18"/>
    </w:rPr>
  </w:style>
  <w:style w:type="character" w:customStyle="1" w:styleId="Heading3Char">
    <w:name w:val="Heading 3 Char"/>
    <w:basedOn w:val="DefaultParagraphFont"/>
    <w:link w:val="Heading3"/>
    <w:rsid w:val="002E6401"/>
    <w:rPr>
      <w:rFonts w:ascii="Arial" w:hAnsi="Arial" w:cs="Arial"/>
      <w:sz w:val="24"/>
      <w:szCs w:val="28"/>
      <w:lang w:val="en-GB" w:eastAsia="zh-CN"/>
    </w:rPr>
  </w:style>
  <w:style w:type="paragraph" w:customStyle="1" w:styleId="bullet1">
    <w:name w:val="bullet1"/>
    <w:basedOn w:val="Normal"/>
    <w:link w:val="bullet1Char"/>
    <w:qFormat/>
    <w:rsid w:val="00D641A6"/>
    <w:pPr>
      <w:numPr>
        <w:numId w:val="11"/>
      </w:numPr>
    </w:pPr>
    <w:rPr>
      <w:rFonts w:ascii="Calibri" w:eastAsia="SimSun" w:hAnsi="Calibri"/>
      <w:kern w:val="2"/>
      <w:sz w:val="24"/>
      <w:szCs w:val="24"/>
    </w:rPr>
  </w:style>
  <w:style w:type="paragraph" w:customStyle="1" w:styleId="bullet2">
    <w:name w:val="bullet2"/>
    <w:basedOn w:val="Normal"/>
    <w:link w:val="bullet2Char"/>
    <w:qFormat/>
    <w:rsid w:val="00D641A6"/>
    <w:pPr>
      <w:numPr>
        <w:ilvl w:val="1"/>
        <w:numId w:val="11"/>
      </w:numPr>
    </w:pPr>
    <w:rPr>
      <w:rFonts w:ascii="Times" w:eastAsia="SimSun" w:hAnsi="Times"/>
      <w:kern w:val="2"/>
      <w:sz w:val="24"/>
      <w:szCs w:val="24"/>
    </w:rPr>
  </w:style>
  <w:style w:type="character" w:customStyle="1" w:styleId="bullet1Char">
    <w:name w:val="bullet1 Char"/>
    <w:link w:val="bullet1"/>
    <w:rsid w:val="00D641A6"/>
    <w:rPr>
      <w:rFonts w:ascii="Calibri" w:eastAsia="SimSun" w:hAnsi="Calibri" w:cstheme="minorBidi"/>
      <w:kern w:val="2"/>
      <w:sz w:val="24"/>
      <w:szCs w:val="24"/>
      <w:lang w:val="sv-SE" w:eastAsia="en-GB"/>
    </w:rPr>
  </w:style>
  <w:style w:type="paragraph" w:customStyle="1" w:styleId="bullet3">
    <w:name w:val="bullet3"/>
    <w:basedOn w:val="Normal"/>
    <w:link w:val="bullet3Char"/>
    <w:qFormat/>
    <w:rsid w:val="00D641A6"/>
    <w:pPr>
      <w:numPr>
        <w:ilvl w:val="2"/>
        <w:numId w:val="11"/>
      </w:numPr>
    </w:pPr>
    <w:rPr>
      <w:rFonts w:ascii="Times" w:eastAsia="Batang" w:hAnsi="Times"/>
      <w:szCs w:val="24"/>
      <w:lang w:eastAsia="en-US"/>
    </w:rPr>
  </w:style>
  <w:style w:type="character" w:customStyle="1" w:styleId="bullet2Char">
    <w:name w:val="bullet2 Char"/>
    <w:link w:val="bullet2"/>
    <w:rsid w:val="00D641A6"/>
    <w:rPr>
      <w:rFonts w:ascii="Times" w:eastAsia="SimSun" w:hAnsi="Times" w:cstheme="minorBidi"/>
      <w:kern w:val="2"/>
      <w:sz w:val="24"/>
      <w:szCs w:val="24"/>
      <w:lang w:val="sv-SE" w:eastAsia="en-GB"/>
    </w:rPr>
  </w:style>
  <w:style w:type="paragraph" w:customStyle="1" w:styleId="bullet4">
    <w:name w:val="bullet4"/>
    <w:basedOn w:val="Normal"/>
    <w:qFormat/>
    <w:rsid w:val="00D641A6"/>
    <w:pPr>
      <w:numPr>
        <w:ilvl w:val="3"/>
        <w:numId w:val="11"/>
      </w:numPr>
    </w:pPr>
    <w:rPr>
      <w:rFonts w:ascii="Times" w:eastAsia="Batang" w:hAnsi="Times"/>
      <w:szCs w:val="24"/>
      <w:lang w:eastAsia="en-US"/>
    </w:rPr>
  </w:style>
  <w:style w:type="paragraph" w:customStyle="1" w:styleId="text">
    <w:name w:val="text"/>
    <w:basedOn w:val="Normal"/>
    <w:link w:val="textChar"/>
    <w:qFormat/>
    <w:rsid w:val="00D641A6"/>
    <w:pPr>
      <w:widowControl w:val="0"/>
      <w:spacing w:after="240"/>
    </w:pPr>
    <w:rPr>
      <w:rFonts w:ascii="Calibri" w:eastAsia="SimSun" w:hAnsi="Calibri"/>
      <w:kern w:val="2"/>
      <w:sz w:val="24"/>
      <w:lang w:val="en-US"/>
    </w:rPr>
  </w:style>
  <w:style w:type="character" w:customStyle="1" w:styleId="textChar">
    <w:name w:val="text Char"/>
    <w:link w:val="text"/>
    <w:rsid w:val="00D641A6"/>
    <w:rPr>
      <w:rFonts w:ascii="Calibri" w:eastAsia="SimSun" w:hAnsi="Calibri" w:cstheme="minorBidi"/>
      <w:kern w:val="2"/>
      <w:sz w:val="24"/>
      <w:szCs w:val="22"/>
      <w:lang w:eastAsia="en-GB"/>
    </w:rPr>
  </w:style>
  <w:style w:type="character" w:customStyle="1" w:styleId="bullet3Char">
    <w:name w:val="bullet3 Char"/>
    <w:link w:val="bullet3"/>
    <w:rsid w:val="00D641A6"/>
    <w:rPr>
      <w:rFonts w:ascii="Times" w:eastAsia="Batang" w:hAnsi="Times" w:cstheme="minorBidi"/>
      <w:sz w:val="22"/>
      <w:szCs w:val="24"/>
      <w:lang w:val="sv-SE"/>
    </w:rPr>
  </w:style>
  <w:style w:type="character" w:customStyle="1" w:styleId="THChar">
    <w:name w:val="TH Char"/>
    <w:link w:val="TH"/>
    <w:rsid w:val="00EB39AA"/>
    <w:rPr>
      <w:rFonts w:ascii="Times New Roman" w:hAnsi="Times New Roman"/>
      <w:b/>
      <w:lang w:val="en-GB"/>
    </w:rPr>
  </w:style>
  <w:style w:type="character" w:customStyle="1" w:styleId="TACChar">
    <w:name w:val="TAC Char"/>
    <w:link w:val="TAC"/>
    <w:locked/>
    <w:rsid w:val="00EB39AA"/>
    <w:rPr>
      <w:rFonts w:ascii="Times New Roman" w:hAnsi="Times New Roman"/>
      <w:sz w:val="18"/>
      <w:lang w:val="en-GB"/>
    </w:rPr>
  </w:style>
  <w:style w:type="character" w:customStyle="1" w:styleId="TAHCar">
    <w:name w:val="TAH Car"/>
    <w:link w:val="TAH"/>
    <w:qFormat/>
    <w:rsid w:val="00EB39AA"/>
    <w:rPr>
      <w:rFonts w:ascii="Times New Roman" w:hAnsi="Times New Roman"/>
      <w:b/>
      <w:sz w:val="18"/>
      <w:lang w:val="en-GB"/>
    </w:rPr>
  </w:style>
  <w:style w:type="character" w:customStyle="1" w:styleId="B1Zchn">
    <w:name w:val="B1 Zchn"/>
    <w:link w:val="B1"/>
    <w:rsid w:val="00EB39AA"/>
    <w:rPr>
      <w:rFonts w:asciiTheme="minorHAnsi" w:eastAsiaTheme="minorEastAsia" w:hAnsiTheme="minorHAnsi" w:cstheme="minorBidi"/>
      <w:sz w:val="22"/>
      <w:szCs w:val="22"/>
      <w:lang w:val="sv-SE"/>
    </w:rPr>
  </w:style>
  <w:style w:type="character" w:customStyle="1" w:styleId="B10">
    <w:name w:val="B1 (文字)"/>
    <w:qFormat/>
    <w:locked/>
    <w:rsid w:val="00072530"/>
    <w:rPr>
      <w:lang w:val="en-GB"/>
    </w:rPr>
  </w:style>
  <w:style w:type="character" w:customStyle="1" w:styleId="CommentTextChar">
    <w:name w:val="Comment Text Char"/>
    <w:link w:val="CommentText"/>
    <w:uiPriority w:val="99"/>
    <w:qFormat/>
    <w:rsid w:val="00F2136A"/>
    <w:rPr>
      <w:rFonts w:ascii="Times New Roman" w:hAnsi="Times New Roman"/>
      <w:lang w:val="en-GB" w:eastAsia="zh-CN"/>
    </w:rPr>
  </w:style>
  <w:style w:type="character" w:customStyle="1" w:styleId="B2Char">
    <w:name w:val="B2 Char"/>
    <w:link w:val="B2"/>
    <w:qFormat/>
    <w:rsid w:val="0077381A"/>
    <w:rPr>
      <w:rFonts w:asciiTheme="minorHAnsi" w:eastAsiaTheme="minorEastAsia" w:hAnsiTheme="minorHAnsi" w:cstheme="minorBidi"/>
      <w:sz w:val="22"/>
      <w:szCs w:val="22"/>
      <w:lang w:val="sv-SE"/>
    </w:rPr>
  </w:style>
  <w:style w:type="character" w:customStyle="1" w:styleId="B1Char1">
    <w:name w:val="B1 Char1"/>
    <w:qFormat/>
    <w:rsid w:val="00F66BCF"/>
    <w:rPr>
      <w:lang w:val="en-GB" w:eastAsia="en-US"/>
    </w:rPr>
  </w:style>
  <w:style w:type="paragraph" w:styleId="Revision">
    <w:name w:val="Revision"/>
    <w:hidden/>
    <w:uiPriority w:val="99"/>
    <w:semiHidden/>
    <w:rsid w:val="00234CA0"/>
    <w:rPr>
      <w:rFonts w:ascii="Times New Roman" w:hAnsi="Times New Roman"/>
      <w:lang w:val="en-GB" w:eastAsia="zh-CN"/>
    </w:rPr>
  </w:style>
  <w:style w:type="paragraph" w:styleId="BodyTextIndent2">
    <w:name w:val="Body Text Indent 2"/>
    <w:basedOn w:val="Normal"/>
    <w:link w:val="BodyTextIndent2Char"/>
    <w:rsid w:val="00803122"/>
    <w:pPr>
      <w:widowControl w:val="0"/>
      <w:numPr>
        <w:numId w:val="12"/>
      </w:numPr>
      <w:tabs>
        <w:tab w:val="clear" w:pos="992"/>
        <w:tab w:val="left" w:pos="2205"/>
      </w:tabs>
      <w:ind w:left="200" w:firstLine="0"/>
    </w:pPr>
    <w:rPr>
      <w:kern w:val="2"/>
      <w:lang w:val="en-US" w:eastAsia="ja-JP"/>
    </w:rPr>
  </w:style>
  <w:style w:type="character" w:customStyle="1" w:styleId="BodyTextIndent2Char">
    <w:name w:val="Body Text Indent 2 Char"/>
    <w:basedOn w:val="DefaultParagraphFont"/>
    <w:link w:val="BodyTextIndent2"/>
    <w:rsid w:val="00803122"/>
    <w:rPr>
      <w:rFonts w:asciiTheme="minorHAnsi" w:eastAsiaTheme="minorEastAsia" w:hAnsiTheme="minorHAnsi" w:cstheme="minorBidi"/>
      <w:kern w:val="2"/>
      <w:sz w:val="22"/>
      <w:szCs w:val="22"/>
      <w:lang w:eastAsia="ja-JP"/>
    </w:rPr>
  </w:style>
  <w:style w:type="paragraph" w:customStyle="1" w:styleId="textintend1">
    <w:name w:val="text intend 1"/>
    <w:basedOn w:val="text"/>
    <w:rsid w:val="00347233"/>
    <w:pPr>
      <w:widowControl/>
      <w:numPr>
        <w:numId w:val="13"/>
      </w:numPr>
      <w:overflowPunct w:val="0"/>
      <w:autoSpaceDE w:val="0"/>
      <w:autoSpaceDN w:val="0"/>
      <w:adjustRightInd w:val="0"/>
      <w:spacing w:after="120"/>
      <w:textAlignment w:val="baseline"/>
    </w:pPr>
    <w:rPr>
      <w:rFonts w:ascii="Times New Roman" w:eastAsia="MS Mincho" w:hAnsi="Times New Roman"/>
      <w:kern w:val="0"/>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uiPriority w:val="99"/>
    <w:rsid w:val="0007398C"/>
    <w:rPr>
      <w:rFonts w:ascii="Times New Roman" w:hAnsi="Times New Roman"/>
      <w:b/>
      <w:bCs/>
      <w:lang w:val="en-GB" w:eastAsia="zh-CN"/>
    </w:rPr>
  </w:style>
  <w:style w:type="paragraph" w:customStyle="1" w:styleId="IvDtabletext">
    <w:name w:val="IvD tabletext"/>
    <w:basedOn w:val="BodyText"/>
    <w:link w:val="IvDtabletextChar"/>
    <w:rsid w:val="00B14355"/>
    <w:pPr>
      <w:keepLines/>
      <w:tabs>
        <w:tab w:val="left" w:pos="2552"/>
        <w:tab w:val="left" w:pos="3856"/>
        <w:tab w:val="left" w:pos="5216"/>
        <w:tab w:val="left" w:pos="6464"/>
        <w:tab w:val="left" w:pos="7768"/>
        <w:tab w:val="left" w:pos="9072"/>
        <w:tab w:val="left" w:pos="9639"/>
      </w:tabs>
      <w:spacing w:before="100" w:after="100"/>
    </w:pPr>
    <w:rPr>
      <w:rFonts w:ascii="Arial" w:hAnsi="Arial"/>
      <w:spacing w:val="2"/>
      <w:lang w:val="en-US" w:eastAsia="en-US"/>
    </w:rPr>
  </w:style>
  <w:style w:type="character" w:customStyle="1" w:styleId="IvDtabletextChar">
    <w:name w:val="IvD tabletext Char"/>
    <w:basedOn w:val="DefaultParagraphFont"/>
    <w:link w:val="IvDtabletext"/>
    <w:rsid w:val="00B14355"/>
    <w:rPr>
      <w:rFonts w:ascii="Arial" w:eastAsiaTheme="minorEastAsia" w:hAnsi="Arial" w:cstheme="minorBidi"/>
      <w:spacing w:val="2"/>
      <w:sz w:val="22"/>
      <w:szCs w:val="22"/>
    </w:rPr>
  </w:style>
  <w:style w:type="character" w:styleId="UnresolvedMention">
    <w:name w:val="Unresolved Mention"/>
    <w:basedOn w:val="DefaultParagraphFont"/>
    <w:uiPriority w:val="99"/>
    <w:semiHidden/>
    <w:unhideWhenUsed/>
    <w:rsid w:val="001617D0"/>
    <w:rPr>
      <w:color w:val="605E5C"/>
      <w:shd w:val="clear" w:color="auto" w:fill="E1DFDD"/>
    </w:rPr>
  </w:style>
  <w:style w:type="character" w:customStyle="1" w:styleId="TALChar">
    <w:name w:val="TAL Char"/>
    <w:link w:val="TAL"/>
    <w:locked/>
    <w:rsid w:val="003363D3"/>
    <w:rPr>
      <w:rFonts w:asciiTheme="minorHAnsi" w:eastAsiaTheme="minorEastAsia" w:hAnsiTheme="minorHAnsi" w:cstheme="minorBidi"/>
      <w:sz w:val="18"/>
      <w:szCs w:val="22"/>
      <w:lang w:val="sv-SE"/>
    </w:rPr>
  </w:style>
  <w:style w:type="character" w:customStyle="1" w:styleId="ProposalChar">
    <w:name w:val="Proposal Char"/>
    <w:basedOn w:val="DefaultParagraphFont"/>
    <w:link w:val="Proposal"/>
    <w:rsid w:val="0026622F"/>
    <w:rPr>
      <w:rFonts w:asciiTheme="minorHAnsi" w:eastAsiaTheme="minorEastAsia" w:hAnsiTheme="minorHAnsi" w:cstheme="minorBidi"/>
      <w:b/>
      <w:bCs/>
      <w:sz w:val="22"/>
      <w:szCs w:val="22"/>
      <w:lang w:val="sv-SE" w:eastAsia="en-GB"/>
    </w:rPr>
  </w:style>
  <w:style w:type="character" w:customStyle="1" w:styleId="B3Char2">
    <w:name w:val="B3 Char2"/>
    <w:link w:val="B3"/>
    <w:qFormat/>
    <w:rsid w:val="000F16FF"/>
    <w:rPr>
      <w:rFonts w:asciiTheme="minorHAnsi" w:eastAsiaTheme="minorEastAsia" w:hAnsiTheme="minorHAnsi" w:cstheme="minorBidi"/>
      <w:sz w:val="22"/>
      <w:szCs w:val="22"/>
      <w:lang w:val="sv-SE"/>
    </w:rPr>
  </w:style>
  <w:style w:type="character" w:customStyle="1" w:styleId="B4Char">
    <w:name w:val="B4 Char"/>
    <w:link w:val="B4"/>
    <w:rsid w:val="000F16FF"/>
    <w:rPr>
      <w:rFonts w:asciiTheme="minorHAnsi" w:eastAsiaTheme="minorEastAsia" w:hAnsiTheme="minorHAnsi" w:cstheme="minorBidi"/>
      <w:sz w:val="22"/>
      <w:szCs w:val="22"/>
      <w:lang w:val="sv-SE"/>
    </w:rPr>
  </w:style>
  <w:style w:type="character" w:customStyle="1" w:styleId="B5Char">
    <w:name w:val="B5 Char"/>
    <w:link w:val="B5"/>
    <w:rsid w:val="000F16FF"/>
    <w:rPr>
      <w:rFonts w:asciiTheme="minorHAnsi" w:eastAsiaTheme="minorEastAsia" w:hAnsiTheme="minorHAnsi" w:cstheme="minorBidi"/>
      <w:sz w:val="22"/>
      <w:szCs w:val="22"/>
      <w:lang w:val="sv-SE"/>
    </w:rPr>
  </w:style>
  <w:style w:type="paragraph" w:customStyle="1" w:styleId="B6">
    <w:name w:val="B6"/>
    <w:basedOn w:val="B5"/>
    <w:link w:val="B6Char"/>
    <w:rsid w:val="000F16FF"/>
    <w:pPr>
      <w:overflowPunct w:val="0"/>
      <w:autoSpaceDE w:val="0"/>
      <w:autoSpaceDN w:val="0"/>
      <w:adjustRightInd w:val="0"/>
      <w:spacing w:after="120"/>
      <w:ind w:left="1985"/>
      <w:jc w:val="both"/>
      <w:textAlignment w:val="baseline"/>
    </w:pPr>
    <w:rPr>
      <w:rFonts w:ascii="Times New Roman" w:eastAsia="Times New Roman" w:hAnsi="Times New Roman" w:cs="Times New Roman"/>
      <w:sz w:val="20"/>
      <w:szCs w:val="20"/>
      <w:lang w:val="en-GB" w:eastAsia="ja-JP"/>
    </w:rPr>
  </w:style>
  <w:style w:type="character" w:customStyle="1" w:styleId="B6Char">
    <w:name w:val="B6 Char"/>
    <w:link w:val="B6"/>
    <w:rsid w:val="000F16FF"/>
    <w:rPr>
      <w:rFonts w:ascii="Times New Roman" w:hAnsi="Times New Roman"/>
      <w:lang w:val="en-GB" w:eastAsia="ja-JP"/>
    </w:rPr>
  </w:style>
  <w:style w:type="paragraph" w:customStyle="1" w:styleId="B7">
    <w:name w:val="B7"/>
    <w:basedOn w:val="B6"/>
    <w:link w:val="B7Char"/>
    <w:rsid w:val="000F16FF"/>
    <w:pPr>
      <w:ind w:left="2269"/>
    </w:pPr>
  </w:style>
  <w:style w:type="character" w:customStyle="1" w:styleId="B7Char">
    <w:name w:val="B7 Char"/>
    <w:basedOn w:val="B6Char"/>
    <w:link w:val="B7"/>
    <w:rsid w:val="000F16FF"/>
    <w:rPr>
      <w:rFonts w:ascii="Times New Roman" w:hAnsi="Times New Roman"/>
      <w:lang w:val="en-GB" w:eastAsia="ja-JP"/>
    </w:rPr>
  </w:style>
  <w:style w:type="character" w:customStyle="1" w:styleId="FootnoteTextChar">
    <w:name w:val="Footnote Text Char"/>
    <w:link w:val="FootnoteText"/>
    <w:rsid w:val="000F16FF"/>
    <w:rPr>
      <w:rFonts w:asciiTheme="minorHAnsi" w:eastAsiaTheme="minorEastAsia" w:hAnsiTheme="minorHAnsi" w:cstheme="minorBidi"/>
      <w:sz w:val="16"/>
      <w:szCs w:val="16"/>
      <w:lang w:val="sv-SE" w:eastAsia="en-GB"/>
    </w:rPr>
  </w:style>
  <w:style w:type="character" w:customStyle="1" w:styleId="TFChar">
    <w:name w:val="TF Char"/>
    <w:link w:val="TF"/>
    <w:rsid w:val="000F16FF"/>
    <w:rPr>
      <w:rFonts w:asciiTheme="minorHAnsi" w:eastAsiaTheme="minorEastAsia" w:hAnsiTheme="minorHAnsi" w:cstheme="minorBidi"/>
      <w:b/>
      <w:sz w:val="22"/>
      <w:szCs w:val="22"/>
      <w:lang w:val="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7945">
      <w:bodyDiv w:val="1"/>
      <w:marLeft w:val="0"/>
      <w:marRight w:val="0"/>
      <w:marTop w:val="0"/>
      <w:marBottom w:val="0"/>
      <w:divBdr>
        <w:top w:val="none" w:sz="0" w:space="0" w:color="auto"/>
        <w:left w:val="none" w:sz="0" w:space="0" w:color="auto"/>
        <w:bottom w:val="none" w:sz="0" w:space="0" w:color="auto"/>
        <w:right w:val="none" w:sz="0" w:space="0" w:color="auto"/>
      </w:divBdr>
      <w:divsChild>
        <w:div w:id="1406731368">
          <w:marLeft w:val="2794"/>
          <w:marRight w:val="0"/>
          <w:marTop w:val="60"/>
          <w:marBottom w:val="0"/>
          <w:divBdr>
            <w:top w:val="none" w:sz="0" w:space="0" w:color="auto"/>
            <w:left w:val="none" w:sz="0" w:space="0" w:color="auto"/>
            <w:bottom w:val="none" w:sz="0" w:space="0" w:color="auto"/>
            <w:right w:val="none" w:sz="0" w:space="0" w:color="auto"/>
          </w:divBdr>
        </w:div>
      </w:divsChild>
    </w:div>
    <w:div w:id="88160095">
      <w:bodyDiv w:val="1"/>
      <w:marLeft w:val="0"/>
      <w:marRight w:val="0"/>
      <w:marTop w:val="0"/>
      <w:marBottom w:val="0"/>
      <w:divBdr>
        <w:top w:val="none" w:sz="0" w:space="0" w:color="auto"/>
        <w:left w:val="none" w:sz="0" w:space="0" w:color="auto"/>
        <w:bottom w:val="none" w:sz="0" w:space="0" w:color="auto"/>
        <w:right w:val="none" w:sz="0" w:space="0" w:color="auto"/>
      </w:divBdr>
    </w:div>
    <w:div w:id="120807784">
      <w:bodyDiv w:val="1"/>
      <w:marLeft w:val="0"/>
      <w:marRight w:val="0"/>
      <w:marTop w:val="0"/>
      <w:marBottom w:val="0"/>
      <w:divBdr>
        <w:top w:val="none" w:sz="0" w:space="0" w:color="auto"/>
        <w:left w:val="none" w:sz="0" w:space="0" w:color="auto"/>
        <w:bottom w:val="none" w:sz="0" w:space="0" w:color="auto"/>
        <w:right w:val="none" w:sz="0" w:space="0" w:color="auto"/>
      </w:divBdr>
    </w:div>
    <w:div w:id="140125169">
      <w:bodyDiv w:val="1"/>
      <w:marLeft w:val="0"/>
      <w:marRight w:val="0"/>
      <w:marTop w:val="0"/>
      <w:marBottom w:val="0"/>
      <w:divBdr>
        <w:top w:val="none" w:sz="0" w:space="0" w:color="auto"/>
        <w:left w:val="none" w:sz="0" w:space="0" w:color="auto"/>
        <w:bottom w:val="none" w:sz="0" w:space="0" w:color="auto"/>
        <w:right w:val="none" w:sz="0" w:space="0" w:color="auto"/>
      </w:divBdr>
    </w:div>
    <w:div w:id="152571953">
      <w:bodyDiv w:val="1"/>
      <w:marLeft w:val="0"/>
      <w:marRight w:val="0"/>
      <w:marTop w:val="0"/>
      <w:marBottom w:val="0"/>
      <w:divBdr>
        <w:top w:val="none" w:sz="0" w:space="0" w:color="auto"/>
        <w:left w:val="none" w:sz="0" w:space="0" w:color="auto"/>
        <w:bottom w:val="none" w:sz="0" w:space="0" w:color="auto"/>
        <w:right w:val="none" w:sz="0" w:space="0" w:color="auto"/>
      </w:divBdr>
    </w:div>
    <w:div w:id="155656345">
      <w:bodyDiv w:val="1"/>
      <w:marLeft w:val="0"/>
      <w:marRight w:val="0"/>
      <w:marTop w:val="0"/>
      <w:marBottom w:val="0"/>
      <w:divBdr>
        <w:top w:val="none" w:sz="0" w:space="0" w:color="auto"/>
        <w:left w:val="none" w:sz="0" w:space="0" w:color="auto"/>
        <w:bottom w:val="none" w:sz="0" w:space="0" w:color="auto"/>
        <w:right w:val="none" w:sz="0" w:space="0" w:color="auto"/>
      </w:divBdr>
    </w:div>
    <w:div w:id="161818766">
      <w:bodyDiv w:val="1"/>
      <w:marLeft w:val="0"/>
      <w:marRight w:val="0"/>
      <w:marTop w:val="0"/>
      <w:marBottom w:val="0"/>
      <w:divBdr>
        <w:top w:val="none" w:sz="0" w:space="0" w:color="auto"/>
        <w:left w:val="none" w:sz="0" w:space="0" w:color="auto"/>
        <w:bottom w:val="none" w:sz="0" w:space="0" w:color="auto"/>
        <w:right w:val="none" w:sz="0" w:space="0" w:color="auto"/>
      </w:divBdr>
    </w:div>
    <w:div w:id="193082786">
      <w:bodyDiv w:val="1"/>
      <w:marLeft w:val="0"/>
      <w:marRight w:val="0"/>
      <w:marTop w:val="0"/>
      <w:marBottom w:val="0"/>
      <w:divBdr>
        <w:top w:val="none" w:sz="0" w:space="0" w:color="auto"/>
        <w:left w:val="none" w:sz="0" w:space="0" w:color="auto"/>
        <w:bottom w:val="none" w:sz="0" w:space="0" w:color="auto"/>
        <w:right w:val="none" w:sz="0" w:space="0" w:color="auto"/>
      </w:divBdr>
    </w:div>
    <w:div w:id="211699050">
      <w:bodyDiv w:val="1"/>
      <w:marLeft w:val="0"/>
      <w:marRight w:val="0"/>
      <w:marTop w:val="0"/>
      <w:marBottom w:val="0"/>
      <w:divBdr>
        <w:top w:val="none" w:sz="0" w:space="0" w:color="auto"/>
        <w:left w:val="none" w:sz="0" w:space="0" w:color="auto"/>
        <w:bottom w:val="none" w:sz="0" w:space="0" w:color="auto"/>
        <w:right w:val="none" w:sz="0" w:space="0" w:color="auto"/>
      </w:divBdr>
    </w:div>
    <w:div w:id="242645815">
      <w:bodyDiv w:val="1"/>
      <w:marLeft w:val="0"/>
      <w:marRight w:val="0"/>
      <w:marTop w:val="0"/>
      <w:marBottom w:val="0"/>
      <w:divBdr>
        <w:top w:val="none" w:sz="0" w:space="0" w:color="auto"/>
        <w:left w:val="none" w:sz="0" w:space="0" w:color="auto"/>
        <w:bottom w:val="none" w:sz="0" w:space="0" w:color="auto"/>
        <w:right w:val="none" w:sz="0" w:space="0" w:color="auto"/>
      </w:divBdr>
    </w:div>
    <w:div w:id="244415429">
      <w:bodyDiv w:val="1"/>
      <w:marLeft w:val="0"/>
      <w:marRight w:val="0"/>
      <w:marTop w:val="0"/>
      <w:marBottom w:val="0"/>
      <w:divBdr>
        <w:top w:val="none" w:sz="0" w:space="0" w:color="auto"/>
        <w:left w:val="none" w:sz="0" w:space="0" w:color="auto"/>
        <w:bottom w:val="none" w:sz="0" w:space="0" w:color="auto"/>
        <w:right w:val="none" w:sz="0" w:space="0" w:color="auto"/>
      </w:divBdr>
    </w:div>
    <w:div w:id="279386823">
      <w:bodyDiv w:val="1"/>
      <w:marLeft w:val="0"/>
      <w:marRight w:val="0"/>
      <w:marTop w:val="0"/>
      <w:marBottom w:val="0"/>
      <w:divBdr>
        <w:top w:val="none" w:sz="0" w:space="0" w:color="auto"/>
        <w:left w:val="none" w:sz="0" w:space="0" w:color="auto"/>
        <w:bottom w:val="none" w:sz="0" w:space="0" w:color="auto"/>
        <w:right w:val="none" w:sz="0" w:space="0" w:color="auto"/>
      </w:divBdr>
    </w:div>
    <w:div w:id="279998113">
      <w:bodyDiv w:val="1"/>
      <w:marLeft w:val="0"/>
      <w:marRight w:val="0"/>
      <w:marTop w:val="0"/>
      <w:marBottom w:val="0"/>
      <w:divBdr>
        <w:top w:val="none" w:sz="0" w:space="0" w:color="auto"/>
        <w:left w:val="none" w:sz="0" w:space="0" w:color="auto"/>
        <w:bottom w:val="none" w:sz="0" w:space="0" w:color="auto"/>
        <w:right w:val="none" w:sz="0" w:space="0" w:color="auto"/>
      </w:divBdr>
    </w:div>
    <w:div w:id="287316618">
      <w:bodyDiv w:val="1"/>
      <w:marLeft w:val="0"/>
      <w:marRight w:val="0"/>
      <w:marTop w:val="0"/>
      <w:marBottom w:val="0"/>
      <w:divBdr>
        <w:top w:val="none" w:sz="0" w:space="0" w:color="auto"/>
        <w:left w:val="none" w:sz="0" w:space="0" w:color="auto"/>
        <w:bottom w:val="none" w:sz="0" w:space="0" w:color="auto"/>
        <w:right w:val="none" w:sz="0" w:space="0" w:color="auto"/>
      </w:divBdr>
    </w:div>
    <w:div w:id="365524382">
      <w:bodyDiv w:val="1"/>
      <w:marLeft w:val="0"/>
      <w:marRight w:val="0"/>
      <w:marTop w:val="0"/>
      <w:marBottom w:val="0"/>
      <w:divBdr>
        <w:top w:val="none" w:sz="0" w:space="0" w:color="auto"/>
        <w:left w:val="none" w:sz="0" w:space="0" w:color="auto"/>
        <w:bottom w:val="none" w:sz="0" w:space="0" w:color="auto"/>
        <w:right w:val="none" w:sz="0" w:space="0" w:color="auto"/>
      </w:divBdr>
    </w:div>
    <w:div w:id="409890074">
      <w:bodyDiv w:val="1"/>
      <w:marLeft w:val="0"/>
      <w:marRight w:val="0"/>
      <w:marTop w:val="0"/>
      <w:marBottom w:val="0"/>
      <w:divBdr>
        <w:top w:val="none" w:sz="0" w:space="0" w:color="auto"/>
        <w:left w:val="none" w:sz="0" w:space="0" w:color="auto"/>
        <w:bottom w:val="none" w:sz="0" w:space="0" w:color="auto"/>
        <w:right w:val="none" w:sz="0" w:space="0" w:color="auto"/>
      </w:divBdr>
      <w:divsChild>
        <w:div w:id="2363797">
          <w:marLeft w:val="360"/>
          <w:marRight w:val="0"/>
          <w:marTop w:val="200"/>
          <w:marBottom w:val="0"/>
          <w:divBdr>
            <w:top w:val="none" w:sz="0" w:space="0" w:color="auto"/>
            <w:left w:val="none" w:sz="0" w:space="0" w:color="auto"/>
            <w:bottom w:val="none" w:sz="0" w:space="0" w:color="auto"/>
            <w:right w:val="none" w:sz="0" w:space="0" w:color="auto"/>
          </w:divBdr>
        </w:div>
      </w:divsChild>
    </w:div>
    <w:div w:id="418407450">
      <w:bodyDiv w:val="1"/>
      <w:marLeft w:val="0"/>
      <w:marRight w:val="0"/>
      <w:marTop w:val="0"/>
      <w:marBottom w:val="0"/>
      <w:divBdr>
        <w:top w:val="none" w:sz="0" w:space="0" w:color="auto"/>
        <w:left w:val="none" w:sz="0" w:space="0" w:color="auto"/>
        <w:bottom w:val="none" w:sz="0" w:space="0" w:color="auto"/>
        <w:right w:val="none" w:sz="0" w:space="0" w:color="auto"/>
      </w:divBdr>
    </w:div>
    <w:div w:id="429547305">
      <w:bodyDiv w:val="1"/>
      <w:marLeft w:val="0"/>
      <w:marRight w:val="0"/>
      <w:marTop w:val="0"/>
      <w:marBottom w:val="0"/>
      <w:divBdr>
        <w:top w:val="none" w:sz="0" w:space="0" w:color="auto"/>
        <w:left w:val="none" w:sz="0" w:space="0" w:color="auto"/>
        <w:bottom w:val="none" w:sz="0" w:space="0" w:color="auto"/>
        <w:right w:val="none" w:sz="0" w:space="0" w:color="auto"/>
      </w:divBdr>
    </w:div>
    <w:div w:id="434987195">
      <w:bodyDiv w:val="1"/>
      <w:marLeft w:val="0"/>
      <w:marRight w:val="0"/>
      <w:marTop w:val="0"/>
      <w:marBottom w:val="0"/>
      <w:divBdr>
        <w:top w:val="none" w:sz="0" w:space="0" w:color="auto"/>
        <w:left w:val="none" w:sz="0" w:space="0" w:color="auto"/>
        <w:bottom w:val="none" w:sz="0" w:space="0" w:color="auto"/>
        <w:right w:val="none" w:sz="0" w:space="0" w:color="auto"/>
      </w:divBdr>
    </w:div>
    <w:div w:id="462160804">
      <w:bodyDiv w:val="1"/>
      <w:marLeft w:val="0"/>
      <w:marRight w:val="0"/>
      <w:marTop w:val="0"/>
      <w:marBottom w:val="0"/>
      <w:divBdr>
        <w:top w:val="none" w:sz="0" w:space="0" w:color="auto"/>
        <w:left w:val="none" w:sz="0" w:space="0" w:color="auto"/>
        <w:bottom w:val="none" w:sz="0" w:space="0" w:color="auto"/>
        <w:right w:val="none" w:sz="0" w:space="0" w:color="auto"/>
      </w:divBdr>
    </w:div>
    <w:div w:id="503593104">
      <w:bodyDiv w:val="1"/>
      <w:marLeft w:val="0"/>
      <w:marRight w:val="0"/>
      <w:marTop w:val="0"/>
      <w:marBottom w:val="0"/>
      <w:divBdr>
        <w:top w:val="none" w:sz="0" w:space="0" w:color="auto"/>
        <w:left w:val="none" w:sz="0" w:space="0" w:color="auto"/>
        <w:bottom w:val="none" w:sz="0" w:space="0" w:color="auto"/>
        <w:right w:val="none" w:sz="0" w:space="0" w:color="auto"/>
      </w:divBdr>
    </w:div>
    <w:div w:id="525674925">
      <w:bodyDiv w:val="1"/>
      <w:marLeft w:val="0"/>
      <w:marRight w:val="0"/>
      <w:marTop w:val="0"/>
      <w:marBottom w:val="0"/>
      <w:divBdr>
        <w:top w:val="none" w:sz="0" w:space="0" w:color="auto"/>
        <w:left w:val="none" w:sz="0" w:space="0" w:color="auto"/>
        <w:bottom w:val="none" w:sz="0" w:space="0" w:color="auto"/>
        <w:right w:val="none" w:sz="0" w:space="0" w:color="auto"/>
      </w:divBdr>
    </w:div>
    <w:div w:id="562257997">
      <w:bodyDiv w:val="1"/>
      <w:marLeft w:val="0"/>
      <w:marRight w:val="0"/>
      <w:marTop w:val="0"/>
      <w:marBottom w:val="0"/>
      <w:divBdr>
        <w:top w:val="none" w:sz="0" w:space="0" w:color="auto"/>
        <w:left w:val="none" w:sz="0" w:space="0" w:color="auto"/>
        <w:bottom w:val="none" w:sz="0" w:space="0" w:color="auto"/>
        <w:right w:val="none" w:sz="0" w:space="0" w:color="auto"/>
      </w:divBdr>
    </w:div>
    <w:div w:id="576982318">
      <w:bodyDiv w:val="1"/>
      <w:marLeft w:val="0"/>
      <w:marRight w:val="0"/>
      <w:marTop w:val="0"/>
      <w:marBottom w:val="0"/>
      <w:divBdr>
        <w:top w:val="none" w:sz="0" w:space="0" w:color="auto"/>
        <w:left w:val="none" w:sz="0" w:space="0" w:color="auto"/>
        <w:bottom w:val="none" w:sz="0" w:space="0" w:color="auto"/>
        <w:right w:val="none" w:sz="0" w:space="0" w:color="auto"/>
      </w:divBdr>
    </w:div>
    <w:div w:id="588008535">
      <w:bodyDiv w:val="1"/>
      <w:marLeft w:val="0"/>
      <w:marRight w:val="0"/>
      <w:marTop w:val="0"/>
      <w:marBottom w:val="0"/>
      <w:divBdr>
        <w:top w:val="none" w:sz="0" w:space="0" w:color="auto"/>
        <w:left w:val="none" w:sz="0" w:space="0" w:color="auto"/>
        <w:bottom w:val="none" w:sz="0" w:space="0" w:color="auto"/>
        <w:right w:val="none" w:sz="0" w:space="0" w:color="auto"/>
      </w:divBdr>
    </w:div>
    <w:div w:id="612052897">
      <w:bodyDiv w:val="1"/>
      <w:marLeft w:val="0"/>
      <w:marRight w:val="0"/>
      <w:marTop w:val="0"/>
      <w:marBottom w:val="0"/>
      <w:divBdr>
        <w:top w:val="none" w:sz="0" w:space="0" w:color="auto"/>
        <w:left w:val="none" w:sz="0" w:space="0" w:color="auto"/>
        <w:bottom w:val="none" w:sz="0" w:space="0" w:color="auto"/>
        <w:right w:val="none" w:sz="0" w:space="0" w:color="auto"/>
      </w:divBdr>
    </w:div>
    <w:div w:id="614947524">
      <w:bodyDiv w:val="1"/>
      <w:marLeft w:val="0"/>
      <w:marRight w:val="0"/>
      <w:marTop w:val="0"/>
      <w:marBottom w:val="0"/>
      <w:divBdr>
        <w:top w:val="none" w:sz="0" w:space="0" w:color="auto"/>
        <w:left w:val="none" w:sz="0" w:space="0" w:color="auto"/>
        <w:bottom w:val="none" w:sz="0" w:space="0" w:color="auto"/>
        <w:right w:val="none" w:sz="0" w:space="0" w:color="auto"/>
      </w:divBdr>
    </w:div>
    <w:div w:id="618150048">
      <w:bodyDiv w:val="1"/>
      <w:marLeft w:val="0"/>
      <w:marRight w:val="0"/>
      <w:marTop w:val="0"/>
      <w:marBottom w:val="0"/>
      <w:divBdr>
        <w:top w:val="none" w:sz="0" w:space="0" w:color="auto"/>
        <w:left w:val="none" w:sz="0" w:space="0" w:color="auto"/>
        <w:bottom w:val="none" w:sz="0" w:space="0" w:color="auto"/>
        <w:right w:val="none" w:sz="0" w:space="0" w:color="auto"/>
      </w:divBdr>
    </w:div>
    <w:div w:id="640038828">
      <w:bodyDiv w:val="1"/>
      <w:marLeft w:val="0"/>
      <w:marRight w:val="0"/>
      <w:marTop w:val="0"/>
      <w:marBottom w:val="0"/>
      <w:divBdr>
        <w:top w:val="none" w:sz="0" w:space="0" w:color="auto"/>
        <w:left w:val="none" w:sz="0" w:space="0" w:color="auto"/>
        <w:bottom w:val="none" w:sz="0" w:space="0" w:color="auto"/>
        <w:right w:val="none" w:sz="0" w:space="0" w:color="auto"/>
      </w:divBdr>
    </w:div>
    <w:div w:id="672268828">
      <w:bodyDiv w:val="1"/>
      <w:marLeft w:val="0"/>
      <w:marRight w:val="0"/>
      <w:marTop w:val="0"/>
      <w:marBottom w:val="0"/>
      <w:divBdr>
        <w:top w:val="none" w:sz="0" w:space="0" w:color="auto"/>
        <w:left w:val="none" w:sz="0" w:space="0" w:color="auto"/>
        <w:bottom w:val="none" w:sz="0" w:space="0" w:color="auto"/>
        <w:right w:val="none" w:sz="0" w:space="0" w:color="auto"/>
      </w:divBdr>
      <w:divsChild>
        <w:div w:id="145360400">
          <w:marLeft w:val="360"/>
          <w:marRight w:val="0"/>
          <w:marTop w:val="0"/>
          <w:marBottom w:val="0"/>
          <w:divBdr>
            <w:top w:val="none" w:sz="0" w:space="0" w:color="auto"/>
            <w:left w:val="none" w:sz="0" w:space="0" w:color="auto"/>
            <w:bottom w:val="none" w:sz="0" w:space="0" w:color="auto"/>
            <w:right w:val="none" w:sz="0" w:space="0" w:color="auto"/>
          </w:divBdr>
        </w:div>
      </w:divsChild>
    </w:div>
    <w:div w:id="681510860">
      <w:bodyDiv w:val="1"/>
      <w:marLeft w:val="0"/>
      <w:marRight w:val="0"/>
      <w:marTop w:val="0"/>
      <w:marBottom w:val="0"/>
      <w:divBdr>
        <w:top w:val="none" w:sz="0" w:space="0" w:color="auto"/>
        <w:left w:val="none" w:sz="0" w:space="0" w:color="auto"/>
        <w:bottom w:val="none" w:sz="0" w:space="0" w:color="auto"/>
        <w:right w:val="none" w:sz="0" w:space="0" w:color="auto"/>
      </w:divBdr>
    </w:div>
    <w:div w:id="719326963">
      <w:bodyDiv w:val="1"/>
      <w:marLeft w:val="0"/>
      <w:marRight w:val="0"/>
      <w:marTop w:val="0"/>
      <w:marBottom w:val="0"/>
      <w:divBdr>
        <w:top w:val="none" w:sz="0" w:space="0" w:color="auto"/>
        <w:left w:val="none" w:sz="0" w:space="0" w:color="auto"/>
        <w:bottom w:val="none" w:sz="0" w:space="0" w:color="auto"/>
        <w:right w:val="none" w:sz="0" w:space="0" w:color="auto"/>
      </w:divBdr>
    </w:div>
    <w:div w:id="728193036">
      <w:bodyDiv w:val="1"/>
      <w:marLeft w:val="0"/>
      <w:marRight w:val="0"/>
      <w:marTop w:val="0"/>
      <w:marBottom w:val="0"/>
      <w:divBdr>
        <w:top w:val="none" w:sz="0" w:space="0" w:color="auto"/>
        <w:left w:val="none" w:sz="0" w:space="0" w:color="auto"/>
        <w:bottom w:val="none" w:sz="0" w:space="0" w:color="auto"/>
        <w:right w:val="none" w:sz="0" w:space="0" w:color="auto"/>
      </w:divBdr>
      <w:divsChild>
        <w:div w:id="60057136">
          <w:marLeft w:val="1123"/>
          <w:marRight w:val="0"/>
          <w:marTop w:val="60"/>
          <w:marBottom w:val="0"/>
          <w:divBdr>
            <w:top w:val="none" w:sz="0" w:space="0" w:color="auto"/>
            <w:left w:val="none" w:sz="0" w:space="0" w:color="auto"/>
            <w:bottom w:val="none" w:sz="0" w:space="0" w:color="auto"/>
            <w:right w:val="none" w:sz="0" w:space="0" w:color="auto"/>
          </w:divBdr>
        </w:div>
        <w:div w:id="1461797680">
          <w:marLeft w:val="1123"/>
          <w:marRight w:val="0"/>
          <w:marTop w:val="60"/>
          <w:marBottom w:val="0"/>
          <w:divBdr>
            <w:top w:val="none" w:sz="0" w:space="0" w:color="auto"/>
            <w:left w:val="none" w:sz="0" w:space="0" w:color="auto"/>
            <w:bottom w:val="none" w:sz="0" w:space="0" w:color="auto"/>
            <w:right w:val="none" w:sz="0" w:space="0" w:color="auto"/>
          </w:divBdr>
        </w:div>
        <w:div w:id="1720517482">
          <w:marLeft w:val="547"/>
          <w:marRight w:val="0"/>
          <w:marTop w:val="60"/>
          <w:marBottom w:val="0"/>
          <w:divBdr>
            <w:top w:val="none" w:sz="0" w:space="0" w:color="auto"/>
            <w:left w:val="none" w:sz="0" w:space="0" w:color="auto"/>
            <w:bottom w:val="none" w:sz="0" w:space="0" w:color="auto"/>
            <w:right w:val="none" w:sz="0" w:space="0" w:color="auto"/>
          </w:divBdr>
        </w:div>
        <w:div w:id="2013029240">
          <w:marLeft w:val="1123"/>
          <w:marRight w:val="0"/>
          <w:marTop w:val="60"/>
          <w:marBottom w:val="0"/>
          <w:divBdr>
            <w:top w:val="none" w:sz="0" w:space="0" w:color="auto"/>
            <w:left w:val="none" w:sz="0" w:space="0" w:color="auto"/>
            <w:bottom w:val="none" w:sz="0" w:space="0" w:color="auto"/>
            <w:right w:val="none" w:sz="0" w:space="0" w:color="auto"/>
          </w:divBdr>
        </w:div>
      </w:divsChild>
    </w:div>
    <w:div w:id="794568953">
      <w:bodyDiv w:val="1"/>
      <w:marLeft w:val="0"/>
      <w:marRight w:val="0"/>
      <w:marTop w:val="0"/>
      <w:marBottom w:val="0"/>
      <w:divBdr>
        <w:top w:val="none" w:sz="0" w:space="0" w:color="auto"/>
        <w:left w:val="none" w:sz="0" w:space="0" w:color="auto"/>
        <w:bottom w:val="none" w:sz="0" w:space="0" w:color="auto"/>
        <w:right w:val="none" w:sz="0" w:space="0" w:color="auto"/>
      </w:divBdr>
    </w:div>
    <w:div w:id="837578520">
      <w:bodyDiv w:val="1"/>
      <w:marLeft w:val="0"/>
      <w:marRight w:val="0"/>
      <w:marTop w:val="0"/>
      <w:marBottom w:val="0"/>
      <w:divBdr>
        <w:top w:val="none" w:sz="0" w:space="0" w:color="auto"/>
        <w:left w:val="none" w:sz="0" w:space="0" w:color="auto"/>
        <w:bottom w:val="none" w:sz="0" w:space="0" w:color="auto"/>
        <w:right w:val="none" w:sz="0" w:space="0" w:color="auto"/>
      </w:divBdr>
    </w:div>
    <w:div w:id="869032715">
      <w:bodyDiv w:val="1"/>
      <w:marLeft w:val="0"/>
      <w:marRight w:val="0"/>
      <w:marTop w:val="0"/>
      <w:marBottom w:val="0"/>
      <w:divBdr>
        <w:top w:val="none" w:sz="0" w:space="0" w:color="auto"/>
        <w:left w:val="none" w:sz="0" w:space="0" w:color="auto"/>
        <w:bottom w:val="none" w:sz="0" w:space="0" w:color="auto"/>
        <w:right w:val="none" w:sz="0" w:space="0" w:color="auto"/>
      </w:divBdr>
    </w:div>
    <w:div w:id="874583865">
      <w:bodyDiv w:val="1"/>
      <w:marLeft w:val="0"/>
      <w:marRight w:val="0"/>
      <w:marTop w:val="0"/>
      <w:marBottom w:val="0"/>
      <w:divBdr>
        <w:top w:val="none" w:sz="0" w:space="0" w:color="auto"/>
        <w:left w:val="none" w:sz="0" w:space="0" w:color="auto"/>
        <w:bottom w:val="none" w:sz="0" w:space="0" w:color="auto"/>
        <w:right w:val="none" w:sz="0" w:space="0" w:color="auto"/>
      </w:divBdr>
    </w:div>
    <w:div w:id="883104376">
      <w:bodyDiv w:val="1"/>
      <w:marLeft w:val="0"/>
      <w:marRight w:val="0"/>
      <w:marTop w:val="0"/>
      <w:marBottom w:val="0"/>
      <w:divBdr>
        <w:top w:val="none" w:sz="0" w:space="0" w:color="auto"/>
        <w:left w:val="none" w:sz="0" w:space="0" w:color="auto"/>
        <w:bottom w:val="none" w:sz="0" w:space="0" w:color="auto"/>
        <w:right w:val="none" w:sz="0" w:space="0" w:color="auto"/>
      </w:divBdr>
    </w:div>
    <w:div w:id="902057808">
      <w:bodyDiv w:val="1"/>
      <w:marLeft w:val="0"/>
      <w:marRight w:val="0"/>
      <w:marTop w:val="0"/>
      <w:marBottom w:val="0"/>
      <w:divBdr>
        <w:top w:val="none" w:sz="0" w:space="0" w:color="auto"/>
        <w:left w:val="none" w:sz="0" w:space="0" w:color="auto"/>
        <w:bottom w:val="none" w:sz="0" w:space="0" w:color="auto"/>
        <w:right w:val="none" w:sz="0" w:space="0" w:color="auto"/>
      </w:divBdr>
    </w:div>
    <w:div w:id="932974982">
      <w:bodyDiv w:val="1"/>
      <w:marLeft w:val="0"/>
      <w:marRight w:val="0"/>
      <w:marTop w:val="0"/>
      <w:marBottom w:val="0"/>
      <w:divBdr>
        <w:top w:val="none" w:sz="0" w:space="0" w:color="auto"/>
        <w:left w:val="none" w:sz="0" w:space="0" w:color="auto"/>
        <w:bottom w:val="none" w:sz="0" w:space="0" w:color="auto"/>
        <w:right w:val="none" w:sz="0" w:space="0" w:color="auto"/>
      </w:divBdr>
    </w:div>
    <w:div w:id="943001963">
      <w:bodyDiv w:val="1"/>
      <w:marLeft w:val="0"/>
      <w:marRight w:val="0"/>
      <w:marTop w:val="0"/>
      <w:marBottom w:val="0"/>
      <w:divBdr>
        <w:top w:val="none" w:sz="0" w:space="0" w:color="auto"/>
        <w:left w:val="none" w:sz="0" w:space="0" w:color="auto"/>
        <w:bottom w:val="none" w:sz="0" w:space="0" w:color="auto"/>
        <w:right w:val="none" w:sz="0" w:space="0" w:color="auto"/>
      </w:divBdr>
      <w:divsChild>
        <w:div w:id="54084326">
          <w:marLeft w:val="1123"/>
          <w:marRight w:val="0"/>
          <w:marTop w:val="60"/>
          <w:marBottom w:val="0"/>
          <w:divBdr>
            <w:top w:val="none" w:sz="0" w:space="0" w:color="auto"/>
            <w:left w:val="none" w:sz="0" w:space="0" w:color="auto"/>
            <w:bottom w:val="none" w:sz="0" w:space="0" w:color="auto"/>
            <w:right w:val="none" w:sz="0" w:space="0" w:color="auto"/>
          </w:divBdr>
        </w:div>
        <w:div w:id="1459492760">
          <w:marLeft w:val="1699"/>
          <w:marRight w:val="0"/>
          <w:marTop w:val="60"/>
          <w:marBottom w:val="0"/>
          <w:divBdr>
            <w:top w:val="none" w:sz="0" w:space="0" w:color="auto"/>
            <w:left w:val="none" w:sz="0" w:space="0" w:color="auto"/>
            <w:bottom w:val="none" w:sz="0" w:space="0" w:color="auto"/>
            <w:right w:val="none" w:sz="0" w:space="0" w:color="auto"/>
          </w:divBdr>
        </w:div>
        <w:div w:id="1538394346">
          <w:marLeft w:val="1699"/>
          <w:marRight w:val="0"/>
          <w:marTop w:val="60"/>
          <w:marBottom w:val="0"/>
          <w:divBdr>
            <w:top w:val="none" w:sz="0" w:space="0" w:color="auto"/>
            <w:left w:val="none" w:sz="0" w:space="0" w:color="auto"/>
            <w:bottom w:val="none" w:sz="0" w:space="0" w:color="auto"/>
            <w:right w:val="none" w:sz="0" w:space="0" w:color="auto"/>
          </w:divBdr>
        </w:div>
      </w:divsChild>
    </w:div>
    <w:div w:id="1043948254">
      <w:bodyDiv w:val="1"/>
      <w:marLeft w:val="0"/>
      <w:marRight w:val="0"/>
      <w:marTop w:val="0"/>
      <w:marBottom w:val="0"/>
      <w:divBdr>
        <w:top w:val="none" w:sz="0" w:space="0" w:color="auto"/>
        <w:left w:val="none" w:sz="0" w:space="0" w:color="auto"/>
        <w:bottom w:val="none" w:sz="0" w:space="0" w:color="auto"/>
        <w:right w:val="none" w:sz="0" w:space="0" w:color="auto"/>
      </w:divBdr>
    </w:div>
    <w:div w:id="1059868196">
      <w:bodyDiv w:val="1"/>
      <w:marLeft w:val="0"/>
      <w:marRight w:val="0"/>
      <w:marTop w:val="0"/>
      <w:marBottom w:val="0"/>
      <w:divBdr>
        <w:top w:val="none" w:sz="0" w:space="0" w:color="auto"/>
        <w:left w:val="none" w:sz="0" w:space="0" w:color="auto"/>
        <w:bottom w:val="none" w:sz="0" w:space="0" w:color="auto"/>
        <w:right w:val="none" w:sz="0" w:space="0" w:color="auto"/>
      </w:divBdr>
    </w:div>
    <w:div w:id="1107233141">
      <w:bodyDiv w:val="1"/>
      <w:marLeft w:val="0"/>
      <w:marRight w:val="0"/>
      <w:marTop w:val="0"/>
      <w:marBottom w:val="0"/>
      <w:divBdr>
        <w:top w:val="none" w:sz="0" w:space="0" w:color="auto"/>
        <w:left w:val="none" w:sz="0" w:space="0" w:color="auto"/>
        <w:bottom w:val="none" w:sz="0" w:space="0" w:color="auto"/>
        <w:right w:val="none" w:sz="0" w:space="0" w:color="auto"/>
      </w:divBdr>
    </w:div>
    <w:div w:id="1109859266">
      <w:bodyDiv w:val="1"/>
      <w:marLeft w:val="0"/>
      <w:marRight w:val="0"/>
      <w:marTop w:val="0"/>
      <w:marBottom w:val="0"/>
      <w:divBdr>
        <w:top w:val="none" w:sz="0" w:space="0" w:color="auto"/>
        <w:left w:val="none" w:sz="0" w:space="0" w:color="auto"/>
        <w:bottom w:val="none" w:sz="0" w:space="0" w:color="auto"/>
        <w:right w:val="none" w:sz="0" w:space="0" w:color="auto"/>
      </w:divBdr>
    </w:div>
    <w:div w:id="1114640461">
      <w:bodyDiv w:val="1"/>
      <w:marLeft w:val="0"/>
      <w:marRight w:val="0"/>
      <w:marTop w:val="0"/>
      <w:marBottom w:val="0"/>
      <w:divBdr>
        <w:top w:val="none" w:sz="0" w:space="0" w:color="auto"/>
        <w:left w:val="none" w:sz="0" w:space="0" w:color="auto"/>
        <w:bottom w:val="none" w:sz="0" w:space="0" w:color="auto"/>
        <w:right w:val="none" w:sz="0" w:space="0" w:color="auto"/>
      </w:divBdr>
      <w:divsChild>
        <w:div w:id="314190245">
          <w:marLeft w:val="1800"/>
          <w:marRight w:val="0"/>
          <w:marTop w:val="100"/>
          <w:marBottom w:val="0"/>
          <w:divBdr>
            <w:top w:val="none" w:sz="0" w:space="0" w:color="auto"/>
            <w:left w:val="none" w:sz="0" w:space="0" w:color="auto"/>
            <w:bottom w:val="none" w:sz="0" w:space="0" w:color="auto"/>
            <w:right w:val="none" w:sz="0" w:space="0" w:color="auto"/>
          </w:divBdr>
        </w:div>
        <w:div w:id="360742099">
          <w:marLeft w:val="1800"/>
          <w:marRight w:val="0"/>
          <w:marTop w:val="100"/>
          <w:marBottom w:val="0"/>
          <w:divBdr>
            <w:top w:val="none" w:sz="0" w:space="0" w:color="auto"/>
            <w:left w:val="none" w:sz="0" w:space="0" w:color="auto"/>
            <w:bottom w:val="none" w:sz="0" w:space="0" w:color="auto"/>
            <w:right w:val="none" w:sz="0" w:space="0" w:color="auto"/>
          </w:divBdr>
        </w:div>
        <w:div w:id="566379552">
          <w:marLeft w:val="1800"/>
          <w:marRight w:val="0"/>
          <w:marTop w:val="100"/>
          <w:marBottom w:val="0"/>
          <w:divBdr>
            <w:top w:val="none" w:sz="0" w:space="0" w:color="auto"/>
            <w:left w:val="none" w:sz="0" w:space="0" w:color="auto"/>
            <w:bottom w:val="none" w:sz="0" w:space="0" w:color="auto"/>
            <w:right w:val="none" w:sz="0" w:space="0" w:color="auto"/>
          </w:divBdr>
        </w:div>
        <w:div w:id="1072777336">
          <w:marLeft w:val="1080"/>
          <w:marRight w:val="0"/>
          <w:marTop w:val="100"/>
          <w:marBottom w:val="0"/>
          <w:divBdr>
            <w:top w:val="none" w:sz="0" w:space="0" w:color="auto"/>
            <w:left w:val="none" w:sz="0" w:space="0" w:color="auto"/>
            <w:bottom w:val="none" w:sz="0" w:space="0" w:color="auto"/>
            <w:right w:val="none" w:sz="0" w:space="0" w:color="auto"/>
          </w:divBdr>
        </w:div>
        <w:div w:id="1076853558">
          <w:marLeft w:val="1080"/>
          <w:marRight w:val="0"/>
          <w:marTop w:val="100"/>
          <w:marBottom w:val="0"/>
          <w:divBdr>
            <w:top w:val="none" w:sz="0" w:space="0" w:color="auto"/>
            <w:left w:val="none" w:sz="0" w:space="0" w:color="auto"/>
            <w:bottom w:val="none" w:sz="0" w:space="0" w:color="auto"/>
            <w:right w:val="none" w:sz="0" w:space="0" w:color="auto"/>
          </w:divBdr>
        </w:div>
        <w:div w:id="1084103752">
          <w:marLeft w:val="360"/>
          <w:marRight w:val="0"/>
          <w:marTop w:val="200"/>
          <w:marBottom w:val="0"/>
          <w:divBdr>
            <w:top w:val="none" w:sz="0" w:space="0" w:color="auto"/>
            <w:left w:val="none" w:sz="0" w:space="0" w:color="auto"/>
            <w:bottom w:val="none" w:sz="0" w:space="0" w:color="auto"/>
            <w:right w:val="none" w:sz="0" w:space="0" w:color="auto"/>
          </w:divBdr>
        </w:div>
        <w:div w:id="1163427333">
          <w:marLeft w:val="1080"/>
          <w:marRight w:val="0"/>
          <w:marTop w:val="100"/>
          <w:marBottom w:val="0"/>
          <w:divBdr>
            <w:top w:val="none" w:sz="0" w:space="0" w:color="auto"/>
            <w:left w:val="none" w:sz="0" w:space="0" w:color="auto"/>
            <w:bottom w:val="none" w:sz="0" w:space="0" w:color="auto"/>
            <w:right w:val="none" w:sz="0" w:space="0" w:color="auto"/>
          </w:divBdr>
        </w:div>
        <w:div w:id="1242955884">
          <w:marLeft w:val="1800"/>
          <w:marRight w:val="0"/>
          <w:marTop w:val="100"/>
          <w:marBottom w:val="0"/>
          <w:divBdr>
            <w:top w:val="none" w:sz="0" w:space="0" w:color="auto"/>
            <w:left w:val="none" w:sz="0" w:space="0" w:color="auto"/>
            <w:bottom w:val="none" w:sz="0" w:space="0" w:color="auto"/>
            <w:right w:val="none" w:sz="0" w:space="0" w:color="auto"/>
          </w:divBdr>
        </w:div>
        <w:div w:id="1273628655">
          <w:marLeft w:val="360"/>
          <w:marRight w:val="0"/>
          <w:marTop w:val="200"/>
          <w:marBottom w:val="0"/>
          <w:divBdr>
            <w:top w:val="none" w:sz="0" w:space="0" w:color="auto"/>
            <w:left w:val="none" w:sz="0" w:space="0" w:color="auto"/>
            <w:bottom w:val="none" w:sz="0" w:space="0" w:color="auto"/>
            <w:right w:val="none" w:sz="0" w:space="0" w:color="auto"/>
          </w:divBdr>
        </w:div>
        <w:div w:id="1507093617">
          <w:marLeft w:val="1080"/>
          <w:marRight w:val="0"/>
          <w:marTop w:val="100"/>
          <w:marBottom w:val="0"/>
          <w:divBdr>
            <w:top w:val="none" w:sz="0" w:space="0" w:color="auto"/>
            <w:left w:val="none" w:sz="0" w:space="0" w:color="auto"/>
            <w:bottom w:val="none" w:sz="0" w:space="0" w:color="auto"/>
            <w:right w:val="none" w:sz="0" w:space="0" w:color="auto"/>
          </w:divBdr>
        </w:div>
        <w:div w:id="1611814511">
          <w:marLeft w:val="1080"/>
          <w:marRight w:val="0"/>
          <w:marTop w:val="100"/>
          <w:marBottom w:val="0"/>
          <w:divBdr>
            <w:top w:val="none" w:sz="0" w:space="0" w:color="auto"/>
            <w:left w:val="none" w:sz="0" w:space="0" w:color="auto"/>
            <w:bottom w:val="none" w:sz="0" w:space="0" w:color="auto"/>
            <w:right w:val="none" w:sz="0" w:space="0" w:color="auto"/>
          </w:divBdr>
        </w:div>
        <w:div w:id="1835148508">
          <w:marLeft w:val="1800"/>
          <w:marRight w:val="0"/>
          <w:marTop w:val="100"/>
          <w:marBottom w:val="0"/>
          <w:divBdr>
            <w:top w:val="none" w:sz="0" w:space="0" w:color="auto"/>
            <w:left w:val="none" w:sz="0" w:space="0" w:color="auto"/>
            <w:bottom w:val="none" w:sz="0" w:space="0" w:color="auto"/>
            <w:right w:val="none" w:sz="0" w:space="0" w:color="auto"/>
          </w:divBdr>
        </w:div>
        <w:div w:id="1868448908">
          <w:marLeft w:val="1080"/>
          <w:marRight w:val="0"/>
          <w:marTop w:val="100"/>
          <w:marBottom w:val="0"/>
          <w:divBdr>
            <w:top w:val="none" w:sz="0" w:space="0" w:color="auto"/>
            <w:left w:val="none" w:sz="0" w:space="0" w:color="auto"/>
            <w:bottom w:val="none" w:sz="0" w:space="0" w:color="auto"/>
            <w:right w:val="none" w:sz="0" w:space="0" w:color="auto"/>
          </w:divBdr>
        </w:div>
        <w:div w:id="2100524086">
          <w:marLeft w:val="1800"/>
          <w:marRight w:val="0"/>
          <w:marTop w:val="100"/>
          <w:marBottom w:val="0"/>
          <w:divBdr>
            <w:top w:val="none" w:sz="0" w:space="0" w:color="auto"/>
            <w:left w:val="none" w:sz="0" w:space="0" w:color="auto"/>
            <w:bottom w:val="none" w:sz="0" w:space="0" w:color="auto"/>
            <w:right w:val="none" w:sz="0" w:space="0" w:color="auto"/>
          </w:divBdr>
        </w:div>
        <w:div w:id="2116511314">
          <w:marLeft w:val="1080"/>
          <w:marRight w:val="0"/>
          <w:marTop w:val="100"/>
          <w:marBottom w:val="0"/>
          <w:divBdr>
            <w:top w:val="none" w:sz="0" w:space="0" w:color="auto"/>
            <w:left w:val="none" w:sz="0" w:space="0" w:color="auto"/>
            <w:bottom w:val="none" w:sz="0" w:space="0" w:color="auto"/>
            <w:right w:val="none" w:sz="0" w:space="0" w:color="auto"/>
          </w:divBdr>
        </w:div>
      </w:divsChild>
    </w:div>
    <w:div w:id="1144546651">
      <w:bodyDiv w:val="1"/>
      <w:marLeft w:val="0"/>
      <w:marRight w:val="0"/>
      <w:marTop w:val="0"/>
      <w:marBottom w:val="0"/>
      <w:divBdr>
        <w:top w:val="none" w:sz="0" w:space="0" w:color="auto"/>
        <w:left w:val="none" w:sz="0" w:space="0" w:color="auto"/>
        <w:bottom w:val="none" w:sz="0" w:space="0" w:color="auto"/>
        <w:right w:val="none" w:sz="0" w:space="0" w:color="auto"/>
      </w:divBdr>
      <w:divsChild>
        <w:div w:id="692924554">
          <w:marLeft w:val="360"/>
          <w:marRight w:val="0"/>
          <w:marTop w:val="0"/>
          <w:marBottom w:val="0"/>
          <w:divBdr>
            <w:top w:val="none" w:sz="0" w:space="0" w:color="auto"/>
            <w:left w:val="none" w:sz="0" w:space="0" w:color="auto"/>
            <w:bottom w:val="none" w:sz="0" w:space="0" w:color="auto"/>
            <w:right w:val="none" w:sz="0" w:space="0" w:color="auto"/>
          </w:divBdr>
        </w:div>
        <w:div w:id="1880893244">
          <w:marLeft w:val="360"/>
          <w:marRight w:val="0"/>
          <w:marTop w:val="0"/>
          <w:marBottom w:val="0"/>
          <w:divBdr>
            <w:top w:val="none" w:sz="0" w:space="0" w:color="auto"/>
            <w:left w:val="none" w:sz="0" w:space="0" w:color="auto"/>
            <w:bottom w:val="none" w:sz="0" w:space="0" w:color="auto"/>
            <w:right w:val="none" w:sz="0" w:space="0" w:color="auto"/>
          </w:divBdr>
        </w:div>
      </w:divsChild>
    </w:div>
    <w:div w:id="1212771272">
      <w:bodyDiv w:val="1"/>
      <w:marLeft w:val="0"/>
      <w:marRight w:val="0"/>
      <w:marTop w:val="0"/>
      <w:marBottom w:val="0"/>
      <w:divBdr>
        <w:top w:val="none" w:sz="0" w:space="0" w:color="auto"/>
        <w:left w:val="none" w:sz="0" w:space="0" w:color="auto"/>
        <w:bottom w:val="none" w:sz="0" w:space="0" w:color="auto"/>
        <w:right w:val="none" w:sz="0" w:space="0" w:color="auto"/>
      </w:divBdr>
    </w:div>
    <w:div w:id="1263955874">
      <w:bodyDiv w:val="1"/>
      <w:marLeft w:val="0"/>
      <w:marRight w:val="0"/>
      <w:marTop w:val="0"/>
      <w:marBottom w:val="0"/>
      <w:divBdr>
        <w:top w:val="none" w:sz="0" w:space="0" w:color="auto"/>
        <w:left w:val="none" w:sz="0" w:space="0" w:color="auto"/>
        <w:bottom w:val="none" w:sz="0" w:space="0" w:color="auto"/>
        <w:right w:val="none" w:sz="0" w:space="0" w:color="auto"/>
      </w:divBdr>
      <w:divsChild>
        <w:div w:id="536550857">
          <w:marLeft w:val="360"/>
          <w:marRight w:val="0"/>
          <w:marTop w:val="200"/>
          <w:marBottom w:val="0"/>
          <w:divBdr>
            <w:top w:val="none" w:sz="0" w:space="0" w:color="auto"/>
            <w:left w:val="none" w:sz="0" w:space="0" w:color="auto"/>
            <w:bottom w:val="none" w:sz="0" w:space="0" w:color="auto"/>
            <w:right w:val="none" w:sz="0" w:space="0" w:color="auto"/>
          </w:divBdr>
        </w:div>
        <w:div w:id="1357585158">
          <w:marLeft w:val="360"/>
          <w:marRight w:val="0"/>
          <w:marTop w:val="200"/>
          <w:marBottom w:val="0"/>
          <w:divBdr>
            <w:top w:val="none" w:sz="0" w:space="0" w:color="auto"/>
            <w:left w:val="none" w:sz="0" w:space="0" w:color="auto"/>
            <w:bottom w:val="none" w:sz="0" w:space="0" w:color="auto"/>
            <w:right w:val="none" w:sz="0" w:space="0" w:color="auto"/>
          </w:divBdr>
        </w:div>
        <w:div w:id="1644264083">
          <w:marLeft w:val="1080"/>
          <w:marRight w:val="0"/>
          <w:marTop w:val="100"/>
          <w:marBottom w:val="0"/>
          <w:divBdr>
            <w:top w:val="none" w:sz="0" w:space="0" w:color="auto"/>
            <w:left w:val="none" w:sz="0" w:space="0" w:color="auto"/>
            <w:bottom w:val="none" w:sz="0" w:space="0" w:color="auto"/>
            <w:right w:val="none" w:sz="0" w:space="0" w:color="auto"/>
          </w:divBdr>
        </w:div>
      </w:divsChild>
    </w:div>
    <w:div w:id="1264190516">
      <w:bodyDiv w:val="1"/>
      <w:marLeft w:val="0"/>
      <w:marRight w:val="0"/>
      <w:marTop w:val="0"/>
      <w:marBottom w:val="0"/>
      <w:divBdr>
        <w:top w:val="none" w:sz="0" w:space="0" w:color="auto"/>
        <w:left w:val="none" w:sz="0" w:space="0" w:color="auto"/>
        <w:bottom w:val="none" w:sz="0" w:space="0" w:color="auto"/>
        <w:right w:val="none" w:sz="0" w:space="0" w:color="auto"/>
      </w:divBdr>
    </w:div>
    <w:div w:id="1295598399">
      <w:bodyDiv w:val="1"/>
      <w:marLeft w:val="0"/>
      <w:marRight w:val="0"/>
      <w:marTop w:val="0"/>
      <w:marBottom w:val="0"/>
      <w:divBdr>
        <w:top w:val="none" w:sz="0" w:space="0" w:color="auto"/>
        <w:left w:val="none" w:sz="0" w:space="0" w:color="auto"/>
        <w:bottom w:val="none" w:sz="0" w:space="0" w:color="auto"/>
        <w:right w:val="none" w:sz="0" w:space="0" w:color="auto"/>
      </w:divBdr>
    </w:div>
    <w:div w:id="1336152611">
      <w:bodyDiv w:val="1"/>
      <w:marLeft w:val="0"/>
      <w:marRight w:val="0"/>
      <w:marTop w:val="0"/>
      <w:marBottom w:val="0"/>
      <w:divBdr>
        <w:top w:val="none" w:sz="0" w:space="0" w:color="auto"/>
        <w:left w:val="none" w:sz="0" w:space="0" w:color="auto"/>
        <w:bottom w:val="none" w:sz="0" w:space="0" w:color="auto"/>
        <w:right w:val="none" w:sz="0" w:space="0" w:color="auto"/>
      </w:divBdr>
    </w:div>
    <w:div w:id="1405761197">
      <w:bodyDiv w:val="1"/>
      <w:marLeft w:val="0"/>
      <w:marRight w:val="0"/>
      <w:marTop w:val="0"/>
      <w:marBottom w:val="0"/>
      <w:divBdr>
        <w:top w:val="none" w:sz="0" w:space="0" w:color="auto"/>
        <w:left w:val="none" w:sz="0" w:space="0" w:color="auto"/>
        <w:bottom w:val="none" w:sz="0" w:space="0" w:color="auto"/>
        <w:right w:val="none" w:sz="0" w:space="0" w:color="auto"/>
      </w:divBdr>
    </w:div>
    <w:div w:id="1497332724">
      <w:bodyDiv w:val="1"/>
      <w:marLeft w:val="0"/>
      <w:marRight w:val="0"/>
      <w:marTop w:val="0"/>
      <w:marBottom w:val="0"/>
      <w:divBdr>
        <w:top w:val="none" w:sz="0" w:space="0" w:color="auto"/>
        <w:left w:val="none" w:sz="0" w:space="0" w:color="auto"/>
        <w:bottom w:val="none" w:sz="0" w:space="0" w:color="auto"/>
        <w:right w:val="none" w:sz="0" w:space="0" w:color="auto"/>
      </w:divBdr>
    </w:div>
    <w:div w:id="1500920567">
      <w:bodyDiv w:val="1"/>
      <w:marLeft w:val="0"/>
      <w:marRight w:val="0"/>
      <w:marTop w:val="0"/>
      <w:marBottom w:val="0"/>
      <w:divBdr>
        <w:top w:val="none" w:sz="0" w:space="0" w:color="auto"/>
        <w:left w:val="none" w:sz="0" w:space="0" w:color="auto"/>
        <w:bottom w:val="none" w:sz="0" w:space="0" w:color="auto"/>
        <w:right w:val="none" w:sz="0" w:space="0" w:color="auto"/>
      </w:divBdr>
    </w:div>
    <w:div w:id="1514801101">
      <w:bodyDiv w:val="1"/>
      <w:marLeft w:val="0"/>
      <w:marRight w:val="0"/>
      <w:marTop w:val="0"/>
      <w:marBottom w:val="0"/>
      <w:divBdr>
        <w:top w:val="none" w:sz="0" w:space="0" w:color="auto"/>
        <w:left w:val="none" w:sz="0" w:space="0" w:color="auto"/>
        <w:bottom w:val="none" w:sz="0" w:space="0" w:color="auto"/>
        <w:right w:val="none" w:sz="0" w:space="0" w:color="auto"/>
      </w:divBdr>
    </w:div>
    <w:div w:id="1523397001">
      <w:bodyDiv w:val="1"/>
      <w:marLeft w:val="0"/>
      <w:marRight w:val="0"/>
      <w:marTop w:val="0"/>
      <w:marBottom w:val="0"/>
      <w:divBdr>
        <w:top w:val="none" w:sz="0" w:space="0" w:color="auto"/>
        <w:left w:val="none" w:sz="0" w:space="0" w:color="auto"/>
        <w:bottom w:val="none" w:sz="0" w:space="0" w:color="auto"/>
        <w:right w:val="none" w:sz="0" w:space="0" w:color="auto"/>
      </w:divBdr>
    </w:div>
    <w:div w:id="1604419404">
      <w:bodyDiv w:val="1"/>
      <w:marLeft w:val="0"/>
      <w:marRight w:val="0"/>
      <w:marTop w:val="0"/>
      <w:marBottom w:val="0"/>
      <w:divBdr>
        <w:top w:val="none" w:sz="0" w:space="0" w:color="auto"/>
        <w:left w:val="none" w:sz="0" w:space="0" w:color="auto"/>
        <w:bottom w:val="none" w:sz="0" w:space="0" w:color="auto"/>
        <w:right w:val="none" w:sz="0" w:space="0" w:color="auto"/>
      </w:divBdr>
    </w:div>
    <w:div w:id="1604455894">
      <w:bodyDiv w:val="1"/>
      <w:marLeft w:val="0"/>
      <w:marRight w:val="0"/>
      <w:marTop w:val="0"/>
      <w:marBottom w:val="0"/>
      <w:divBdr>
        <w:top w:val="none" w:sz="0" w:space="0" w:color="auto"/>
        <w:left w:val="none" w:sz="0" w:space="0" w:color="auto"/>
        <w:bottom w:val="none" w:sz="0" w:space="0" w:color="auto"/>
        <w:right w:val="none" w:sz="0" w:space="0" w:color="auto"/>
      </w:divBdr>
      <w:divsChild>
        <w:div w:id="664556056">
          <w:marLeft w:val="1080"/>
          <w:marRight w:val="0"/>
          <w:marTop w:val="100"/>
          <w:marBottom w:val="0"/>
          <w:divBdr>
            <w:top w:val="none" w:sz="0" w:space="0" w:color="auto"/>
            <w:left w:val="none" w:sz="0" w:space="0" w:color="auto"/>
            <w:bottom w:val="none" w:sz="0" w:space="0" w:color="auto"/>
            <w:right w:val="none" w:sz="0" w:space="0" w:color="auto"/>
          </w:divBdr>
        </w:div>
        <w:div w:id="915284118">
          <w:marLeft w:val="360"/>
          <w:marRight w:val="0"/>
          <w:marTop w:val="200"/>
          <w:marBottom w:val="0"/>
          <w:divBdr>
            <w:top w:val="none" w:sz="0" w:space="0" w:color="auto"/>
            <w:left w:val="none" w:sz="0" w:space="0" w:color="auto"/>
            <w:bottom w:val="none" w:sz="0" w:space="0" w:color="auto"/>
            <w:right w:val="none" w:sz="0" w:space="0" w:color="auto"/>
          </w:divBdr>
        </w:div>
        <w:div w:id="1227379929">
          <w:marLeft w:val="1080"/>
          <w:marRight w:val="0"/>
          <w:marTop w:val="100"/>
          <w:marBottom w:val="0"/>
          <w:divBdr>
            <w:top w:val="none" w:sz="0" w:space="0" w:color="auto"/>
            <w:left w:val="none" w:sz="0" w:space="0" w:color="auto"/>
            <w:bottom w:val="none" w:sz="0" w:space="0" w:color="auto"/>
            <w:right w:val="none" w:sz="0" w:space="0" w:color="auto"/>
          </w:divBdr>
        </w:div>
        <w:div w:id="1357851266">
          <w:marLeft w:val="1800"/>
          <w:marRight w:val="0"/>
          <w:marTop w:val="100"/>
          <w:marBottom w:val="0"/>
          <w:divBdr>
            <w:top w:val="none" w:sz="0" w:space="0" w:color="auto"/>
            <w:left w:val="none" w:sz="0" w:space="0" w:color="auto"/>
            <w:bottom w:val="none" w:sz="0" w:space="0" w:color="auto"/>
            <w:right w:val="none" w:sz="0" w:space="0" w:color="auto"/>
          </w:divBdr>
        </w:div>
        <w:div w:id="1449082833">
          <w:marLeft w:val="1080"/>
          <w:marRight w:val="0"/>
          <w:marTop w:val="100"/>
          <w:marBottom w:val="0"/>
          <w:divBdr>
            <w:top w:val="none" w:sz="0" w:space="0" w:color="auto"/>
            <w:left w:val="none" w:sz="0" w:space="0" w:color="auto"/>
            <w:bottom w:val="none" w:sz="0" w:space="0" w:color="auto"/>
            <w:right w:val="none" w:sz="0" w:space="0" w:color="auto"/>
          </w:divBdr>
        </w:div>
        <w:div w:id="1907910913">
          <w:marLeft w:val="360"/>
          <w:marRight w:val="0"/>
          <w:marTop w:val="200"/>
          <w:marBottom w:val="0"/>
          <w:divBdr>
            <w:top w:val="none" w:sz="0" w:space="0" w:color="auto"/>
            <w:left w:val="none" w:sz="0" w:space="0" w:color="auto"/>
            <w:bottom w:val="none" w:sz="0" w:space="0" w:color="auto"/>
            <w:right w:val="none" w:sz="0" w:space="0" w:color="auto"/>
          </w:divBdr>
        </w:div>
        <w:div w:id="2046640217">
          <w:marLeft w:val="1080"/>
          <w:marRight w:val="0"/>
          <w:marTop w:val="100"/>
          <w:marBottom w:val="0"/>
          <w:divBdr>
            <w:top w:val="none" w:sz="0" w:space="0" w:color="auto"/>
            <w:left w:val="none" w:sz="0" w:space="0" w:color="auto"/>
            <w:bottom w:val="none" w:sz="0" w:space="0" w:color="auto"/>
            <w:right w:val="none" w:sz="0" w:space="0" w:color="auto"/>
          </w:divBdr>
        </w:div>
      </w:divsChild>
    </w:div>
    <w:div w:id="1607620360">
      <w:bodyDiv w:val="1"/>
      <w:marLeft w:val="0"/>
      <w:marRight w:val="0"/>
      <w:marTop w:val="0"/>
      <w:marBottom w:val="0"/>
      <w:divBdr>
        <w:top w:val="none" w:sz="0" w:space="0" w:color="auto"/>
        <w:left w:val="none" w:sz="0" w:space="0" w:color="auto"/>
        <w:bottom w:val="none" w:sz="0" w:space="0" w:color="auto"/>
        <w:right w:val="none" w:sz="0" w:space="0" w:color="auto"/>
      </w:divBdr>
    </w:div>
    <w:div w:id="1609853944">
      <w:bodyDiv w:val="1"/>
      <w:marLeft w:val="0"/>
      <w:marRight w:val="0"/>
      <w:marTop w:val="0"/>
      <w:marBottom w:val="0"/>
      <w:divBdr>
        <w:top w:val="none" w:sz="0" w:space="0" w:color="auto"/>
        <w:left w:val="none" w:sz="0" w:space="0" w:color="auto"/>
        <w:bottom w:val="none" w:sz="0" w:space="0" w:color="auto"/>
        <w:right w:val="none" w:sz="0" w:space="0" w:color="auto"/>
      </w:divBdr>
    </w:div>
    <w:div w:id="1644432639">
      <w:bodyDiv w:val="1"/>
      <w:marLeft w:val="0"/>
      <w:marRight w:val="0"/>
      <w:marTop w:val="0"/>
      <w:marBottom w:val="0"/>
      <w:divBdr>
        <w:top w:val="none" w:sz="0" w:space="0" w:color="auto"/>
        <w:left w:val="none" w:sz="0" w:space="0" w:color="auto"/>
        <w:bottom w:val="none" w:sz="0" w:space="0" w:color="auto"/>
        <w:right w:val="none" w:sz="0" w:space="0" w:color="auto"/>
      </w:divBdr>
      <w:divsChild>
        <w:div w:id="1207912876">
          <w:marLeft w:val="2794"/>
          <w:marRight w:val="0"/>
          <w:marTop w:val="60"/>
          <w:marBottom w:val="0"/>
          <w:divBdr>
            <w:top w:val="none" w:sz="0" w:space="0" w:color="auto"/>
            <w:left w:val="none" w:sz="0" w:space="0" w:color="auto"/>
            <w:bottom w:val="none" w:sz="0" w:space="0" w:color="auto"/>
            <w:right w:val="none" w:sz="0" w:space="0" w:color="auto"/>
          </w:divBdr>
        </w:div>
      </w:divsChild>
    </w:div>
    <w:div w:id="1694113982">
      <w:bodyDiv w:val="1"/>
      <w:marLeft w:val="0"/>
      <w:marRight w:val="0"/>
      <w:marTop w:val="0"/>
      <w:marBottom w:val="0"/>
      <w:divBdr>
        <w:top w:val="none" w:sz="0" w:space="0" w:color="auto"/>
        <w:left w:val="none" w:sz="0" w:space="0" w:color="auto"/>
        <w:bottom w:val="none" w:sz="0" w:space="0" w:color="auto"/>
        <w:right w:val="none" w:sz="0" w:space="0" w:color="auto"/>
      </w:divBdr>
    </w:div>
    <w:div w:id="1704556323">
      <w:bodyDiv w:val="1"/>
      <w:marLeft w:val="0"/>
      <w:marRight w:val="0"/>
      <w:marTop w:val="0"/>
      <w:marBottom w:val="0"/>
      <w:divBdr>
        <w:top w:val="none" w:sz="0" w:space="0" w:color="auto"/>
        <w:left w:val="none" w:sz="0" w:space="0" w:color="auto"/>
        <w:bottom w:val="none" w:sz="0" w:space="0" w:color="auto"/>
        <w:right w:val="none" w:sz="0" w:space="0" w:color="auto"/>
      </w:divBdr>
    </w:div>
    <w:div w:id="1719864028">
      <w:bodyDiv w:val="1"/>
      <w:marLeft w:val="0"/>
      <w:marRight w:val="0"/>
      <w:marTop w:val="0"/>
      <w:marBottom w:val="0"/>
      <w:divBdr>
        <w:top w:val="none" w:sz="0" w:space="0" w:color="auto"/>
        <w:left w:val="none" w:sz="0" w:space="0" w:color="auto"/>
        <w:bottom w:val="none" w:sz="0" w:space="0" w:color="auto"/>
        <w:right w:val="none" w:sz="0" w:space="0" w:color="auto"/>
      </w:divBdr>
    </w:div>
    <w:div w:id="1740668068">
      <w:bodyDiv w:val="1"/>
      <w:marLeft w:val="0"/>
      <w:marRight w:val="0"/>
      <w:marTop w:val="0"/>
      <w:marBottom w:val="0"/>
      <w:divBdr>
        <w:top w:val="none" w:sz="0" w:space="0" w:color="auto"/>
        <w:left w:val="none" w:sz="0" w:space="0" w:color="auto"/>
        <w:bottom w:val="none" w:sz="0" w:space="0" w:color="auto"/>
        <w:right w:val="none" w:sz="0" w:space="0" w:color="auto"/>
      </w:divBdr>
      <w:divsChild>
        <w:div w:id="682047151">
          <w:marLeft w:val="274"/>
          <w:marRight w:val="0"/>
          <w:marTop w:val="115"/>
          <w:marBottom w:val="0"/>
          <w:divBdr>
            <w:top w:val="none" w:sz="0" w:space="0" w:color="auto"/>
            <w:left w:val="none" w:sz="0" w:space="0" w:color="auto"/>
            <w:bottom w:val="none" w:sz="0" w:space="0" w:color="auto"/>
            <w:right w:val="none" w:sz="0" w:space="0" w:color="auto"/>
          </w:divBdr>
        </w:div>
        <w:div w:id="1386294675">
          <w:marLeft w:val="835"/>
          <w:marRight w:val="0"/>
          <w:marTop w:val="96"/>
          <w:marBottom w:val="0"/>
          <w:divBdr>
            <w:top w:val="none" w:sz="0" w:space="0" w:color="auto"/>
            <w:left w:val="none" w:sz="0" w:space="0" w:color="auto"/>
            <w:bottom w:val="none" w:sz="0" w:space="0" w:color="auto"/>
            <w:right w:val="none" w:sz="0" w:space="0" w:color="auto"/>
          </w:divBdr>
        </w:div>
        <w:div w:id="2057116761">
          <w:marLeft w:val="835"/>
          <w:marRight w:val="0"/>
          <w:marTop w:val="96"/>
          <w:marBottom w:val="0"/>
          <w:divBdr>
            <w:top w:val="none" w:sz="0" w:space="0" w:color="auto"/>
            <w:left w:val="none" w:sz="0" w:space="0" w:color="auto"/>
            <w:bottom w:val="none" w:sz="0" w:space="0" w:color="auto"/>
            <w:right w:val="none" w:sz="0" w:space="0" w:color="auto"/>
          </w:divBdr>
        </w:div>
      </w:divsChild>
    </w:div>
    <w:div w:id="1751540614">
      <w:bodyDiv w:val="1"/>
      <w:marLeft w:val="0"/>
      <w:marRight w:val="0"/>
      <w:marTop w:val="0"/>
      <w:marBottom w:val="0"/>
      <w:divBdr>
        <w:top w:val="none" w:sz="0" w:space="0" w:color="auto"/>
        <w:left w:val="none" w:sz="0" w:space="0" w:color="auto"/>
        <w:bottom w:val="none" w:sz="0" w:space="0" w:color="auto"/>
        <w:right w:val="none" w:sz="0" w:space="0" w:color="auto"/>
      </w:divBdr>
      <w:divsChild>
        <w:div w:id="355009706">
          <w:marLeft w:val="547"/>
          <w:marRight w:val="0"/>
          <w:marTop w:val="60"/>
          <w:marBottom w:val="0"/>
          <w:divBdr>
            <w:top w:val="none" w:sz="0" w:space="0" w:color="auto"/>
            <w:left w:val="none" w:sz="0" w:space="0" w:color="auto"/>
            <w:bottom w:val="none" w:sz="0" w:space="0" w:color="auto"/>
            <w:right w:val="none" w:sz="0" w:space="0" w:color="auto"/>
          </w:divBdr>
        </w:div>
      </w:divsChild>
    </w:div>
    <w:div w:id="1807971706">
      <w:bodyDiv w:val="1"/>
      <w:marLeft w:val="0"/>
      <w:marRight w:val="0"/>
      <w:marTop w:val="0"/>
      <w:marBottom w:val="0"/>
      <w:divBdr>
        <w:top w:val="none" w:sz="0" w:space="0" w:color="auto"/>
        <w:left w:val="none" w:sz="0" w:space="0" w:color="auto"/>
        <w:bottom w:val="none" w:sz="0" w:space="0" w:color="auto"/>
        <w:right w:val="none" w:sz="0" w:space="0" w:color="auto"/>
      </w:divBdr>
      <w:divsChild>
        <w:div w:id="12584700">
          <w:marLeft w:val="2794"/>
          <w:marRight w:val="0"/>
          <w:marTop w:val="60"/>
          <w:marBottom w:val="0"/>
          <w:divBdr>
            <w:top w:val="none" w:sz="0" w:space="0" w:color="auto"/>
            <w:left w:val="none" w:sz="0" w:space="0" w:color="auto"/>
            <w:bottom w:val="none" w:sz="0" w:space="0" w:color="auto"/>
            <w:right w:val="none" w:sz="0" w:space="0" w:color="auto"/>
          </w:divBdr>
        </w:div>
      </w:divsChild>
    </w:div>
    <w:div w:id="1822968498">
      <w:bodyDiv w:val="1"/>
      <w:marLeft w:val="0"/>
      <w:marRight w:val="0"/>
      <w:marTop w:val="0"/>
      <w:marBottom w:val="0"/>
      <w:divBdr>
        <w:top w:val="none" w:sz="0" w:space="0" w:color="auto"/>
        <w:left w:val="none" w:sz="0" w:space="0" w:color="auto"/>
        <w:bottom w:val="none" w:sz="0" w:space="0" w:color="auto"/>
        <w:right w:val="none" w:sz="0" w:space="0" w:color="auto"/>
      </w:divBdr>
      <w:divsChild>
        <w:div w:id="213854961">
          <w:marLeft w:val="1800"/>
          <w:marRight w:val="0"/>
          <w:marTop w:val="100"/>
          <w:marBottom w:val="0"/>
          <w:divBdr>
            <w:top w:val="none" w:sz="0" w:space="0" w:color="auto"/>
            <w:left w:val="none" w:sz="0" w:space="0" w:color="auto"/>
            <w:bottom w:val="none" w:sz="0" w:space="0" w:color="auto"/>
            <w:right w:val="none" w:sz="0" w:space="0" w:color="auto"/>
          </w:divBdr>
        </w:div>
        <w:div w:id="607197751">
          <w:marLeft w:val="1080"/>
          <w:marRight w:val="0"/>
          <w:marTop w:val="100"/>
          <w:marBottom w:val="0"/>
          <w:divBdr>
            <w:top w:val="none" w:sz="0" w:space="0" w:color="auto"/>
            <w:left w:val="none" w:sz="0" w:space="0" w:color="auto"/>
            <w:bottom w:val="none" w:sz="0" w:space="0" w:color="auto"/>
            <w:right w:val="none" w:sz="0" w:space="0" w:color="auto"/>
          </w:divBdr>
        </w:div>
        <w:div w:id="724528331">
          <w:marLeft w:val="360"/>
          <w:marRight w:val="0"/>
          <w:marTop w:val="200"/>
          <w:marBottom w:val="0"/>
          <w:divBdr>
            <w:top w:val="none" w:sz="0" w:space="0" w:color="auto"/>
            <w:left w:val="none" w:sz="0" w:space="0" w:color="auto"/>
            <w:bottom w:val="none" w:sz="0" w:space="0" w:color="auto"/>
            <w:right w:val="none" w:sz="0" w:space="0" w:color="auto"/>
          </w:divBdr>
        </w:div>
        <w:div w:id="1199971293">
          <w:marLeft w:val="1080"/>
          <w:marRight w:val="0"/>
          <w:marTop w:val="100"/>
          <w:marBottom w:val="0"/>
          <w:divBdr>
            <w:top w:val="none" w:sz="0" w:space="0" w:color="auto"/>
            <w:left w:val="none" w:sz="0" w:space="0" w:color="auto"/>
            <w:bottom w:val="none" w:sz="0" w:space="0" w:color="auto"/>
            <w:right w:val="none" w:sz="0" w:space="0" w:color="auto"/>
          </w:divBdr>
        </w:div>
        <w:div w:id="2081324156">
          <w:marLeft w:val="1080"/>
          <w:marRight w:val="0"/>
          <w:marTop w:val="100"/>
          <w:marBottom w:val="0"/>
          <w:divBdr>
            <w:top w:val="none" w:sz="0" w:space="0" w:color="auto"/>
            <w:left w:val="none" w:sz="0" w:space="0" w:color="auto"/>
            <w:bottom w:val="none" w:sz="0" w:space="0" w:color="auto"/>
            <w:right w:val="none" w:sz="0" w:space="0" w:color="auto"/>
          </w:divBdr>
        </w:div>
      </w:divsChild>
    </w:div>
    <w:div w:id="1870143466">
      <w:bodyDiv w:val="1"/>
      <w:marLeft w:val="0"/>
      <w:marRight w:val="0"/>
      <w:marTop w:val="0"/>
      <w:marBottom w:val="0"/>
      <w:divBdr>
        <w:top w:val="none" w:sz="0" w:space="0" w:color="auto"/>
        <w:left w:val="none" w:sz="0" w:space="0" w:color="auto"/>
        <w:bottom w:val="none" w:sz="0" w:space="0" w:color="auto"/>
        <w:right w:val="none" w:sz="0" w:space="0" w:color="auto"/>
      </w:divBdr>
    </w:div>
    <w:div w:id="1939024599">
      <w:bodyDiv w:val="1"/>
      <w:marLeft w:val="0"/>
      <w:marRight w:val="0"/>
      <w:marTop w:val="0"/>
      <w:marBottom w:val="0"/>
      <w:divBdr>
        <w:top w:val="none" w:sz="0" w:space="0" w:color="auto"/>
        <w:left w:val="none" w:sz="0" w:space="0" w:color="auto"/>
        <w:bottom w:val="none" w:sz="0" w:space="0" w:color="auto"/>
        <w:right w:val="none" w:sz="0" w:space="0" w:color="auto"/>
      </w:divBdr>
    </w:div>
    <w:div w:id="1955555678">
      <w:bodyDiv w:val="1"/>
      <w:marLeft w:val="0"/>
      <w:marRight w:val="0"/>
      <w:marTop w:val="0"/>
      <w:marBottom w:val="0"/>
      <w:divBdr>
        <w:top w:val="none" w:sz="0" w:space="0" w:color="auto"/>
        <w:left w:val="none" w:sz="0" w:space="0" w:color="auto"/>
        <w:bottom w:val="none" w:sz="0" w:space="0" w:color="auto"/>
        <w:right w:val="none" w:sz="0" w:space="0" w:color="auto"/>
      </w:divBdr>
      <w:divsChild>
        <w:div w:id="1114865389">
          <w:marLeft w:val="1080"/>
          <w:marRight w:val="0"/>
          <w:marTop w:val="100"/>
          <w:marBottom w:val="0"/>
          <w:divBdr>
            <w:top w:val="none" w:sz="0" w:space="0" w:color="auto"/>
            <w:left w:val="none" w:sz="0" w:space="0" w:color="auto"/>
            <w:bottom w:val="none" w:sz="0" w:space="0" w:color="auto"/>
            <w:right w:val="none" w:sz="0" w:space="0" w:color="auto"/>
          </w:divBdr>
        </w:div>
        <w:div w:id="1731538636">
          <w:marLeft w:val="360"/>
          <w:marRight w:val="0"/>
          <w:marTop w:val="200"/>
          <w:marBottom w:val="0"/>
          <w:divBdr>
            <w:top w:val="none" w:sz="0" w:space="0" w:color="auto"/>
            <w:left w:val="none" w:sz="0" w:space="0" w:color="auto"/>
            <w:bottom w:val="none" w:sz="0" w:space="0" w:color="auto"/>
            <w:right w:val="none" w:sz="0" w:space="0" w:color="auto"/>
          </w:divBdr>
        </w:div>
        <w:div w:id="1978990804">
          <w:marLeft w:val="1080"/>
          <w:marRight w:val="0"/>
          <w:marTop w:val="100"/>
          <w:marBottom w:val="0"/>
          <w:divBdr>
            <w:top w:val="none" w:sz="0" w:space="0" w:color="auto"/>
            <w:left w:val="none" w:sz="0" w:space="0" w:color="auto"/>
            <w:bottom w:val="none" w:sz="0" w:space="0" w:color="auto"/>
            <w:right w:val="none" w:sz="0" w:space="0" w:color="auto"/>
          </w:divBdr>
        </w:div>
        <w:div w:id="2016565578">
          <w:marLeft w:val="1080"/>
          <w:marRight w:val="0"/>
          <w:marTop w:val="100"/>
          <w:marBottom w:val="0"/>
          <w:divBdr>
            <w:top w:val="none" w:sz="0" w:space="0" w:color="auto"/>
            <w:left w:val="none" w:sz="0" w:space="0" w:color="auto"/>
            <w:bottom w:val="none" w:sz="0" w:space="0" w:color="auto"/>
            <w:right w:val="none" w:sz="0" w:space="0" w:color="auto"/>
          </w:divBdr>
        </w:div>
      </w:divsChild>
    </w:div>
    <w:div w:id="1998604169">
      <w:bodyDiv w:val="1"/>
      <w:marLeft w:val="0"/>
      <w:marRight w:val="0"/>
      <w:marTop w:val="0"/>
      <w:marBottom w:val="0"/>
      <w:divBdr>
        <w:top w:val="none" w:sz="0" w:space="0" w:color="auto"/>
        <w:left w:val="none" w:sz="0" w:space="0" w:color="auto"/>
        <w:bottom w:val="none" w:sz="0" w:space="0" w:color="auto"/>
        <w:right w:val="none" w:sz="0" w:space="0" w:color="auto"/>
      </w:divBdr>
    </w:div>
    <w:div w:id="2031954114">
      <w:bodyDiv w:val="1"/>
      <w:marLeft w:val="0"/>
      <w:marRight w:val="0"/>
      <w:marTop w:val="0"/>
      <w:marBottom w:val="0"/>
      <w:divBdr>
        <w:top w:val="none" w:sz="0" w:space="0" w:color="auto"/>
        <w:left w:val="none" w:sz="0" w:space="0" w:color="auto"/>
        <w:bottom w:val="none" w:sz="0" w:space="0" w:color="auto"/>
        <w:right w:val="none" w:sz="0" w:space="0" w:color="auto"/>
      </w:divBdr>
    </w:div>
    <w:div w:id="2053996475">
      <w:bodyDiv w:val="1"/>
      <w:marLeft w:val="0"/>
      <w:marRight w:val="0"/>
      <w:marTop w:val="0"/>
      <w:marBottom w:val="0"/>
      <w:divBdr>
        <w:top w:val="none" w:sz="0" w:space="0" w:color="auto"/>
        <w:left w:val="none" w:sz="0" w:space="0" w:color="auto"/>
        <w:bottom w:val="none" w:sz="0" w:space="0" w:color="auto"/>
        <w:right w:val="none" w:sz="0" w:space="0" w:color="auto"/>
      </w:divBdr>
    </w:div>
    <w:div w:id="2094086286">
      <w:bodyDiv w:val="1"/>
      <w:marLeft w:val="0"/>
      <w:marRight w:val="0"/>
      <w:marTop w:val="0"/>
      <w:marBottom w:val="0"/>
      <w:divBdr>
        <w:top w:val="none" w:sz="0" w:space="0" w:color="auto"/>
        <w:left w:val="none" w:sz="0" w:space="0" w:color="auto"/>
        <w:bottom w:val="none" w:sz="0" w:space="0" w:color="auto"/>
        <w:right w:val="none" w:sz="0" w:space="0" w:color="auto"/>
      </w:divBdr>
    </w:div>
    <w:div w:id="2105224490">
      <w:bodyDiv w:val="1"/>
      <w:marLeft w:val="0"/>
      <w:marRight w:val="0"/>
      <w:marTop w:val="0"/>
      <w:marBottom w:val="0"/>
      <w:divBdr>
        <w:top w:val="none" w:sz="0" w:space="0" w:color="auto"/>
        <w:left w:val="none" w:sz="0" w:space="0" w:color="auto"/>
        <w:bottom w:val="none" w:sz="0" w:space="0" w:color="auto"/>
        <w:right w:val="none" w:sz="0" w:space="0" w:color="auto"/>
      </w:divBdr>
    </w:div>
    <w:div w:id="2131127295">
      <w:bodyDiv w:val="1"/>
      <w:marLeft w:val="0"/>
      <w:marRight w:val="0"/>
      <w:marTop w:val="0"/>
      <w:marBottom w:val="0"/>
      <w:divBdr>
        <w:top w:val="none" w:sz="0" w:space="0" w:color="auto"/>
        <w:left w:val="none" w:sz="0" w:space="0" w:color="auto"/>
        <w:bottom w:val="none" w:sz="0" w:space="0" w:color="auto"/>
        <w:right w:val="none" w:sz="0" w:space="0" w:color="auto"/>
      </w:divBdr>
      <w:divsChild>
        <w:div w:id="538905781">
          <w:marLeft w:val="1080"/>
          <w:marRight w:val="0"/>
          <w:marTop w:val="0"/>
          <w:marBottom w:val="0"/>
          <w:divBdr>
            <w:top w:val="none" w:sz="0" w:space="0" w:color="auto"/>
            <w:left w:val="none" w:sz="0" w:space="0" w:color="auto"/>
            <w:bottom w:val="none" w:sz="0" w:space="0" w:color="auto"/>
            <w:right w:val="none" w:sz="0" w:space="0" w:color="auto"/>
          </w:divBdr>
        </w:div>
        <w:div w:id="2048603631">
          <w:marLeft w:val="36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ssngt\Documents\Custom%20Office%20Template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684d0860b0136f0d72d108a1c32d6f8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3478bce7adc339af54ff37d98a064eed"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DBC37C-748D-4B86-87E4-89E766AA4C10}">
  <ds:schemaRefs>
    <ds:schemaRef ds:uri="http://purl.org/dc/dcmitype/"/>
    <ds:schemaRef ds:uri="http://schemas.microsoft.com/office/2006/metadata/properties"/>
    <ds:schemaRef ds:uri="http://schemas.microsoft.com/office/infopath/2007/PartnerControls"/>
    <ds:schemaRef ds:uri="http://purl.org/dc/elements/1.1/"/>
    <ds:schemaRef ds:uri="http://purl.org/dc/terms/"/>
    <ds:schemaRef ds:uri="http://www.w3.org/XML/1998/namespace"/>
    <ds:schemaRef ds:uri="http://schemas.microsoft.com/office/2006/documentManagement/types"/>
    <ds:schemaRef ds:uri="http://schemas.openxmlformats.org/package/2006/metadata/core-properties"/>
    <ds:schemaRef ds:uri="db33437f-65a5-48c5-b537-19efd290f967"/>
    <ds:schemaRef ds:uri="6f846979-0e6f-42ff-8b87-e1893efeda99"/>
  </ds:schemaRefs>
</ds:datastoreItem>
</file>

<file path=customXml/itemProps2.xml><?xml version="1.0" encoding="utf-8"?>
<ds:datastoreItem xmlns:ds="http://schemas.openxmlformats.org/officeDocument/2006/customXml" ds:itemID="{49295ADB-4992-4D79-BB1A-938124087181}">
  <ds:schemaRefs>
    <ds:schemaRef ds:uri="http://schemas.microsoft.com/sharepoint/v3/contenttype/forms"/>
  </ds:schemaRefs>
</ds:datastoreItem>
</file>

<file path=customXml/itemProps3.xml><?xml version="1.0" encoding="utf-8"?>
<ds:datastoreItem xmlns:ds="http://schemas.openxmlformats.org/officeDocument/2006/customXml" ds:itemID="{55D19F2D-E764-42E0-A54D-BEA8457A37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F8097A6-7513-4151-A413-9063C778D0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R1-xxxxxx%20Contribution%20Template</Template>
  <TotalTime>5</TotalTime>
  <Pages>21</Pages>
  <Words>7666</Words>
  <Characters>40132</Characters>
  <Application>Microsoft Office Word</Application>
  <DocSecurity>0</DocSecurity>
  <Lines>334</Lines>
  <Paragraphs>95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47703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Lars Lindbom</dc:creator>
  <cp:keywords>3GPP; Ericsson; TDoc</cp:keywords>
  <cp:lastModifiedBy>Mattias Frenne</cp:lastModifiedBy>
  <cp:revision>9</cp:revision>
  <cp:lastPrinted>2008-01-30T12:09:00Z</cp:lastPrinted>
  <dcterms:created xsi:type="dcterms:W3CDTF">2019-08-16T19:45:00Z</dcterms:created>
  <dcterms:modified xsi:type="dcterms:W3CDTF">2019-08-16T19:50:00Z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dlc_DocIdItemGuid">
    <vt:lpwstr>ecebf461-60ba-460c-b7ec-e65364ab5743</vt:lpwstr>
  </property>
  <property fmtid="{D5CDD505-2E9C-101B-9397-08002B2CF9AE}" pid="4" name="ContentTypeId">
    <vt:lpwstr>0x0101003AA7AC0C743A294CADF60F661720E3E6</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2;#GFTE ER Radio Access Technologies|692a7af5-c1f7-4d68-b1ab-a7920dfecb78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y fmtid="{D5CDD505-2E9C-101B-9397-08002B2CF9AE}" pid="14" name="AuthorIds_UIVersion_164">
    <vt:lpwstr>395,213</vt:lpwstr>
  </property>
  <property fmtid="{D5CDD505-2E9C-101B-9397-08002B2CF9AE}" pid="15" name="AuthorIds_UIVersion_167">
    <vt:lpwstr>207</vt:lpwstr>
  </property>
</Properties>
</file>